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5d74" w14:paraId="eaa5d74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627C5E" w:rsidRPr="00627C5E">
        <w:rPr>
          <w:lang w:val="hr-HR"/>
        </w:rPr>
        <w:t>PEK-CRNEK jednostavno društvo s ograničenom odgovornošću za proizvodnju, trgovinu i usluge, skraćena tvrtka: PEK –CRNEK j.d.o.o., Jertovec, Jertovec 156, OIB 00789097607</w:t>
      </w:r>
      <w:r w:rsidR="008846F3" w:rsidRPr="008846F3">
        <w:rPr>
          <w:lang w:val="hr-HR"/>
        </w:rPr>
        <w:t xml:space="preserve">, dana </w:t>
      </w:r>
      <w:r w:rsidR="00627C5E">
        <w:rPr>
          <w:lang w:val="hr-HR"/>
        </w:rPr>
        <w:t>29</w:t>
      </w:r>
      <w:r w:rsidR="00F602E2">
        <w:rPr>
          <w:lang w:val="hr-HR"/>
        </w:rPr>
        <w:t>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E00303">
        <w:rPr>
          <w:lang w:val="hr-HR"/>
        </w:rPr>
        <w:t>Matiji Crneković iz Jertovca, Jertovec 156, OIB 31329775647</w:t>
      </w:r>
      <w:r w:rsidR="00A2715D">
        <w:rPr>
          <w:lang w:val="hr-HR"/>
        </w:rPr>
        <w:t xml:space="preserve">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E00303">
        <w:rPr>
          <w:lang w:val="hr-HR"/>
        </w:rPr>
        <w:t>776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E00303">
        <w:rPr>
          <w:lang w:val="hr-HR"/>
        </w:rPr>
        <w:t>776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E00303">
        <w:rPr>
          <w:lang w:val="hr-HR"/>
        </w:rPr>
        <w:t>Matija Crneković iz Jertovca, Jertovec 156, OIB 31329775647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E00303" w:rsidRPr="00E00303">
        <w:rPr>
          <w:lang w:val="hr-HR"/>
        </w:rPr>
        <w:t>Matij</w:t>
      </w:r>
      <w:r w:rsidR="00E00303">
        <w:rPr>
          <w:lang w:val="hr-HR"/>
        </w:rPr>
        <w:t>e</w:t>
      </w:r>
      <w:r w:rsidR="00E00303" w:rsidRPr="00E00303">
        <w:rPr>
          <w:lang w:val="hr-HR"/>
        </w:rPr>
        <w:t xml:space="preserve"> Crneković iz Jertovca, Jertovec 156, OIB 31329775647</w:t>
      </w:r>
      <w:r w:rsidR="00CD37D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</w:t>
      </w:r>
      <w:r w:rsidR="00E00303">
        <w:rPr>
          <w:lang w:val="hr-HR"/>
        </w:rPr>
        <w:t>776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E00303">
        <w:rPr>
          <w:lang w:val="hr-HR"/>
        </w:rPr>
        <w:t>776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E00303" w:rsidRPr="00E00303">
        <w:rPr>
          <w:lang w:val="hr-HR"/>
        </w:rPr>
        <w:t>Matij</w:t>
      </w:r>
      <w:r w:rsidR="00E00303">
        <w:rPr>
          <w:lang w:val="hr-HR"/>
        </w:rPr>
        <w:t>e</w:t>
      </w:r>
      <w:r w:rsidR="00E00303" w:rsidRPr="00E00303">
        <w:rPr>
          <w:lang w:val="hr-HR"/>
        </w:rPr>
        <w:t xml:space="preserve"> Crneković iz Jertovca, Jertovec 156, OIB 31329775647</w:t>
      </w:r>
      <w:r w:rsidR="002F0CAA">
        <w:rPr>
          <w:lang w:val="hr-HR"/>
        </w:rPr>
        <w:t xml:space="preserve">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E00303">
        <w:rPr>
          <w:lang w:val="hr-HR"/>
        </w:rPr>
        <w:t>27</w:t>
      </w:r>
      <w:r w:rsidR="003A48E8">
        <w:rPr>
          <w:lang w:val="hr-HR"/>
        </w:rPr>
        <w:t>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E00303">
        <w:rPr>
          <w:lang w:val="hr-HR"/>
        </w:rPr>
        <w:t>pet</w:t>
      </w:r>
      <w:r w:rsidR="00E529D1">
        <w:rPr>
          <w:lang w:val="hr-HR"/>
        </w:rPr>
        <w:t xml:space="preserve"> zaposlen</w:t>
      </w:r>
      <w:r w:rsidR="00E00303">
        <w:rPr>
          <w:lang w:val="hr-HR"/>
        </w:rPr>
        <w:t>ih</w:t>
      </w:r>
      <w:r w:rsidR="00E529D1">
        <w:rPr>
          <w:lang w:val="hr-HR"/>
        </w:rPr>
        <w:t xml:space="preserve"> osob</w:t>
      </w:r>
      <w:r w:rsidR="00E00303">
        <w:rPr>
          <w:lang w:val="hr-HR"/>
        </w:rPr>
        <w:t>a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00303" w:rsidP="00E00303" w:rsidR="007B218F" w:rsidRPr="00E22421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B218F" w:rsidRPr="00E22421">
        <w:rPr>
          <w:lang w:val="hr-HR"/>
        </w:rPr>
        <w:t xml:space="preserve"> </w:t>
      </w:r>
      <w:r>
        <w:rPr>
          <w:lang w:val="hr-HR"/>
        </w:rPr>
        <w:t>29</w:t>
      </w:r>
      <w:r w:rsidR="003A48E8">
        <w:rPr>
          <w:lang w:val="hr-HR"/>
        </w:rPr>
        <w:t>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1412FB" w:rsidR="001412FB" w:rsidRPr="001412FB">
      <w:pPr>
        <w:rPr>
          <w:lang w:eastAsia="hr-HR" w:val="hr-HR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2FB">
        <w:tab/>
      </w:r>
      <w:r w:rsidR="001412FB">
        <w:tab/>
      </w:r>
      <w:r w:rsidR="001412FB" w:rsidRPr="001412FB">
        <w:rPr>
          <w:lang w:eastAsia="hr-HR" w:val="hr-HR"/>
        </w:rPr>
        <w:t>Sutkinja</w:t>
      </w:r>
    </w:p>
    <w:p w:rsidRDefault="001412FB" w:rsidP="00196D48" w:rsidR="001412FB" w:rsidRPr="001412FB">
      <w:pPr>
        <w:rPr>
          <w:lang w:eastAsia="hr-HR" w:val="hr-HR"/>
        </w:rPr>
      </w:pP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  <w:t xml:space="preserve"> </w:t>
      </w:r>
      <w:r>
        <w:rPr>
          <w:lang w:eastAsia="hr-HR" w:val="hr-HR"/>
        </w:rPr>
        <w:t xml:space="preserve">                  </w:t>
      </w:r>
      <w:r w:rsidRPr="001412FB">
        <w:rPr>
          <w:lang w:eastAsia="hr-HR" w:val="hr-HR"/>
        </w:rPr>
        <w:t xml:space="preserve">  Mirna Vujčić</w:t>
      </w:r>
    </w:p>
    <w:p w:rsidRDefault="001412FB" w:rsidP="001412FB" w:rsidR="001412FB" w:rsidRPr="001412FB">
      <w:pPr>
        <w:rPr>
          <w:lang w:eastAsia="hr-HR" w:val="hr-HR"/>
        </w:rPr>
      </w:pPr>
    </w:p>
    <w:p w:rsidRDefault="00D1666E" w:rsidP="001412FB" w:rsidR="00D1666E" w:rsidRPr="00D1666E">
      <w:pPr>
        <w:pStyle w:val="Bezproreda"/>
        <w:jc w:val="both"/>
      </w:pPr>
      <w:r w:rsidRPr="00D1666E">
        <w:tab/>
      </w:r>
      <w:r w:rsidRPr="00D1666E">
        <w:tab/>
      </w:r>
      <w:r w:rsidRPr="00D1666E">
        <w:tab/>
      </w:r>
      <w:r w:rsidRPr="00D1666E">
        <w:tab/>
      </w:r>
      <w:r w:rsidRPr="00D1666E"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503" w:rsidP="004511E1" w:rsidR="00660503">
      <w:r>
        <w:separator/>
      </w:r>
    </w:p>
  </w:endnote>
  <w:endnote w:id="0" w:type="continuationSeparator">
    <w:p w:rsidRDefault="00660503" w:rsidP="004511E1" w:rsidR="00660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503" w:rsidP="004511E1" w:rsidR="00660503">
      <w:r>
        <w:separator/>
      </w:r>
    </w:p>
  </w:footnote>
  <w:footnote w:id="0" w:type="continuationSeparator">
    <w:p w:rsidRDefault="00660503" w:rsidP="004511E1" w:rsidR="00660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3291" w:rsidRPr="002F3291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05104E">
      <w:rPr>
        <w:b/>
        <w:lang w:val="hr-HR"/>
      </w:rPr>
      <w:t>786/</w:t>
    </w:r>
    <w:r>
      <w:rPr>
        <w:b/>
        <w:lang w:val="hr-HR"/>
      </w:rPr>
      <w:t>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627C5E">
      <w:rPr>
        <w:b/>
        <w:lang w:val="hr-HR"/>
      </w:rPr>
      <w:t>776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5104E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12FB"/>
    <w:rsid w:val="0014362B"/>
    <w:rsid w:val="0014792D"/>
    <w:rsid w:val="001503A8"/>
    <w:rsid w:val="001916E0"/>
    <w:rsid w:val="0019319F"/>
    <w:rsid w:val="00196D48"/>
    <w:rsid w:val="001C2703"/>
    <w:rsid w:val="001D4F8B"/>
    <w:rsid w:val="001E010C"/>
    <w:rsid w:val="001E18AE"/>
    <w:rsid w:val="00200D32"/>
    <w:rsid w:val="00211AD1"/>
    <w:rsid w:val="00213073"/>
    <w:rsid w:val="0021494D"/>
    <w:rsid w:val="0022048A"/>
    <w:rsid w:val="00237A63"/>
    <w:rsid w:val="002406B2"/>
    <w:rsid w:val="00252A2A"/>
    <w:rsid w:val="002672C0"/>
    <w:rsid w:val="00282013"/>
    <w:rsid w:val="002A0407"/>
    <w:rsid w:val="002B3180"/>
    <w:rsid w:val="002B610E"/>
    <w:rsid w:val="002D4286"/>
    <w:rsid w:val="002E2772"/>
    <w:rsid w:val="002E6F02"/>
    <w:rsid w:val="002F0CAA"/>
    <w:rsid w:val="002F3291"/>
    <w:rsid w:val="00322A3D"/>
    <w:rsid w:val="00324C6E"/>
    <w:rsid w:val="00331868"/>
    <w:rsid w:val="00362395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5F2CFA"/>
    <w:rsid w:val="00615930"/>
    <w:rsid w:val="0062319C"/>
    <w:rsid w:val="00627C5E"/>
    <w:rsid w:val="00643C9F"/>
    <w:rsid w:val="00654DA4"/>
    <w:rsid w:val="00660076"/>
    <w:rsid w:val="00660503"/>
    <w:rsid w:val="00683C50"/>
    <w:rsid w:val="006B139A"/>
    <w:rsid w:val="006D6940"/>
    <w:rsid w:val="006F27F5"/>
    <w:rsid w:val="007105E8"/>
    <w:rsid w:val="00734532"/>
    <w:rsid w:val="00763A51"/>
    <w:rsid w:val="00775014"/>
    <w:rsid w:val="00792283"/>
    <w:rsid w:val="007942E2"/>
    <w:rsid w:val="007A4D19"/>
    <w:rsid w:val="007B218F"/>
    <w:rsid w:val="007B682A"/>
    <w:rsid w:val="007C6C34"/>
    <w:rsid w:val="007D3A5D"/>
    <w:rsid w:val="007E4C05"/>
    <w:rsid w:val="007F7143"/>
    <w:rsid w:val="008035F8"/>
    <w:rsid w:val="008054AD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A765F"/>
    <w:rsid w:val="009D0BB1"/>
    <w:rsid w:val="009D3CA9"/>
    <w:rsid w:val="009D483D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0F7D"/>
    <w:rsid w:val="00B23988"/>
    <w:rsid w:val="00B41141"/>
    <w:rsid w:val="00B54687"/>
    <w:rsid w:val="00B665B2"/>
    <w:rsid w:val="00B7139D"/>
    <w:rsid w:val="00B8373A"/>
    <w:rsid w:val="00B865B2"/>
    <w:rsid w:val="00B86A03"/>
    <w:rsid w:val="00B8793A"/>
    <w:rsid w:val="00B92043"/>
    <w:rsid w:val="00B9213A"/>
    <w:rsid w:val="00BB4FE8"/>
    <w:rsid w:val="00BC2FBB"/>
    <w:rsid w:val="00BC7CC4"/>
    <w:rsid w:val="00BD35EF"/>
    <w:rsid w:val="00BD633E"/>
    <w:rsid w:val="00BE0994"/>
    <w:rsid w:val="00BE64E7"/>
    <w:rsid w:val="00BF3AE5"/>
    <w:rsid w:val="00C15B9D"/>
    <w:rsid w:val="00C22420"/>
    <w:rsid w:val="00C40043"/>
    <w:rsid w:val="00C61241"/>
    <w:rsid w:val="00C71F03"/>
    <w:rsid w:val="00C91BB3"/>
    <w:rsid w:val="00CA15A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0303"/>
    <w:rsid w:val="00E0422F"/>
    <w:rsid w:val="00E22421"/>
    <w:rsid w:val="00E31E03"/>
    <w:rsid w:val="00E348FE"/>
    <w:rsid w:val="00E377C2"/>
    <w:rsid w:val="00E529D1"/>
    <w:rsid w:val="00E6022C"/>
    <w:rsid w:val="00E64F23"/>
    <w:rsid w:val="00E65882"/>
    <w:rsid w:val="00E81D11"/>
    <w:rsid w:val="00E82667"/>
    <w:rsid w:val="00E86824"/>
    <w:rsid w:val="00E90DB0"/>
    <w:rsid w:val="00EA4101"/>
    <w:rsid w:val="00EA49C3"/>
    <w:rsid w:val="00EC165A"/>
    <w:rsid w:val="00ED31A8"/>
    <w:rsid w:val="00ED34BB"/>
    <w:rsid w:val="00ED3FE1"/>
    <w:rsid w:val="00EE281F"/>
    <w:rsid w:val="00EE410F"/>
    <w:rsid w:val="00EF02D0"/>
    <w:rsid w:val="00EF2644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0006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2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2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6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PEK-CRNEK jednostavno društvo s ograničenom odgovornošću za proizvodnju, trgovinu i usluge</izvorni_sadrzaj>
    <derivirana_varijabla naziv="DomainObject.Predmet.ProtustrankaFormated_1">  PEK-CRNEK jednostavno društvo s ograničenom odgovornošću za proizvodnju, trgovinu i usluge</derivirana_varijabla>
  </DomainObject.Predmet.ProtustrankaFormated>
  <DomainObject.Predmet.ProtustrankaFormatedOIB>
    <izvorni_sadrzaj>  PEK-CRNEK jednostavno društvo s ograničenom odgovornošću za proizvodnju, trgovinu i usluge, OIB 00789097607</izvorni_sadrzaj>
    <derivirana_varijabla naziv="DomainObject.Predmet.ProtustrankaFormatedOIB_1">  PEK-CRNEK jednostavno društvo s ograničenom odgovornošću za proizvodnju, trgovinu i usluge, OIB 00789097607</derivirana_varijabla>
  </DomainObject.Predmet.ProtustrankaFormatedOIB>
  <DomainObject.Predmet.ProtustrankaFormatedWithAdress>
    <izvorni_sadrzaj> PEK-CRNEK jednostavno društvo s ograničenom odgovornošću za proizvodnju, trgovinu i usluge, Jertovec 156, 49282 Jertovec</izvorni_sadrzaj>
    <derivirana_varijabla naziv="DomainObject.Predmet.ProtustrankaFormatedWithAdress_1"> PEK-CRNEK jednostavno društvo s ograničenom odgovornošću za proizvodnju, trgovinu i usluge, Jertovec 156, 49282 Jertovec</derivirana_varijabla>
  </DomainObject.Predmet.ProtustrankaFormatedWithAdress>
  <DomainObject.Predmet.ProtustrankaFormatedWithAdressOIB>
    <izvorni_sadrzaj> PEK-CRNEK jednostavno društvo s ograničenom odgovornošću za proizvodnju, trgovinu i usluge, OIB 00789097607, Jertovec 156, 49282 Jertovec</izvorni_sadrzaj>
    <derivirana_varijabla naziv="DomainObject.Predmet.ProtustrankaFormatedWithAdressOIB_1"> PEK-CRNEK jednostavno društvo s ograničenom odgovornošću za proizvodnju, trgovinu i usluge, OIB 00789097607, Jertovec 156, 49282 Jertovec</derivirana_varijabla>
  </DomainObject.Predmet.ProtustrankaFormatedWithAdressOIB>
  <DomainObject.Predmet.ProtustrankaWithAdress>
    <izvorni_sadrzaj>PEK-CRNEK jednostavno društvo s ograničenom odgovornošću za proizvodnju, trgovinu i usluge Jertovec 156, 49282 Jertovec</izvorni_sadrzaj>
    <derivirana_varijabla naziv="DomainObject.Predmet.ProtustrankaWithAdress_1">PEK-CRNEK jednostavno društvo s ograničenom odgovornošću za proizvodnju, trgovinu i usluge Jertovec 156, 49282 Jertovec</derivirana_varijabla>
  </DomainObject.Predmet.ProtustrankaWithAdress>
  <DomainObject.Predmet.ProtustrankaWithAdressOIB>
    <izvorni_sadrzaj>PEK-CRNEK jednostavno društvo s ograničenom odgovornošću za proizvodnju, trgovinu i usluge, OIB 00789097607, Jertovec 156, 49282 Jertovec</izvorni_sadrzaj>
    <derivirana_varijabla naziv="DomainObject.Predmet.ProtustrankaWithAdressOIB_1">PEK-CRNEK jednostavno društvo s ograničenom odgovornošću za proizvodnju, trgovinu i usluge, OIB 00789097607, Jertovec 156, 49282 Jertovec</derivirana_varijabla>
  </DomainObject.Predmet.ProtustrankaWithAdressOIB>
  <DomainObject.Predmet.ProtustrankaNazivFormated>
    <izvorni_sadrzaj>PEK-CRNEK jednostavno društvo s ograničenom odgovornošću za proizvodnju, trgovinu i usluge</izvorni_sadrzaj>
    <derivirana_varijabla naziv="DomainObject.Predmet.ProtustrankaNazivFormated_1">PEK-CRNEK jednostavno društvo s ograničenom odgovornošću za proizvodnju, trgovinu i usluge</derivirana_varijabla>
  </DomainObject.Predmet.ProtustrankaNazivFormated>
  <DomainObject.Predmet.ProtustrankaNazivFormatedOIB>
    <izvorni_sadrzaj>PEK-CRNEK jednostavno društvo s ograničenom odgovornošću za proizvodnju, trgovinu i usluge, OIB 00789097607</izvorni_sadrzaj>
    <derivirana_varijabla naziv="DomainObject.Predmet.ProtustrankaNazivFormatedOIB_1">PEK-CRNEK jednostavno društvo s ograničenom odgovornošću za proizvodnju, trgovinu i usluge, OIB 00789097607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PEK-CRNEK jednostavno društvo s ograničenom odgovornošću za proizvodnju, trgovinu i usluge</item>
    </izvorni_sadrzaj>
    <derivirana_varijabla naziv="DomainObject.Predmet.ProtuStrankaListFormated_1">
      <item>PEK-CRNEK jednostavno društvo s ograničenom odgovornošću za proizvodnju, trgovinu i usluge</item>
    </derivirana_varijabla>
  </DomainObject.Predmet.ProtuStrankaListFormated>
  <DomainObject.Predmet.ProtuStrankaListFormatedOIB>
    <izvorni_sadrzaj>
      <item>PEK-CRNEK jednostavno društvo s ograničenom odgovornošću za proizvodnju, trgovinu i usluge, OIB 00789097607</item>
    </izvorni_sadrzaj>
    <derivirana_varijabla naziv="DomainObject.Predmet.ProtuStrankaListFormatedOIB_1">
      <item>PEK-CRNEK jednostavno društvo s ograničenom odgovornošću za proizvodnju, trgovinu i usluge, OIB 00789097607</item>
    </derivirana_varijabla>
  </DomainObject.Predmet.ProtuStrankaListFormatedOIB>
  <DomainObject.Predmet.ProtuStrankaListFormatedWithAdress>
    <izvorni_sadrzaj>
      <item>PEK-CRNEK jednostavno društvo s ograničenom odgovornošću za proizvodnju, trgovinu i usluge, Jertovec 156, 49282 Jertovec</item>
    </izvorni_sadrzaj>
    <derivirana_varijabla naziv="DomainObject.Predmet.ProtuStrankaListFormatedWithAdress_1">
      <item>PEK-CRNEK jednostavno društvo s ograničenom odgovornošću za proizvodnju, trgovinu i usluge, Jertovec 156, 49282 Jertovec</item>
    </derivirana_varijabla>
  </DomainObject.Predmet.ProtuStrankaListFormatedWithAdress>
  <DomainObject.Predmet.ProtuStrankaListFormatedWithAdressOIB>
    <izvorni_sadrzaj>
      <item>PEK-CRNEK jednostavno društvo s ograničenom odgovornošću za proizvodnju, trgovinu i usluge, OIB 00789097607, Jertovec 156, 49282 Jertovec</item>
    </izvorni_sadrzaj>
    <derivirana_varijabla naziv="DomainObject.Predmet.ProtuStrankaListFormatedWithAdressOIB_1">
      <item>PEK-CRNEK jednostavno društvo s ograničenom odgovornošću za proizvodnju, trgovinu i usluge, OIB 00789097607, Jertovec 156, 49282 Jertovec</item>
    </derivirana_varijabla>
  </DomainObject.Predmet.ProtuStrankaListFormatedWithAdressOIB>
  <DomainObject.Predmet.ProtuStrankaListNazivFormated>
    <izvorni_sadrzaj>
      <item>PEK-CRNEK jednostavno društvo s ograničenom odgovornošću za proizvodnju, trgovinu i usluge</item>
    </izvorni_sadrzaj>
    <derivirana_varijabla naziv="DomainObject.Predmet.ProtuStrankaListNazivFormated_1">
      <item>PEK-CRNEK jednostavno društvo s ograničenom odgovornošću za proizvodnju, trgovinu i usluge</item>
    </derivirana_varijabla>
  </DomainObject.Predmet.ProtuStrankaListNazivFormated>
  <DomainObject.Predmet.ProtuStrankaListNazivFormatedOIB>
    <izvorni_sadrzaj>
      <item>PEK-CRNEK jednostavno društvo s ograničenom odgovornošću za proizvodnju, trgovinu i usluge, OIB 00789097607</item>
    </izvorni_sadrzaj>
    <derivirana_varijabla naziv="DomainObject.Predmet.ProtuStrankaListNazivFormatedOIB_1">
      <item>PEK-CRNEK jednostavno društvo s ograničenom odgovornošću za proizvodnju, trgovinu i usluge, OIB 00789097607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PEK-CRNEK jednostavno društvo s ograničenom odgovornošću za proizvodnju, trgovinu i usluge</izvorni_sadrzaj>
    <derivirana_varijabla naziv="DomainObject.Predmet.ProtustrankaIDrugi_1">PEK-CRNEK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PEK-CRNEK jednostavno društvo s ograničenom odgovornošću za proizvodnju, trgovinu i usluge, OIB 00789097607, Jertovec 156, 49282 Jertovec</izvorni_sadrzaj>
    <derivirana_varijabla naziv="DomainObject.Predmet.ProtustrankaIDrugiAdressOIB_1">PEK-CRNEK jednostavno društvo s ograničenom odgovornošću za proizvodnju, trgovinu i usluge, OIB 00789097607, Jertovec 156,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PEK-CRNEK jednostavno društvo s ograničenom odgovornošću za proizvodnju, trgovinu i usluge</item>
      <item>FINA Regionalni centar Zagreb</item>
    </izvorni_sadrzaj>
    <derivirana_varijabla naziv="DomainObject.Predmet.SudioniciListNaziv_1">
      <item>PEK-CRNEK jednostavno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PEK-CRNEK jednostavno društvo s ograničenom odgovornošću za proizvodnju, trgovinu i usluge, OIB 00789097607, Jertovec 156,49282 Jertovec</item>
      <item>FINA Regionalni centar Zagreb, OIB 85821130368, Trg svibanjskih žrtava 1995. br. 1,10000 Zagreb</item>
    </izvorni_sadrzaj>
    <derivirana_varijabla naziv="DomainObject.Predmet.SudioniciListAdressOIB_1">
      <item>PEK-CRNEK jednostavno društvo s ograničenom odgovornošću za proizvodnju, trgovinu i usluge, OIB 00789097607, Jertovec 156,49282 Jertovec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00789097607</item>
      <item>, OIB 85821130368</item>
    </izvorni_sadrzaj>
    <derivirana_varijabla naziv="DomainObject.Predmet.SudioniciListNazivOIB_1">
      <item>, OIB 00789097607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St-776/2018-4</izvorni_sadrzaj>
    <derivirana_varijabla naziv="DomainObject.PredzadnjaOdlukaIzPredmeta.Oznaka_1">St-776/2018-4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4A21C-5E8B-4D86-9650-156C61B82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924</properties:Words>
  <properties:Characters>5040</properties:Characters>
  <properties:Lines>124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2019-01-29T13:37:00Z</dcterms:created>
  <dc:creator>zbiondic</dc:creator>
  <cp:lastModifiedBy>wsadmin</cp:lastModifiedBy>
  <cp:lastPrinted>2019-01-28T12:15:00Z</cp:lastPrinted>
  <dcterms:modified xmlns:xsi="http://www.w3.org/2001/XMLSchema-instance" xsi:type="dcterms:W3CDTF">2019-01-30T06:24:00Z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(776-2018_RJEŠENJE_ZZ_NALOG_ZA__PREDUJAM__TROŠKOVA_POSTUPKA.docx)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