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106f" w14:paraId="d70106f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</w:t>
      </w:r>
      <w:r w:rsidR="002C6CB5">
        <w:t xml:space="preserve">  </w:t>
      </w:r>
      <w:r w:rsidRPr="007E4CB5">
        <w:t xml:space="preserve">    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2C6CB5" w:rsidP="00C701B8" w:rsidR="00C701B8" w:rsidRPr="007E4CB5">
      <w:r>
        <w:t xml:space="preserve">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2C6CB5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2C6CB5" w:rsidP="002C6CB5" w:rsidR="002C6CB5" w:rsidRPr="007E4CB5">
      <w:pPr>
        <w:ind w:firstLine="720"/>
      </w:pPr>
    </w:p>
    <w:p w:rsidRDefault="00C701B8" w:rsidP="009B5E3F" w:rsidR="00C701B8" w:rsidRPr="007E4CB5">
      <w:pPr>
        <w:jc w:val="center"/>
      </w:pPr>
      <w:r w:rsidRPr="007E4CB5">
        <w:t>R E P U B L I K A  H R V A T S K A</w:t>
      </w: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0F1BFC" w:rsidRPr="000F1BFC">
        <w:t xml:space="preserve">Trgovački sud u Pazinu, po stečajnom sucu Ivanu Dujiću, po prijedlogu predlagatelja Financijske agencije, RC Rijeka, OIB: 85821130368, za otvaranje stečajnog postupka nad dužnikom </w:t>
      </w:r>
      <w:r w:rsidR="00B53A19" w:rsidRPr="00B53A19">
        <w:t>LJUTA PAPRIKA j.d.o.o. Umag, Giuseppe Mazzini 2, OIB: 84160509991</w:t>
      </w:r>
      <w:r w:rsidR="00251D25">
        <w:t xml:space="preserve">, </w:t>
      </w:r>
      <w:r w:rsidR="00B53A19">
        <w:t>5</w:t>
      </w:r>
      <w:r w:rsidR="00C5593C" w:rsidRPr="007E4CB5">
        <w:t xml:space="preserve">. </w:t>
      </w:r>
      <w:r w:rsidR="00B53A19">
        <w:t>siječnja</w:t>
      </w:r>
      <w:r w:rsidR="00C5593C" w:rsidRPr="007E4CB5">
        <w:t xml:space="preserve"> 201</w:t>
      </w:r>
      <w:r w:rsidR="00B53A19">
        <w:t>8</w:t>
      </w:r>
      <w:r w:rsidR="00C5593C" w:rsidRPr="007E4CB5">
        <w:t>.</w:t>
      </w:r>
    </w:p>
    <w:p w:rsidRDefault="002C6CB5" w:rsidP="00F36301" w:rsidR="002C6CB5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20463" w:rsidR="00020463" w:rsidRPr="007E75CB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B53A19" w:rsidRPr="00B53A19">
        <w:t>LJUTA PAPRIKA j.d.o.o. Umag, Giuseppe Mazzini 2, OIB: 84160509991</w:t>
      </w:r>
      <w:r w:rsidRPr="007E75CB">
        <w:t>.</w:t>
      </w:r>
    </w:p>
    <w:p w:rsidRDefault="00020463" w:rsidP="00020463" w:rsidR="00020463" w:rsidRPr="007E75CB">
      <w:pPr>
        <w:jc w:val="both"/>
      </w:pPr>
    </w:p>
    <w:p w:rsidRDefault="00B53A19" w:rsidP="00020463" w:rsidR="00D75D2E">
      <w:pPr>
        <w:jc w:val="both"/>
      </w:pPr>
      <w:r w:rsidRPr="00B53A19">
        <w:t>II</w:t>
      </w:r>
      <w:r>
        <w:tab/>
      </w:r>
      <w:r w:rsidRPr="00B53A19">
        <w:t>Za stečajnog upravitelja imenuje se Mladen Novaković iz Pule, Štinjan, Baližerka 44, OIB 28857584241.</w:t>
      </w:r>
    </w:p>
    <w:p w:rsidRDefault="00B53A19" w:rsidP="00020463" w:rsidR="00B53A19" w:rsidRPr="00B53A19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B53A19" w:rsidRPr="00B53A19">
        <w:t>LJUTA PAPRIKA j.d.o.o. Umag, Giuseppe Mazzini 2, OIB: 84160509991</w:t>
      </w:r>
      <w:r w:rsidRPr="00B53A19">
        <w:t>.</w:t>
      </w:r>
    </w:p>
    <w:p w:rsidRDefault="002C6CB5" w:rsidP="00020463" w:rsidR="002C6CB5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B53A19" w:rsidP="00B53A19" w:rsidR="00B53A19">
      <w:pPr>
        <w:ind w:firstLine="708"/>
        <w:jc w:val="both"/>
      </w:pPr>
      <w:r>
        <w:t>Rješenjem ovog suda posl.br. St-504/17-4 od 12. rujna 2017. odlučeno je:</w:t>
      </w:r>
    </w:p>
    <w:p w:rsidRDefault="00B53A19" w:rsidP="00B53A19" w:rsidR="00B53A19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LJUTA PAPRIKA j.d.o.o. Umag, Giuseppe Mazzini 2, OIB: 84160509991, te se određuje ročište radi očitovanja o prijedlogu za otvaranje stečajnoga postupka (čl. 123. SZ-a) i radi rasprave o pretpostavkama za otvaranje stečajnoga postupka (čl. 128. st. 1. SZ-a) za dan </w:t>
      </w:r>
    </w:p>
    <w:p w:rsidRDefault="00B53A19" w:rsidP="00B53A19" w:rsidR="00B53A19">
      <w:pPr>
        <w:ind w:firstLine="708"/>
        <w:jc w:val="both"/>
      </w:pPr>
      <w:r>
        <w:t>28. studenog 2017. u 9:00 sati, u Trgovačkom sudu u Pazinu, Dršćevka 1, sudnica 1,</w:t>
      </w:r>
    </w:p>
    <w:p w:rsidRDefault="00B53A19" w:rsidP="00B53A19" w:rsidR="00B53A19">
      <w:pPr>
        <w:ind w:firstLine="708"/>
        <w:jc w:val="both"/>
      </w:pPr>
    </w:p>
    <w:p w:rsidRDefault="00B53A19" w:rsidP="00B53A19" w:rsidR="00B53A19">
      <w:pPr>
        <w:ind w:firstLine="708"/>
        <w:jc w:val="both"/>
      </w:pPr>
      <w:r>
        <w:tab/>
        <w:t xml:space="preserve">na koje se pozivaju: </w:t>
      </w:r>
    </w:p>
    <w:p w:rsidRDefault="00B53A19" w:rsidP="00B53A19" w:rsidR="00B53A19">
      <w:pPr>
        <w:ind w:firstLine="708"/>
        <w:jc w:val="both"/>
      </w:pPr>
      <w:r>
        <w:tab/>
      </w:r>
      <w:r>
        <w:tab/>
        <w:t>-  predlagatelj,</w:t>
      </w:r>
    </w:p>
    <w:p w:rsidRDefault="00B53A19" w:rsidP="00B53A19" w:rsidR="00B53A19">
      <w:pPr>
        <w:ind w:firstLine="708"/>
        <w:jc w:val="both"/>
      </w:pPr>
      <w:r>
        <w:tab/>
      </w:r>
      <w:r>
        <w:tab/>
        <w:t xml:space="preserve">-  dužnik, </w:t>
      </w:r>
    </w:p>
    <w:p w:rsidRDefault="00B53A19" w:rsidP="00B53A19" w:rsidR="00B53A19">
      <w:pPr>
        <w:ind w:firstLine="708"/>
        <w:jc w:val="both"/>
      </w:pPr>
      <w:r>
        <w:tab/>
      </w:r>
      <w:r>
        <w:tab/>
        <w:t>- zakonski zastupnik dužnika Luca Ladavac iz Umaga, Ulica V. Nazora 26, OIB: 17573148925.</w:t>
      </w:r>
    </w:p>
    <w:p w:rsidRDefault="00B53A19" w:rsidP="00B53A19" w:rsidR="00B53A19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B53A19" w:rsidP="00B53A19" w:rsidR="00B53A19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B53A19" w:rsidP="00B53A19" w:rsidR="00B53A19">
      <w:pPr>
        <w:ind w:firstLine="708"/>
        <w:jc w:val="both"/>
      </w:pPr>
      <w:r>
        <w:t xml:space="preserve">To je rješenje objavljeno na mrežnoj stranici e-oglasna ploča sudova 13. rujna 2017., te se dostava smatra obavljenom istekom osmog dana od dana objave, sukladno čl. 12. st. 1. Stečajnog zakona. </w:t>
      </w:r>
    </w:p>
    <w:p w:rsidRDefault="00B53A19" w:rsidP="00B53A19" w:rsidR="00B53A19">
      <w:pPr>
        <w:ind w:firstLine="708"/>
        <w:jc w:val="both"/>
      </w:pPr>
      <w:r>
        <w:lastRenderedPageBreak/>
        <w:tab/>
        <w:t>Na ročište od 28. studenog 2017. nitko nije pristupio.</w:t>
      </w:r>
    </w:p>
    <w:p w:rsidRDefault="00B53A19" w:rsidP="00B53A19" w:rsidR="00B53A19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53A19" w:rsidP="00B53A19" w:rsidR="00B11E72" w:rsidRPr="007E4CB5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>
        <w:t>504</w:t>
      </w:r>
      <w:r w:rsidR="003C3C71" w:rsidRPr="007E4CB5">
        <w:t>/</w:t>
      </w:r>
      <w:r w:rsidR="004E17A2">
        <w:t>20</w:t>
      </w:r>
      <w:r w:rsidR="003C3C71" w:rsidRPr="007E4CB5">
        <w:t>17-</w:t>
      </w:r>
      <w:r>
        <w:t>8</w:t>
      </w:r>
      <w:r w:rsidR="00AE1196" w:rsidRPr="007E4CB5">
        <w:t xml:space="preserve"> </w:t>
      </w:r>
      <w:r w:rsidR="00B11E72" w:rsidRPr="007E4CB5">
        <w:t xml:space="preserve">od </w:t>
      </w:r>
      <w:r>
        <w:t>28</w:t>
      </w:r>
      <w:r w:rsidR="003C3C71" w:rsidRPr="007E4CB5">
        <w:t xml:space="preserve">. </w:t>
      </w:r>
      <w:r w:rsidR="006C4C4A" w:rsidRPr="007E4CB5">
        <w:t>st</w:t>
      </w:r>
      <w:r w:rsidR="00472F34">
        <w:t>udenog</w:t>
      </w:r>
      <w:r w:rsidR="003C3C71" w:rsidRPr="007E4CB5">
        <w:t xml:space="preserve"> 2017.</w:t>
      </w:r>
      <w:r w:rsidR="000B40F4" w:rsidRPr="007E4CB5">
        <w:t xml:space="preserve"> </w:t>
      </w:r>
      <w:r w:rsidR="00B11E72" w:rsidRPr="007E4CB5">
        <w:t xml:space="preserve">odlučeno je kako slijedi: </w:t>
      </w:r>
    </w:p>
    <w:p w:rsidRDefault="00691054" w:rsidP="00B53A19" w:rsidR="00B53A19">
      <w:pPr>
        <w:jc w:val="both"/>
      </w:pPr>
      <w:r w:rsidRPr="007E4CB5">
        <w:tab/>
      </w:r>
      <w:r w:rsidR="00B11E72" w:rsidRPr="007E4CB5">
        <w:t>„</w:t>
      </w:r>
      <w:r w:rsidR="00B53A19">
        <w:t>I</w:t>
      </w:r>
      <w:r w:rsidR="00B53A19">
        <w:tab/>
        <w:t>Pozivaju se osobe koje imaju pravni interes za provedbom stečajnog postupka nad dužnikom LJUTA PAPRIKA j.d.o.o. Umag, Giuseppe Mazzini 2, OIB: 84160509991, da u roku od 15 dana uplate predujam za namirenje troškova prethodnoga i otvorenoga stečajnog postupka iznos od 10.000,00 kuna za pokriće troškova prethodnog postupka te stečajnog postupka, na depozit ovog suda broj: HR43 2390001 1300029763, poziv na broj 020-504-17, te da o tome dostave dokaz u spis ovog predmeta.</w:t>
      </w:r>
    </w:p>
    <w:p w:rsidRDefault="00B53A19" w:rsidP="00B53A19" w:rsidR="009B5E3F" w:rsidRPr="007E4CB5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>e-Oglasna ploča sudova</w:t>
      </w:r>
      <w:r w:rsidR="00472F34">
        <w:t xml:space="preserve"> </w:t>
      </w:r>
      <w:r w:rsidR="00B53A19">
        <w:t>28</w:t>
      </w:r>
      <w:r w:rsidR="00845C3A" w:rsidRPr="007E4CB5">
        <w:t xml:space="preserve">. </w:t>
      </w:r>
      <w:r w:rsidR="006C4C4A" w:rsidRPr="007E4CB5">
        <w:t>st</w:t>
      </w:r>
      <w:r w:rsidR="00472F34">
        <w:t>udenog</w:t>
      </w:r>
      <w:r w:rsidR="00845C3A" w:rsidRPr="007E4CB5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7E4CB5">
      <w:pPr>
        <w:jc w:val="both"/>
      </w:pPr>
      <w:r w:rsidRPr="007E4CB5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7E4CB5">
      <w:pPr>
        <w:jc w:val="center"/>
      </w:pPr>
    </w:p>
    <w:p w:rsidRDefault="00CC5545" w:rsidP="00B53A19" w:rsidR="00B53A19">
      <w:pPr>
        <w:jc w:val="center"/>
      </w:pPr>
      <w:r w:rsidRPr="007E4CB5">
        <w:t xml:space="preserve">U Pazinu, </w:t>
      </w:r>
      <w:r w:rsidR="00B53A19" w:rsidRPr="00B53A19">
        <w:t>5. siječnja 2018.</w:t>
      </w:r>
    </w:p>
    <w:p w:rsidRDefault="002C6CB5" w:rsidP="00B53A19" w:rsidR="002C6CB5">
      <w:pPr>
        <w:jc w:val="center"/>
      </w:pPr>
    </w:p>
    <w:p w:rsidRDefault="00CC5545" w:rsidP="002C6CB5" w:rsidR="00CC5545" w:rsidRPr="007E4CB5">
      <w:pPr>
        <w:ind w:left="5040"/>
        <w:jc w:val="center"/>
      </w:pPr>
      <w:r w:rsidRPr="007E4CB5">
        <w:t>Stečajni sudac</w:t>
      </w:r>
    </w:p>
    <w:p w:rsidRDefault="001E32C9" w:rsidP="002C6CB5" w:rsidR="001E32C9" w:rsidRPr="007E4CB5">
      <w:pPr>
        <w:ind w:left="5040"/>
        <w:jc w:val="center"/>
      </w:pPr>
    </w:p>
    <w:p w:rsidRDefault="00DC7997" w:rsidP="002C6CB5" w:rsidR="00CC5545" w:rsidRPr="007E4CB5">
      <w:pPr>
        <w:ind w:left="5040"/>
        <w:jc w:val="center"/>
      </w:pPr>
      <w:r w:rsidRPr="007E4CB5">
        <w:t>Ivan Dujić</w:t>
      </w:r>
      <w:r w:rsidR="00E859E9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AB1448" w:rsidRPr="007E4CB5">
      <w:pPr>
        <w:jc w:val="both"/>
      </w:pPr>
      <w:r w:rsidRPr="007E4CB5">
        <w:t xml:space="preserve">          - predlagatelju</w:t>
      </w:r>
    </w:p>
    <w:p w:rsidRDefault="00AB1448" w:rsidP="00AB1448" w:rsidR="008C6C52" w:rsidRPr="007E4CB5">
      <w:pPr>
        <w:jc w:val="both"/>
      </w:pPr>
      <w:r w:rsidRPr="007E4CB5">
        <w:t xml:space="preserve">          - dužniku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E54C37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494" w:rsidR="00E83494">
      <w:r>
        <w:separator/>
      </w:r>
    </w:p>
  </w:endnote>
  <w:endnote w:id="0" w:type="continuationSeparator">
    <w:p w:rsidRDefault="00E83494" w:rsidR="00E83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494" w:rsidR="00E83494">
      <w:r>
        <w:separator/>
      </w:r>
    </w:p>
  </w:footnote>
  <w:footnote w:id="0" w:type="continuationSeparator">
    <w:p w:rsidRDefault="00E83494" w:rsidR="00E83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59E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B53A19" w:rsidRPr="00B53A19">
      <w:t>10 St-504/2017-10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2C6CB5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 w:rsidRPr="002C6CB5">
      <w:rPr>
        <w:szCs w:val="23"/>
      </w:rPr>
      <w:t xml:space="preserve">10 </w:t>
    </w:r>
    <w:r w:rsidR="004E17A2" w:rsidRPr="002C6CB5">
      <w:rPr>
        <w:szCs w:val="23"/>
      </w:rPr>
      <w:t>St-</w:t>
    </w:r>
    <w:r w:rsidR="00B53A19" w:rsidRPr="002C6CB5">
      <w:rPr>
        <w:szCs w:val="23"/>
      </w:rPr>
      <w:t>504</w:t>
    </w:r>
    <w:r w:rsidR="004E17A2" w:rsidRPr="002C6CB5">
      <w:rPr>
        <w:szCs w:val="23"/>
      </w:rPr>
      <w:t>/2017-1</w:t>
    </w:r>
    <w:r w:rsidR="00D75D2E" w:rsidRPr="002C6CB5">
      <w:rPr>
        <w:szCs w:val="23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4325"/>
    <w:rsid w:val="00124B23"/>
    <w:rsid w:val="00126BB4"/>
    <w:rsid w:val="00131DD1"/>
    <w:rsid w:val="001346D2"/>
    <w:rsid w:val="00135B37"/>
    <w:rsid w:val="001369C5"/>
    <w:rsid w:val="00144635"/>
    <w:rsid w:val="001462F8"/>
    <w:rsid w:val="00157495"/>
    <w:rsid w:val="00160D6F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6C1C"/>
    <w:rsid w:val="00210936"/>
    <w:rsid w:val="00231146"/>
    <w:rsid w:val="00241246"/>
    <w:rsid w:val="00245ADD"/>
    <w:rsid w:val="00251D25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C6CB5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E0F"/>
    <w:rsid w:val="003F3DA0"/>
    <w:rsid w:val="004173B6"/>
    <w:rsid w:val="00422250"/>
    <w:rsid w:val="004277F1"/>
    <w:rsid w:val="004478D5"/>
    <w:rsid w:val="0045218A"/>
    <w:rsid w:val="004536C1"/>
    <w:rsid w:val="00453E5D"/>
    <w:rsid w:val="00472F34"/>
    <w:rsid w:val="004735B9"/>
    <w:rsid w:val="00491FD9"/>
    <w:rsid w:val="004B44C2"/>
    <w:rsid w:val="004C5944"/>
    <w:rsid w:val="004D028A"/>
    <w:rsid w:val="004D221A"/>
    <w:rsid w:val="004E17A2"/>
    <w:rsid w:val="004E1AE6"/>
    <w:rsid w:val="004E1C80"/>
    <w:rsid w:val="004E6771"/>
    <w:rsid w:val="0052282C"/>
    <w:rsid w:val="00522C2D"/>
    <w:rsid w:val="00522C82"/>
    <w:rsid w:val="00522F3F"/>
    <w:rsid w:val="00527D20"/>
    <w:rsid w:val="0054210D"/>
    <w:rsid w:val="0054446B"/>
    <w:rsid w:val="00554C98"/>
    <w:rsid w:val="0055713A"/>
    <w:rsid w:val="005637FF"/>
    <w:rsid w:val="00571C8D"/>
    <w:rsid w:val="00575392"/>
    <w:rsid w:val="00575BEB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12F89"/>
    <w:rsid w:val="0071671C"/>
    <w:rsid w:val="0072673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543C"/>
    <w:rsid w:val="007B554B"/>
    <w:rsid w:val="007D08EB"/>
    <w:rsid w:val="007D234D"/>
    <w:rsid w:val="007E07F0"/>
    <w:rsid w:val="007E4CB5"/>
    <w:rsid w:val="007E75CB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37114"/>
    <w:rsid w:val="00965260"/>
    <w:rsid w:val="00970FAC"/>
    <w:rsid w:val="009A2495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38BB"/>
    <w:rsid w:val="00AD542C"/>
    <w:rsid w:val="00AE1196"/>
    <w:rsid w:val="00AF2216"/>
    <w:rsid w:val="00B11E72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660B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629B"/>
    <w:rsid w:val="00D17DEB"/>
    <w:rsid w:val="00D30195"/>
    <w:rsid w:val="00D321A2"/>
    <w:rsid w:val="00D4697F"/>
    <w:rsid w:val="00D52C51"/>
    <w:rsid w:val="00D60115"/>
    <w:rsid w:val="00D6604A"/>
    <w:rsid w:val="00D75D2E"/>
    <w:rsid w:val="00D852DC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E10EDE"/>
    <w:rsid w:val="00E16F80"/>
    <w:rsid w:val="00E17C47"/>
    <w:rsid w:val="00E25D8D"/>
    <w:rsid w:val="00E31DC8"/>
    <w:rsid w:val="00E54C37"/>
    <w:rsid w:val="00E727A8"/>
    <w:rsid w:val="00E823E7"/>
    <w:rsid w:val="00E83494"/>
    <w:rsid w:val="00E83693"/>
    <w:rsid w:val="00E859E9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5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9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5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9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LJUTA PAPRIKA j.d.o.o. UMAG</izvorni_sadrzaj>
    <derivirana_varijabla naziv="DomainObject.Predmet.ProtustrankaFormated_1">  LJUTA PAPRIKA j.d.o.o. UMAG</derivirana_varijabla>
  </DomainObject.Predmet.ProtustrankaFormated>
  <DomainObject.Predmet.ProtustrankaFormatedOIB>
    <izvorni_sadrzaj>  LJUTA PAPRIKA j.d.o.o. UMAG, OIB 84160509991</izvorni_sadrzaj>
    <derivirana_varijabla naziv="DomainObject.Predmet.ProtustrankaFormatedOIB_1">  LJUTA PAPRIKA j.d.o.o. UMAG, OIB 84160509991</derivirana_varijabla>
  </DomainObject.Predmet.ProtustrankaFormatedOIB>
  <DomainObject.Predmet.ProtustrankaFormatedWithAdress>
    <izvorni_sadrzaj> LJUTA PAPRIKA j.d.o.o. UMAG, Giuseppe Mazzini 2, 52470 Umag</izvorni_sadrzaj>
    <derivirana_varijabla naziv="DomainObject.Predmet.ProtustrankaFormatedWithAdress_1"> LJUTA PAPRIKA j.d.o.o. UMAG, Giuseppe Mazzini 2, 52470 Umag</derivirana_varijabla>
  </DomainObject.Predmet.ProtustrankaFormatedWithAdress>
  <DomainObject.Predmet.ProtustrankaFormatedWithAdressOIB>
    <izvorni_sadrzaj> LJUTA PAPRIKA j.d.o.o. UMAG, OIB 84160509991, Giuseppe Mazzini 2, 52470 Umag</izvorni_sadrzaj>
    <derivirana_varijabla naziv="DomainObject.Predmet.ProtustrankaFormatedWithAdressOIB_1"> LJUTA PAPRIKA j.d.o.o. UMAG, OIB 84160509991, Giuseppe Mazzini 2, 52470 Umag</derivirana_varijabla>
  </DomainObject.Predmet.ProtustrankaFormatedWithAdressOIB>
  <DomainObject.Predmet.ProtustrankaWithAdress>
    <izvorni_sadrzaj>LJUTA PAPRIKA j.d.o.o. UMAG Giuseppe Mazzini 2, 52470 Umag</izvorni_sadrzaj>
    <derivirana_varijabla naziv="DomainObject.Predmet.ProtustrankaWithAdress_1">LJUTA PAPRIKA j.d.o.o. UMAG Giuseppe Mazzini 2, 52470 Umag</derivirana_varijabla>
  </DomainObject.Predmet.ProtustrankaWithAdress>
  <DomainObject.Predmet.ProtustrankaWithAdressOIB>
    <izvorni_sadrzaj>LJUTA PAPRIKA j.d.o.o. UMAG, OIB 84160509991, Giuseppe Mazzini 2, 52470 Umag</izvorni_sadrzaj>
    <derivirana_varijabla naziv="DomainObject.Predmet.ProtustrankaWithAdressOIB_1">LJUTA PAPRIKA j.d.o.o. UMAG, OIB 84160509991, Giuseppe Mazzini 2, 52470 Umag</derivirana_varijabla>
  </DomainObject.Predmet.ProtustrankaWithAdressOIB>
  <DomainObject.Predmet.ProtustrankaNazivFormated>
    <izvorni_sadrzaj>LJUTA PAPRIKA j.d.o.o. UMAG</izvorni_sadrzaj>
    <derivirana_varijabla naziv="DomainObject.Predmet.ProtustrankaNazivFormated_1">LJUTA PAPRIKA j.d.o.o. UMAG</derivirana_varijabla>
  </DomainObject.Predmet.ProtustrankaNazivFormated>
  <DomainObject.Predmet.ProtustrankaNazivFormatedOIB>
    <izvorni_sadrzaj>LJUTA PAPRIKA j.d.o.o. UMAG, OIB 84160509991</izvorni_sadrzaj>
    <derivirana_varijabla naziv="DomainObject.Predmet.ProtustrankaNazivFormatedOIB_1">LJUTA PAPRIKA j.d.o.o. UMAG, OIB 84160509991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22791.74</izvorni_sadrzaj>
    <derivirana_varijabla naziv="DomainObject.Predmet.TrenutnaVrijednost_1">22791.74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LJUTA PAPRIKA j.d.o.o. UMAG</item>
    </izvorni_sadrzaj>
    <derivirana_varijabla naziv="DomainObject.Predmet.ProtuStrankaListFormated_1">
      <item>LJUTA PAPRIKA j.d.o.o. UMAG</item>
    </derivirana_varijabla>
  </DomainObject.Predmet.ProtuStrankaListFormated>
  <DomainObject.Predmet.ProtuStrankaListFormatedOIB>
    <izvorni_sadrzaj>
      <item>LJUTA PAPRIKA j.d.o.o. UMAG, OIB 84160509991</item>
    </izvorni_sadrzaj>
    <derivirana_varijabla naziv="DomainObject.Predmet.ProtuStrankaListFormatedOIB_1">
      <item>LJUTA PAPRIKA j.d.o.o. UMAG, OIB 84160509991</item>
    </derivirana_varijabla>
  </DomainObject.Predmet.ProtuStrankaListFormatedOIB>
  <DomainObject.Predmet.ProtuStrankaListFormatedWithAdress>
    <izvorni_sadrzaj>
      <item>LJUTA PAPRIKA j.d.o.o. UMAG, Giuseppe Mazzini 2, 52470 Umag</item>
    </izvorni_sadrzaj>
    <derivirana_varijabla naziv="DomainObject.Predmet.ProtuStrankaListFormatedWithAdress_1">
      <item>LJUTA PAPRIKA j.d.o.o. UMAG, Giuseppe Mazzini 2, 52470 Umag</item>
    </derivirana_varijabla>
  </DomainObject.Predmet.ProtuStrankaListFormatedWithAdress>
  <DomainObject.Predmet.ProtuStrankaListFormatedWithAdressOIB>
    <izvorni_sadrzaj>
      <item>LJUTA PAPRIKA j.d.o.o. UMAG, OIB 84160509991, Giuseppe Mazzini 2, 52470 Umag</item>
    </izvorni_sadrzaj>
    <derivirana_varijabla naziv="DomainObject.Predmet.ProtuStrankaListFormatedWithAdressOIB_1">
      <item>LJUTA PAPRIKA j.d.o.o. UMAG, OIB 84160509991, Giuseppe Mazzini 2, 52470 Umag</item>
    </derivirana_varijabla>
  </DomainObject.Predmet.ProtuStrankaListFormatedWithAdressOIB>
  <DomainObject.Predmet.ProtuStrankaListNazivFormated>
    <izvorni_sadrzaj>
      <item>LJUTA PAPRIKA j.d.o.o. UMAG</item>
    </izvorni_sadrzaj>
    <derivirana_varijabla naziv="DomainObject.Predmet.ProtuStrankaListNazivFormated_1">
      <item>LJUTA PAPRIKA j.d.o.o. UMAG</item>
    </derivirana_varijabla>
  </DomainObject.Predmet.ProtuStrankaListNazivFormated>
  <DomainObject.Predmet.ProtuStrankaListNazivFormatedOIB>
    <izvorni_sadrzaj>
      <item>LJUTA PAPRIKA j.d.o.o. UMAG, OIB 84160509991</item>
    </izvorni_sadrzaj>
    <derivirana_varijabla naziv="DomainObject.Predmet.ProtuStrankaListNazivFormatedOIB_1">
      <item>LJUTA PAPRIKA j.d.o.o. UMAG, OIB 84160509991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LJUTA PAPRIKA j.d.o.o. UMAG</izvorni_sadrzaj>
    <derivirana_varijabla naziv="DomainObject.Predmet.ProtustrankaIDrugi_1">LJUTA PAPRIKA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LJUTA PAPRIKA j.d.o.o. UMAG, OIB 84160509991, Giuseppe Mazzini 2, 52470 Umag</izvorni_sadrzaj>
    <derivirana_varijabla naziv="DomainObject.Predmet.ProtustrankaIDrugiAdressOIB_1">LJUTA PAPRIKA j.d.o.o. UMAG, OIB 84160509991, Giuseppe Mazzini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LJUTA PAPRIKA j.d.o.o. UMAG</item>
    </izvorni_sadrzaj>
    <derivirana_varijabla naziv="DomainObject.Predmet.SudioniciListNaziv_1">
      <item>FINANCIJSKA AGENCIJA, RC RIJEKA, PODRUŽNICA PULA, PULA</item>
      <item>LJUTA PAPRIKA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LJUTA PAPRIKA j.d.o.o. UMAG, OIB 84160509991, Giuseppe Mazzini 2,52470 Umag</item>
    </izvorni_sadrzaj>
    <derivirana_varijabla naziv="DomainObject.Predmet.SudioniciListAdressOIB_1">
      <item>FINANCIJSKA AGENCIJA, RC RIJEKA, PODRUŽNICA PULA, PULA, OIB 85821130368, Ulica grada Vukovara 70,10000 Zagreb</item>
      <item>LJUTA PAPRIKA j.d.o.o. UMAG, OIB 84160509991, Giuseppe Mazzini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84160509991</item>
    </izvorni_sadrzaj>
    <derivirana_varijabla naziv="DomainObject.Predmet.SudioniciListNazivOIB_1">
      <item>, OIB 85821130368</item>
      <item>, OIB 84160509991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B6A01E-3305-45CE-BB39-B18E06D78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794</properties:Words>
  <properties:Characters>4230</properties:Characters>
  <properties:Lines>101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2018-01-05T10:48:00Z</dcterms:created>
  <dc:creator>msimicic</dc:creator>
  <cp:lastModifiedBy>Sanja Lakošeljac</cp:lastModifiedBy>
  <cp:lastPrinted>2011-06-09T12:22:00Z</cp:lastPrinted>
  <dcterms:modified xmlns:xsi="http://www.w3.org/2001/XMLSchema-instance" xsi:type="dcterms:W3CDTF">2018-01-05T10:50:00Z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