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25f" w14:paraId="c5bd25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D4965">
        <w:rPr>
          <w:rStyle w:val="Naglaeno"/>
          <w:b w:val="false"/>
        </w:rPr>
        <w:t>1029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2D4965">
        <w:t xml:space="preserve">STIPAN PROMET društvo s ograničenom odgovornošću za trgovinu i usluge, </w:t>
      </w:r>
      <w:proofErr w:type="spellStart"/>
      <w:r w:rsidR="002D4965">
        <w:t>Vukovina</w:t>
      </w:r>
      <w:proofErr w:type="spellEnd"/>
      <w:r w:rsidR="002D4965">
        <w:t>, Vatrogasna 7, MBS: 080496896, OIB: 80506106506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C2E2C">
        <w:t xml:space="preserve">21. rujna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>Utvrđuje se da ukupni iznos evidentiranog duga dužnika</w:t>
      </w:r>
      <w:r w:rsidR="009C2E2C">
        <w:t xml:space="preserve"> </w:t>
      </w:r>
      <w:r w:rsidR="002D4965">
        <w:t xml:space="preserve">STIPAN PROMET društvo s ograničenom odgovornošću za trgovinu i usluge, </w:t>
      </w:r>
      <w:proofErr w:type="spellStart"/>
      <w:r w:rsidR="002D4965">
        <w:t>Vukovina</w:t>
      </w:r>
      <w:proofErr w:type="spellEnd"/>
      <w:r w:rsidR="002D4965">
        <w:t>, Vatrogasna 7, MBS: 080496896, OIB: 80506106506</w:t>
      </w:r>
      <w:r w:rsidR="000C157A">
        <w:t>,</w:t>
      </w:r>
      <w:r w:rsidR="0070557C">
        <w:t xml:space="preserve"> 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2D4965">
        <w:t>126.522,66</w:t>
      </w:r>
      <w:r w:rsidR="009C2E2C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2D4965">
        <w:t xml:space="preserve">Stipan Družijanić, OIB: 21355358415, </w:t>
      </w:r>
      <w:proofErr w:type="spellStart"/>
      <w:r w:rsidR="002D4965">
        <w:t>Vukovina</w:t>
      </w:r>
      <w:proofErr w:type="spellEnd"/>
      <w:r w:rsidR="002D4965">
        <w:t>, Vatrogasna 7</w:t>
      </w:r>
      <w:r w:rsidR="00F1471C">
        <w:t>,</w:t>
      </w:r>
      <w:r w:rsidR="0060021B">
        <w:t xml:space="preserve">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D4965">
        <w:t>1029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 xml:space="preserve">U Osijeku  </w:t>
      </w:r>
      <w:r w:rsidR="00F1471C">
        <w:t xml:space="preserve">21. 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1471C">
        <w:t>10</w:t>
      </w:r>
      <w:r w:rsidR="00AB37B8">
        <w:t>.</w:t>
      </w:r>
      <w:r w:rsidR="00F1471C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157A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4965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442C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1B5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0557C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2E2C"/>
    <w:rsid w:val="009C670C"/>
    <w:rsid w:val="009E0CD5"/>
    <w:rsid w:val="009E1AED"/>
    <w:rsid w:val="009E5D6D"/>
    <w:rsid w:val="00A07CA2"/>
    <w:rsid w:val="00A12796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471C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A44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A44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42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42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4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A44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A44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42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42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St-1029/2017</izvorni_sadrzaj>
    <derivirana_varijabla naziv="DomainObject.Predmet.OznakaBroj_1">St-1029/2017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STIPAN PROMET d.o.o.</izvorni_sadrzaj>
    <derivirana_varijabla naziv="DomainObject.Predmet.ProtustrankaFormated_1">  STIPAN PROMET d.o.o.</derivirana_varijabla>
  </DomainObject.Predmet.ProtustrankaFormated>
  <DomainObject.Predmet.ProtustrankaFormatedOIB>
    <izvorni_sadrzaj>  STIPAN PROMET d.o.o., OIB 80506106506</izvorni_sadrzaj>
    <derivirana_varijabla naziv="DomainObject.Predmet.ProtustrankaFormatedOIB_1">  STIPAN PROMET d.o.o., OIB 80506106506</derivirana_varijabla>
  </DomainObject.Predmet.ProtustrankaFormatedOIB>
  <DomainObject.Predmet.ProtustrankaFormatedWithAdress>
    <izvorni_sadrzaj> STIPAN PROMET d.o.o., Vatrogasna 7, 10410 Vukovina</izvorni_sadrzaj>
    <derivirana_varijabla naziv="DomainObject.Predmet.ProtustrankaFormatedWithAdress_1"> STIPAN PROMET d.o.o., Vatrogasna 7, 10410 Vukovina</derivirana_varijabla>
  </DomainObject.Predmet.ProtustrankaFormatedWithAdress>
  <DomainObject.Predmet.ProtustrankaFormatedWithAdressOIB>
    <izvorni_sadrzaj> STIPAN PROMET d.o.o., OIB 80506106506, Vatrogasna 7, 10410 Vukovina</izvorni_sadrzaj>
    <derivirana_varijabla naziv="DomainObject.Predmet.ProtustrankaFormatedWithAdressOIB_1"> STIPAN PROMET d.o.o., OIB 80506106506, Vatrogasna 7, 10410 Vukovina</derivirana_varijabla>
  </DomainObject.Predmet.ProtustrankaFormatedWithAdressOIB>
  <DomainObject.Predmet.ProtustrankaWithAdress>
    <izvorni_sadrzaj>STIPAN PROMET d.o.o. Vatrogasna 7, 10410 Vukovina</izvorni_sadrzaj>
    <derivirana_varijabla naziv="DomainObject.Predmet.ProtustrankaWithAdress_1">STIPAN PROMET d.o.o. Vatrogasna 7, 10410 Vukovina</derivirana_varijabla>
  </DomainObject.Predmet.ProtustrankaWithAdress>
  <DomainObject.Predmet.ProtustrankaWithAdressOIB>
    <izvorni_sadrzaj>STIPAN PROMET d.o.o., OIB 80506106506, Vatrogasna 7, 10410 Vukovina</izvorni_sadrzaj>
    <derivirana_varijabla naziv="DomainObject.Predmet.ProtustrankaWithAdressOIB_1">STIPAN PROMET d.o.o., OIB 80506106506, Vatrogasna 7, 10410 Vukovina</derivirana_varijabla>
  </DomainObject.Predmet.ProtustrankaWithAdressOIB>
  <DomainObject.Predmet.ProtustrankaNazivFormated>
    <izvorni_sadrzaj>STIPAN PROMET d.o.o.</izvorni_sadrzaj>
    <derivirana_varijabla naziv="DomainObject.Predmet.ProtustrankaNazivFormated_1">STIPAN PROMET d.o.o.</derivirana_varijabla>
  </DomainObject.Predmet.ProtustrankaNazivFormated>
  <DomainObject.Predmet.ProtustrankaNazivFormatedOIB>
    <izvorni_sadrzaj>STIPAN PROMET d.o.o., OIB 80506106506</izvorni_sadrzaj>
    <derivirana_varijabla naziv="DomainObject.Predmet.ProtustrankaNazivFormatedOIB_1">STIPAN PROMET d.o.o., OIB 80506106506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STIPAN PROMET d.o.o.</item>
    </izvorni_sadrzaj>
    <derivirana_varijabla naziv="DomainObject.Predmet.ProtuStrankaListFormated_1">
      <item>STIPAN PROMET d.o.o.</item>
    </derivirana_varijabla>
  </DomainObject.Predmet.ProtuStrankaListFormated>
  <DomainObject.Predmet.ProtuStrankaListFormatedOIB>
    <izvorni_sadrzaj>
      <item>STIPAN PROMET d.o.o., OIB 80506106506</item>
    </izvorni_sadrzaj>
    <derivirana_varijabla naziv="DomainObject.Predmet.ProtuStrankaListFormatedOIB_1">
      <item>STIPAN PROMET d.o.o., OIB 80506106506</item>
    </derivirana_varijabla>
  </DomainObject.Predmet.ProtuStrankaListFormatedOIB>
  <DomainObject.Predmet.ProtuStrankaListFormatedWithAdress>
    <izvorni_sadrzaj>
      <item>STIPAN PROMET d.o.o., Vatrogasna 7, 10410 Vukovina</item>
    </izvorni_sadrzaj>
    <derivirana_varijabla naziv="DomainObject.Predmet.ProtuStrankaListFormatedWithAdress_1">
      <item>STIPAN PROMET d.o.o., Vatrogasna 7, 10410 Vukovina</item>
    </derivirana_varijabla>
  </DomainObject.Predmet.ProtuStrankaListFormatedWithAdress>
  <DomainObject.Predmet.ProtuStrankaListFormatedWithAdressOIB>
    <izvorni_sadrzaj>
      <item>STIPAN PROMET d.o.o., OIB 80506106506, Vatrogasna 7, 10410 Vukovina</item>
    </izvorni_sadrzaj>
    <derivirana_varijabla naziv="DomainObject.Predmet.ProtuStrankaListFormatedWithAdressOIB_1">
      <item>STIPAN PROMET d.o.o., OIB 80506106506, Vatrogasna 7, 10410 Vukovina</item>
    </derivirana_varijabla>
  </DomainObject.Predmet.ProtuStrankaListFormatedWithAdressOIB>
  <DomainObject.Predmet.ProtuStrankaListNazivFormated>
    <izvorni_sadrzaj>
      <item>STIPAN PROMET d.o.o.</item>
    </izvorni_sadrzaj>
    <derivirana_varijabla naziv="DomainObject.Predmet.ProtuStrankaListNazivFormated_1">
      <item>STIPAN PROMET d.o.o.</item>
    </derivirana_varijabla>
  </DomainObject.Predmet.ProtuStrankaListNazivFormated>
  <DomainObject.Predmet.ProtuStrankaListNazivFormatedOIB>
    <izvorni_sadrzaj>
      <item>STIPAN PROMET d.o.o., OIB 80506106506</item>
    </izvorni_sadrzaj>
    <derivirana_varijabla naziv="DomainObject.Predmet.ProtuStrankaListNazivFormatedOIB_1">
      <item>STIPAN PROMET d.o.o., OIB 80506106506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STIPAN PROMET d.o.o.</izvorni_sadrzaj>
    <derivirana_varijabla naziv="DomainObject.Predmet.ProtustrankaIDrugi_1">STIPAN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STIPAN PROMET d.o.o., OIB 80506106506, Vatrogasna 7, 10410 Vukovina</izvorni_sadrzaj>
    <derivirana_varijabla naziv="DomainObject.Predmet.ProtustrankaIDrugiAdressOIB_1">STIPAN PROMET d.o.o., OIB 80506106506, Vatrogasna 7,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STIPAN PROMET d.o.o.</item>
      <item>FINA Regionalni centar Zagreb</item>
    </izvorni_sadrzaj>
    <derivirana_varijabla naziv="DomainObject.Predmet.SudioniciListNaziv_1">
      <item>STIPAN PROMET d.o.o.</item>
      <item>FINA Regionalni centar Zagreb</item>
    </derivirana_varijabla>
  </DomainObject.Predmet.SudioniciListNaziv>
  <DomainObject.Predmet.SudioniciListAdressOIB>
    <izvorni_sadrzaj>
      <item>STIPAN PROMET d.o.o., OIB 80506106506, Vatrogasna 7,10410 Vukovina</item>
      <item>FINA Regionalni centar Zagreb, OIB 85821130368, Trg svibanjskih žrtava 1995. br. 1,10000 Zagreb</item>
    </izvorni_sadrzaj>
    <derivirana_varijabla naziv="DomainObject.Predmet.SudioniciListAdressOIB_1">
      <item>STIPAN PROMET d.o.o., OIB 80506106506, Vatrogasna 7,10410 Vukovina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80506106506</item>
      <item>, OIB 85821130368</item>
    </izvorni_sadrzaj>
    <derivirana_varijabla naziv="DomainObject.Predmet.SudioniciListNazivOIB_1">
      <item>, OIB 80506106506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E0FCC-E754-4FD0-AE24-F3BAF848F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2174</properties:Characters>
  <properties:Lines>51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2017-09-21T09:03:00Z</dcterms:created>
  <dc:creator>Korisnik</dc:creator>
  <cp:lastModifiedBy>Gordana Harc</cp:lastModifiedBy>
  <cp:lastPrinted>2017-09-21T09:02:00Z</cp:lastPrinted>
  <dcterms:modified xmlns:xsi="http://www.w3.org/2001/XMLSchema-instance" xsi:type="dcterms:W3CDTF">2017-09-21T09:33:00Z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