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9d396" w14:paraId="c49d396" w:rsidRDefault="00AE649C" w:rsidP="00FA5B5E" w:rsidR="00AE649C" w:rsidRPr="00B76F3C">
      <w:pPr>
        <w:pStyle w:val="Naslov3"/>
        <w15:collapsed w:val="false"/>
      </w:pPr>
    </w:p>
    <w:p w:rsidRDefault="00697351"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697351" w:rsidP="00697351" w:rsidR="00697351">
      <w:pPr>
        <w:jc w:val="right"/>
        <w:rPr>
          <w:b/>
        </w:rPr>
      </w:pPr>
      <w:r>
        <w:rPr>
          <w:b/>
        </w:rPr>
        <w:t>3 St-137/2016-2</w:t>
      </w:r>
    </w:p>
    <w:p w:rsidRDefault="00697351" w:rsidP="00697351" w:rsidR="00697351">
      <w:pPr>
        <w:jc w:val="center"/>
        <w:rPr>
          <w:b/>
        </w:rPr>
      </w:pPr>
      <w:r>
        <w:rPr>
          <w:b/>
        </w:rPr>
        <w:t>R E P U B L I K A  H R V A T S K A</w:t>
      </w:r>
    </w:p>
    <w:p w:rsidRDefault="00697351" w:rsidP="00697351" w:rsidR="00697351" w:rsidRPr="00697351">
      <w:pPr>
        <w:ind w:firstLine="708" w:left="2832"/>
        <w:rPr>
          <w:b/>
        </w:rPr>
      </w:pPr>
      <w:r>
        <w:rPr>
          <w:b/>
        </w:rPr>
        <w:t xml:space="preserve">R J E Š E N J E </w:t>
      </w:r>
    </w:p>
    <w:p w:rsidRDefault="00697351" w:rsidP="00697351" w:rsidR="00697351">
      <w:pPr>
        <w:jc w:val="both"/>
      </w:pPr>
      <w:r>
        <w:tab/>
      </w:r>
      <w:r>
        <w:rPr>
          <w:b/>
        </w:rPr>
        <w:t>TRGOVAČKI SUD U BJELOVARU,</w:t>
      </w:r>
      <w:r>
        <w:t xml:space="preserve"> OIB 07942269267, po stečajnom sucu Sanjani Zorinc, </w:t>
      </w:r>
      <w:r>
        <w:rPr>
          <w:szCs w:val="20"/>
        </w:rPr>
        <w:t>povodom prijedloga Republike Hrvatske, Ministarstva financija, Porezne uprave, Područnog ureda Sjeverna Hrvatska, koju zastupa Županijsko državno odvjetništvo u Bjelovaru, za otvaranje stečajnog postupka nad dužnikom PROMESOM društvo s ograničenom odgovornošću za proizvodnju, trgovinu i usluge, Velika Pisanica, Logorska 4, OIB: 75427477802, MBS: 010082036,</w:t>
      </w:r>
      <w:r>
        <w:t xml:space="preserve"> dana 7. ožujka 2016. godine </w:t>
      </w:r>
    </w:p>
    <w:p w:rsidRDefault="00697351" w:rsidP="00697351" w:rsidR="00697351" w:rsidRPr="00697351">
      <w:pPr>
        <w:jc w:val="center"/>
        <w:rPr>
          <w:b/>
        </w:rPr>
      </w:pPr>
      <w:r>
        <w:rPr>
          <w:b/>
        </w:rPr>
        <w:t xml:space="preserve">r i j e š i o   j e </w:t>
      </w:r>
    </w:p>
    <w:p w:rsidRDefault="00697351" w:rsidP="00697351" w:rsidR="00697351" w:rsidRPr="00697351">
      <w:pPr>
        <w:jc w:val="both"/>
        <w:rPr>
          <w:szCs w:val="20"/>
        </w:rPr>
      </w:pPr>
      <w:r>
        <w:tab/>
      </w:r>
      <w:r>
        <w:rPr>
          <w:b/>
        </w:rPr>
        <w:t>I</w:t>
      </w:r>
      <w:r>
        <w:t xml:space="preserve"> Pokreće se postupak radi utvrđivanja pretpostavki za otvaranje stečajnog postupka nad trgovačkim društvom </w:t>
      </w:r>
      <w:r>
        <w:rPr>
          <w:szCs w:val="20"/>
        </w:rPr>
        <w:t>dužnikom PROMESOM društvo s ograničenom odgovornošću za proizvodnju, trgovinu i usluge, Velika Pisanica, Logorska 4, OIB: 75427477802, MBS: 010082036.</w:t>
      </w:r>
    </w:p>
    <w:p w:rsidRDefault="00697351" w:rsidP="00697351" w:rsidR="00697351">
      <w:pPr>
        <w:ind w:firstLine="708"/>
        <w:jc w:val="both"/>
      </w:pPr>
      <w:r>
        <w:rPr>
          <w:b/>
        </w:rPr>
        <w:t>II</w:t>
      </w:r>
      <w:r>
        <w:t xml:space="preserve"> Za privremenog stečajnog upravitelja imenuje se TANASIJA MARKOVIĆ, dipl. ekonomist iz Daruvara, Vrbovac, Vrbovačka cesta 44, OIB 15362271646. </w:t>
      </w:r>
      <w:r>
        <w:tab/>
        <w:t xml:space="preserve"> </w:t>
      </w:r>
    </w:p>
    <w:p w:rsidRDefault="00697351" w:rsidP="00697351" w:rsidR="00697351">
      <w:pPr>
        <w:jc w:val="both"/>
      </w:pPr>
      <w:r>
        <w:tab/>
      </w:r>
      <w:r>
        <w:rPr>
          <w:b/>
        </w:rPr>
        <w:t xml:space="preserve">III </w:t>
      </w:r>
      <w:r>
        <w:t xml:space="preserve">Ročište radi izjašnjavanja o prijedlogu zakazuje se za </w:t>
      </w:r>
      <w:r>
        <w:rPr>
          <w:b/>
        </w:rPr>
        <w:t>dan 10. svibnja 2016. godine u 9,00 sati</w:t>
      </w:r>
      <w:r>
        <w:t xml:space="preserve"> u ovome sudu (zgrada sudskog registra) sudnica br. 4 na koje se pozivaju dostavom ovog rješenja: </w:t>
      </w:r>
    </w:p>
    <w:p w:rsidRDefault="00697351" w:rsidP="00697351" w:rsidR="00697351">
      <w:pPr>
        <w:numPr>
          <w:ilvl w:val="0"/>
          <w:numId w:val="47"/>
        </w:numPr>
        <w:spacing w:after="0"/>
        <w:jc w:val="both"/>
      </w:pPr>
      <w:r>
        <w:t>ŽDO Bjelovar</w:t>
      </w:r>
    </w:p>
    <w:p w:rsidRDefault="00697351" w:rsidP="00697351" w:rsidR="00697351">
      <w:pPr>
        <w:numPr>
          <w:ilvl w:val="0"/>
          <w:numId w:val="47"/>
        </w:numPr>
        <w:spacing w:after="0"/>
        <w:jc w:val="both"/>
      </w:pPr>
      <w:r>
        <w:t xml:space="preserve">FINA Bjelovar </w:t>
      </w:r>
    </w:p>
    <w:p w:rsidRDefault="00697351" w:rsidP="00697351" w:rsidR="00697351">
      <w:pPr>
        <w:numPr>
          <w:ilvl w:val="0"/>
          <w:numId w:val="47"/>
        </w:numPr>
        <w:spacing w:after="0"/>
        <w:jc w:val="both"/>
      </w:pPr>
      <w:r>
        <w:t xml:space="preserve">Zoran </w:t>
      </w:r>
      <w:proofErr w:type="spellStart"/>
      <w:r>
        <w:t>Cikuša</w:t>
      </w:r>
      <w:proofErr w:type="spellEnd"/>
      <w:r>
        <w:t xml:space="preserve">, direktor </w:t>
      </w:r>
    </w:p>
    <w:p w:rsidRDefault="00697351" w:rsidP="00697351" w:rsidR="00697351">
      <w:pPr>
        <w:numPr>
          <w:ilvl w:val="0"/>
          <w:numId w:val="47"/>
        </w:numPr>
        <w:spacing w:after="0"/>
        <w:jc w:val="both"/>
      </w:pPr>
      <w:r>
        <w:t>privremeni stečajni upravitelj</w:t>
      </w:r>
    </w:p>
    <w:p w:rsidRDefault="00697351" w:rsidP="00697351" w:rsidR="00697351">
      <w:pPr>
        <w:spacing w:after="0"/>
        <w:ind w:left="1065"/>
        <w:jc w:val="both"/>
      </w:pPr>
    </w:p>
    <w:p w:rsidRDefault="00697351" w:rsidP="00697351" w:rsidR="00697351">
      <w:pPr>
        <w:ind w:firstLine="705"/>
        <w:jc w:val="both"/>
      </w:pPr>
      <w:r>
        <w:rPr>
          <w:b/>
        </w:rPr>
        <w:t xml:space="preserve">IV </w:t>
      </w:r>
      <w:r>
        <w:t xml:space="preserve">Privremeni stečajni upravitelj će kao stručna osoba ispitati postoji li razlog za otvaranje stečajnog postupka, kakvi su izgledi za nastavak poslovanja, te mogu li se imovinom dužnika platiti troškovi stečajnog postupka. Privremeni stečajni upravitelj ovlašten je stupiti u poslovne prostorije dužnika i ondje provesti potrebne radnje. Tijela dužnika pravne osobe dužne su privremenom stečajnom upravitelju dopustiti uvid u poslovne knjige i poslovnu dokumentaciju dužnika. </w:t>
      </w:r>
    </w:p>
    <w:p w:rsidRDefault="00697351" w:rsidP="00697351" w:rsidR="00697351">
      <w:pPr>
        <w:jc w:val="both"/>
      </w:pPr>
      <w:r>
        <w:tab/>
      </w:r>
      <w:r>
        <w:rPr>
          <w:b/>
        </w:rPr>
        <w:t>V</w:t>
      </w:r>
      <w:r>
        <w:t xml:space="preserve"> Pozivaju se dužnikovi dužnici da svoje obveze ispunjavaju vodeći računa o objavljenom rješenju.</w:t>
      </w:r>
    </w:p>
    <w:p w:rsidRDefault="00697351" w:rsidP="00697351" w:rsidR="00697351" w:rsidRPr="00697351">
      <w:pPr>
        <w:jc w:val="center"/>
        <w:rPr>
          <w:b/>
        </w:rPr>
      </w:pPr>
      <w:r>
        <w:rPr>
          <w:b/>
        </w:rPr>
        <w:t xml:space="preserve">Obrazloženje </w:t>
      </w:r>
    </w:p>
    <w:p w:rsidRDefault="00697351" w:rsidP="00697351" w:rsidR="00697351">
      <w:pPr>
        <w:jc w:val="both"/>
      </w:pPr>
      <w:r>
        <w:tab/>
        <w:t xml:space="preserve">Predlagatelj </w:t>
      </w:r>
      <w:r>
        <w:rPr>
          <w:szCs w:val="20"/>
        </w:rPr>
        <w:t>Republika Hrvatska, Ministarstvo financija, Porezna uprave, Područni ured Sjeverna Hrvatska, kojeg zastupa Županijsko državno odvjetništvo u Bjelovaru,</w:t>
      </w:r>
      <w:r>
        <w:t xml:space="preserve"> je dana </w:t>
      </w:r>
    </w:p>
    <w:p w:rsidRDefault="00697351" w:rsidP="00697351" w:rsidR="00697351">
      <w:pPr>
        <w:jc w:val="center"/>
      </w:pPr>
      <w:r>
        <w:lastRenderedPageBreak/>
        <w:t>-2-</w:t>
      </w:r>
    </w:p>
    <w:p w:rsidRDefault="00697351" w:rsidP="00697351" w:rsidR="00697351" w:rsidRPr="00697351">
      <w:pPr>
        <w:jc w:val="right"/>
        <w:rPr>
          <w:b/>
        </w:rPr>
      </w:pPr>
      <w:r>
        <w:rPr>
          <w:b/>
        </w:rPr>
        <w:t>3 St-137/2016-2</w:t>
      </w:r>
    </w:p>
    <w:p w:rsidRDefault="00697351" w:rsidP="00697351" w:rsidR="00697351">
      <w:pPr>
        <w:jc w:val="both"/>
      </w:pPr>
      <w:r>
        <w:t xml:space="preserve">13. siječnja 2016. godine podnijela prijedlog za otvaranje stečajnog postupka nad PROMESOM d.o.o. Velika Pisanica, Logorska 4, s popratnom dokumentacijom. Iz dokumentacije proizlazi da na dan 18. prosinca 2015. godine dužnik ima dospjele, a neizmirene obveze s naslova poreza, doprinosa i drugih obveza u ukupnom iznosu od 352.480,29 kn. </w:t>
      </w:r>
    </w:p>
    <w:p w:rsidRDefault="00697351" w:rsidP="00697351" w:rsidR="00697351">
      <w:pPr>
        <w:jc w:val="both"/>
      </w:pPr>
      <w:r>
        <w:tab/>
        <w:t xml:space="preserve">Iz podataka Financijske agencije RC Zagreb Podružnica Bjelovar proizlazi da na dan 1. rujna 2015. godine dužnik u Očevidniku redoslijeda za plaćanje ima evidentirane neizvršene osnove za plaćanje u neprekinutom razdoblju od 686 dana u ukupnom iznosu od 2.638.057,69 kn. </w:t>
      </w:r>
    </w:p>
    <w:p w:rsidRDefault="00697351" w:rsidP="00697351" w:rsidR="00697351">
      <w:pPr>
        <w:ind w:firstLine="708"/>
        <w:jc w:val="both"/>
      </w:pPr>
      <w:r>
        <w:t xml:space="preserve">Iz navedenog proizlazi da je dužnik nesposoban za plaćanje u skladu sa čl. 6. st. 2. Stečajnog zakona („Narodne novine“ br. 71/15, dalje SZ). </w:t>
      </w:r>
    </w:p>
    <w:p w:rsidRDefault="00697351" w:rsidP="00697351" w:rsidR="00697351">
      <w:pPr>
        <w:ind w:firstLine="708"/>
        <w:jc w:val="both"/>
      </w:pPr>
      <w:r>
        <w:t xml:space="preserve">Time je predlagatelj učinio vjerojatnim postojanje stečajnog razloga nesposobnosti za plaćanje. </w:t>
      </w:r>
    </w:p>
    <w:p w:rsidRDefault="00697351" w:rsidP="00697351" w:rsidR="00697351">
      <w:pPr>
        <w:jc w:val="both"/>
      </w:pPr>
      <w:r>
        <w:tab/>
        <w:t xml:space="preserve">Stoga je temeljem čl. 115. st. 1. i 2. SZ-a donijeto rješenje o pokretanju stečajnog postupka, radi utvrđivanja pretpostavki uvjeta za otvaranje stečajnog postupka. </w:t>
      </w:r>
    </w:p>
    <w:p w:rsidRDefault="00697351" w:rsidP="00697351" w:rsidR="00697351">
      <w:pPr>
        <w:jc w:val="both"/>
      </w:pPr>
      <w:r>
        <w:tab/>
        <w:t>Temeljem čl. 119. st. 2., 3. i 5. SZ-a imenovan je privremeni stečajni upravitelj te su utvrđene njegove dužnosti. Privremeni stečajni upravitelj imenovan je sukladno čl. 84. st. 1. u svezi sa čl. 119. st. 6. SZ-a.</w:t>
      </w:r>
    </w:p>
    <w:p w:rsidRDefault="00697351" w:rsidP="00697351" w:rsidR="00697351">
      <w:pPr>
        <w:jc w:val="both"/>
      </w:pPr>
      <w:r>
        <w:tab/>
        <w:t xml:space="preserve">Temeljem čl. 123. st. 1. SZ-a određeno je ročište na kojem će se pozvane osobe izjasniti o prijedlogu, što mogu učiniti i pisanim podneskom (čl. 123. st. 2. SZ-a). Dužnikovi dužnici pozvani su da svoje obveze ispunjavaju vodeći računa o objavljenom rješenju (čl. 120. st. 1. SZ-a). </w:t>
      </w:r>
    </w:p>
    <w:p w:rsidRDefault="00697351" w:rsidP="00697351" w:rsidR="00697351">
      <w:pPr>
        <w:jc w:val="center"/>
      </w:pPr>
      <w:r>
        <w:t xml:space="preserve">U Bjelovaru, 7. ožujka 2016. godine </w:t>
      </w:r>
    </w:p>
    <w:p w:rsidRDefault="00697351" w:rsidP="00697351" w:rsidR="00697351">
      <w:pPr>
        <w:jc w:val="both"/>
        <w:rPr>
          <w:b/>
        </w:rPr>
      </w:pPr>
      <w:r>
        <w:rPr>
          <w:b/>
        </w:rPr>
        <w:tab/>
      </w:r>
      <w:r>
        <w:rPr>
          <w:b/>
        </w:rPr>
        <w:tab/>
      </w:r>
      <w:r>
        <w:rPr>
          <w:b/>
        </w:rPr>
        <w:tab/>
      </w:r>
      <w:r>
        <w:rPr>
          <w:b/>
        </w:rPr>
        <w:tab/>
      </w:r>
      <w:r>
        <w:rPr>
          <w:b/>
        </w:rPr>
        <w:tab/>
      </w:r>
      <w:r>
        <w:rPr>
          <w:b/>
        </w:rPr>
        <w:tab/>
      </w:r>
      <w:r>
        <w:rPr>
          <w:b/>
        </w:rPr>
        <w:tab/>
      </w:r>
      <w:r>
        <w:rPr>
          <w:b/>
        </w:rPr>
        <w:tab/>
      </w:r>
      <w:r>
        <w:rPr>
          <w:b/>
        </w:rPr>
        <w:tab/>
        <w:t xml:space="preserve">STEČAJNI SUDAC </w:t>
      </w:r>
    </w:p>
    <w:p w:rsidRDefault="00697351" w:rsidP="00697351" w:rsidR="00697351">
      <w:pPr>
        <w:jc w:val="both"/>
      </w:pPr>
      <w:r>
        <w:tab/>
      </w:r>
      <w:r>
        <w:tab/>
      </w:r>
      <w:r>
        <w:tab/>
      </w:r>
      <w:r>
        <w:tab/>
      </w:r>
      <w:r>
        <w:tab/>
      </w:r>
      <w:r>
        <w:tab/>
      </w:r>
      <w:r>
        <w:tab/>
      </w:r>
      <w:r>
        <w:tab/>
      </w:r>
      <w:r>
        <w:tab/>
        <w:t xml:space="preserve"> SANJANA ZORINC </w:t>
      </w:r>
    </w:p>
    <w:p w:rsidRDefault="00697351" w:rsidP="00697351" w:rsidR="00697351">
      <w:pPr>
        <w:jc w:val="both"/>
      </w:pPr>
    </w:p>
    <w:p w:rsidRDefault="00697351" w:rsidP="00697351" w:rsidR="00697351">
      <w:pPr>
        <w:jc w:val="both"/>
      </w:pPr>
    </w:p>
    <w:p w:rsidRDefault="00697351" w:rsidP="00697351" w:rsidR="00697351">
      <w:pPr>
        <w:jc w:val="both"/>
      </w:pPr>
      <w:r>
        <w:rPr>
          <w:b/>
        </w:rPr>
        <w:t>POUKA O PRAVNOM LIJEKU:</w:t>
      </w:r>
      <w:r>
        <w:t xml:space="preserve"> Protiv ovoga rješenja nije dopuštena žalba (čl. </w:t>
      </w:r>
      <w:smartTag w:element="metricconverter" w:uri="urn:schemas-microsoft-com:office:smarttags">
        <w:smartTagPr>
          <w:attr w:val="42. st" w:name="ProductID"/>
        </w:smartTagPr>
        <w:r>
          <w:t>42. st</w:t>
        </w:r>
      </w:smartTag>
      <w:r>
        <w:t xml:space="preserve">. 1. SZ). </w:t>
      </w:r>
    </w:p>
    <w:p w:rsidRDefault="00697351" w:rsidP="00697351" w:rsidR="00697351">
      <w:pPr>
        <w:jc w:val="both"/>
      </w:pPr>
    </w:p>
    <w:p w:rsidRDefault="00697351" w:rsidP="00697351" w:rsidR="00697351">
      <w:pPr>
        <w:jc w:val="both"/>
      </w:pPr>
    </w:p>
    <w:p w:rsidRDefault="00697351" w:rsidP="00697351" w:rsidR="00697351">
      <w:pPr>
        <w:jc w:val="both"/>
      </w:pPr>
    </w:p>
    <w:p w:rsidRDefault="00697351" w:rsidP="00697351" w:rsidR="00697351">
      <w:pPr>
        <w:jc w:val="both"/>
      </w:pPr>
      <w:bookmarkStart w:name="_GoBack" w:id="0"/>
      <w:bookmarkEnd w:id="0"/>
      <w:proofErr w:type="spellStart"/>
      <w:r>
        <w:lastRenderedPageBreak/>
        <w:t>Rj</w:t>
      </w:r>
      <w:proofErr w:type="spellEnd"/>
      <w:r>
        <w:t>.</w:t>
      </w:r>
    </w:p>
    <w:p w:rsidRDefault="00697351" w:rsidP="00697351" w:rsidR="00697351">
      <w:pPr>
        <w:jc w:val="both"/>
      </w:pPr>
      <w:r>
        <w:t xml:space="preserve">Dna: ŽDO Bjelovar – putem pošte i putem e-oglasne ploče suda </w:t>
      </w:r>
    </w:p>
    <w:p w:rsidRDefault="00697351" w:rsidP="00697351" w:rsidR="00697351">
      <w:pPr>
        <w:jc w:val="both"/>
      </w:pPr>
      <w:r>
        <w:t xml:space="preserve">         FINA Bjelovar – putem pošte i putem e-oglasne ploče suda </w:t>
      </w:r>
    </w:p>
    <w:p w:rsidRDefault="00697351" w:rsidP="00697351" w:rsidR="00697351">
      <w:pPr>
        <w:jc w:val="both"/>
      </w:pPr>
      <w:r>
        <w:t xml:space="preserve">         direktoru stečajnog dužnika – putem pošte i putem e-oglasne ploče suda </w:t>
      </w:r>
    </w:p>
    <w:p w:rsidRDefault="00697351" w:rsidP="00697351" w:rsidR="00697351">
      <w:pPr>
        <w:jc w:val="both"/>
      </w:pPr>
      <w:r>
        <w:t xml:space="preserve">         privremenom stečajnom upravitelju – putem pošte i putem e-oglasne ploče suda </w:t>
      </w:r>
    </w:p>
    <w:p w:rsidRDefault="00697351" w:rsidP="00697351" w:rsidR="00697351">
      <w:pPr>
        <w:jc w:val="both"/>
      </w:pPr>
      <w:r>
        <w:t xml:space="preserve">         sudskom registru </w:t>
      </w:r>
    </w:p>
    <w:p w:rsidRDefault="00697351" w:rsidP="00697351" w:rsidR="00697351">
      <w:pPr>
        <w:jc w:val="both"/>
      </w:pPr>
      <w:r>
        <w:t xml:space="preserve">         e-oglasna ploča</w:t>
      </w:r>
    </w:p>
    <w:p w:rsidRDefault="00697351" w:rsidP="00697351" w:rsidR="00AE649C" w:rsidRPr="00B76F3C">
      <w:pPr>
        <w:jc w:val="both"/>
      </w:pPr>
      <w:proofErr w:type="spellStart"/>
      <w:r>
        <w:t>Bj</w:t>
      </w:r>
      <w:proofErr w:type="spellEnd"/>
      <w:r>
        <w:t>. 7.3.2016.</w:t>
      </w:r>
      <w:r w:rsidR="00EA1C6D">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DC21686"/>
    <w:multiLevelType w:val="hybridMultilevel"/>
    <w:tmpl w:val="ADF667B6"/>
    <w:lvl w:tplc="053C3124" w:ilvl="0">
      <w:start w:val="3"/>
      <w:numFmt w:val="bullet"/>
      <w:lvlText w:val="-"/>
      <w:lvlJc w:val="left"/>
      <w:pPr>
        <w:tabs>
          <w:tab w:pos="1065" w:val="num"/>
        </w:tabs>
        <w:ind w:hanging="360" w:left="1065"/>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351"/>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5287430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2016.</izvorni_sadrzaj>
    <derivirana_varijabla naziv="DomainObject.DatumDonosenjaOdluke_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St-137/2016-2</izvorni_sadrzaj>
    <derivirana_varijabla naziv="DomainObject.Oznaka_1">St-137/2016-2</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izvorni_sadrzaj>
    <derivirana_varijabla naziv="DomainObject.Predmet.Broj_1">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2016.</izvorni_sadrzaj>
    <derivirana_varijabla naziv="DomainObject.Predmet.DatumOsnivanja_1">25.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St-137/2016</izvorni_sadrzaj>
    <derivirana_varijabla naziv="DomainObject.Predmet.OznakaBroj_1">St-137/2016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PROMESOM društvo s ograničenom odgovornošću za proizvodnju, trgovinu i usluge, Velika Pisanica</izvorni_sadrzaj>
    <derivirana_varijabla naziv="DomainObject.Predmet.ProtustrankaFormated_1">  PROMESOM društvo s ograničenom odgovornošću za proizvodnju, trgovinu i usluge, Velika Pisanica</derivirana_varijabla>
  </DomainObject.Predmet.ProtustrankaFormated>
  <DomainObject.Predmet.ProtustrankaFormatedOIB>
    <izvorni_sadrzaj>  PROMESOM društvo s ograničenom odgovornošću za proizvodnju, trgovinu i usluge, Velika Pisanica, OIB 75427477802</izvorni_sadrzaj>
    <derivirana_varijabla naziv="DomainObject.Predmet.ProtustrankaFormatedOIB_1">  PROMESOM društvo s ograničenom odgovornošću za proizvodnju, trgovinu i usluge, Velika Pisanica, OIB 75427477802</derivirana_varijabla>
  </DomainObject.Predmet.ProtustrankaFormatedOIB>
  <DomainObject.Predmet.ProtustrankaFormatedWithAdress>
    <izvorni_sadrzaj> PROMESOM društvo s ograničenom odgovornošću za proizvodnju, trgovinu i usluge, Velika Pisanica, Logorska 4, 43270 Velika Pisanica</izvorni_sadrzaj>
    <derivirana_varijabla naziv="DomainObject.Predmet.ProtustrankaFormatedWithAdress_1"> PROMESOM društvo s ograničenom odgovornošću za proizvodnju, trgovinu i usluge, Velika Pisanica, Logorska 4, 43270 Velika Pisanica</derivirana_varijabla>
  </DomainObject.Predmet.ProtustrankaFormatedWithAdress>
  <DomainObject.Predmet.ProtustrankaFormatedWithAdressOIB>
    <izvorni_sadrzaj> PROMESOM društvo s ograničenom odgovornošću za proizvodnju, trgovinu i usluge, Velika Pisanica, OIB 75427477802, Logorska 4, 43270 Velika Pisanica</izvorni_sadrzaj>
    <derivirana_varijabla naziv="DomainObject.Predmet.ProtustrankaFormatedWithAdressOIB_1"> PROMESOM društvo s ograničenom odgovornošću za proizvodnju, trgovinu i usluge, Velika Pisanica, OIB 75427477802, Logorska 4, 43270 Velika Pisanica</derivirana_varijabla>
  </DomainObject.Predmet.ProtustrankaFormatedWithAdressOIB>
  <DomainObject.Predmet.ProtustrankaWithAdress>
    <izvorni_sadrzaj>PROMESOM društvo s ograničenom odgovornošću za proizvodnju, trgovinu i usluge, Velika Pisanica Logorska 4, 43270 Velika Pisanica</izvorni_sadrzaj>
    <derivirana_varijabla naziv="DomainObject.Predmet.ProtustrankaWithAdress_1">PROMESOM društvo s ograničenom odgovornošću za proizvodnju, trgovinu i usluge, Velika Pisanica Logorska 4, 43270 Velika Pisanica</derivirana_varijabla>
  </DomainObject.Predmet.ProtustrankaWithAdress>
  <DomainObject.Predmet.ProtustrankaWithAdressOIB>
    <izvorni_sadrzaj>PROMESOM društvo s ograničenom odgovornošću za proizvodnju, trgovinu i usluge, Velika Pisanica, OIB 75427477802, Logorska 4, 43270 Velika Pisanica</izvorni_sadrzaj>
    <derivirana_varijabla naziv="DomainObject.Predmet.ProtustrankaWithAdressOIB_1">PROMESOM društvo s ograničenom odgovornošću za proizvodnju, trgovinu i usluge, Velika Pisanica, OIB 75427477802, Logorska 4, 43270 Velika Pisanica</derivirana_varijabla>
  </DomainObject.Predmet.ProtustrankaWithAdressOIB>
  <DomainObject.Predmet.ProtustrankaNazivFormated>
    <izvorni_sadrzaj>PROMESOM društvo s ograničenom odgovornošću za proizvodnju, trgovinu i usluge, Velika Pisanica</izvorni_sadrzaj>
    <derivirana_varijabla naziv="DomainObject.Predmet.ProtustrankaNazivFormated_1">PROMESOM društvo s ograničenom odgovornošću za proizvodnju, trgovinu i usluge, Velika Pisanica</derivirana_varijabla>
  </DomainObject.Predmet.ProtustrankaNazivFormated>
  <DomainObject.Predmet.ProtustrankaNazivFormatedOIB>
    <izvorni_sadrzaj>PROMESOM društvo s ograničenom odgovornošću za proizvodnju, trgovinu i usluge, Velika Pisanica, OIB 75427477802</izvorni_sadrzaj>
    <derivirana_varijabla naziv="DomainObject.Predmet.ProtustrankaNazivFormatedOIB_1">PROMESOM društvo s ograničenom odgovornošću za proizvodnju, trgovinu i usluge, Velika Pisanica, OIB 75427477802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Slavonija i Baranja zastupanog po punomoćniku Županijsko državno odvjetništvo u Bjelovaru</izvorni_sadrzaj>
    <derivirana_varijabla naziv="DomainObject.Predmet.StrankaFormated_1">  Republika Hrvatska, Ministarstvo financija, Porezna uprava, Područni ured Slavonija i Baranja zastupanog po punomoćniku Županijsko državno odvjetništvo u Bjelovaru</derivirana_varijabla>
  </DomainObject.Predmet.StrankaFormated>
  <DomainObject.Predmet.StrankaFormatedOIB>
    <izvorni_sadrzaj>  Republika Hrvatska, Ministarstvo financija, Porezna uprava, Područni ured Slavonija i Baranja, OIB 52634238587 zastupanog po punomoćniku Županijsko državno odvjetništvo u Bjelovaru</izvorni_sadrzaj>
    <derivirana_varijabla naziv="DomainObject.Predmet.StrankaFormatedOIB_1">  Republika Hrvatska, Ministarstvo financija, Porezna uprava, Područni ured Slavonija i Baranja, OIB 52634238587 zastupanog po punomoćniku Županijsko državno odvjetništvo u Bjelovaru</derivirana_varijabla>
  </DomainObject.Predmet.StrankaFormatedOIB>
  <DomainObject.Predmet.StrankaFormatedWithAdress>
    <izvorni_sadrzaj> Republika Hrvatska, Ministarstvo financija, Porezna uprava, Područni ured Slavonija i Baranja zastupanog po punomoćniku Županijsko državno odvjetništvo u Bjelovaru</izvorni_sadrzaj>
    <derivirana_varijabla naziv="DomainObject.Predmet.StrankaFormatedWithAdress_1"> Republika Hrvatska, Ministarstvo financija, Porezna uprava, Područni ured Slavonija i Baranja zastupanog po punomoćniku Županijsko državno odvjetništvo u Bjelovaru</derivirana_varijabla>
  </DomainObject.Predmet.StrankaFormatedWithAdress>
  <DomainObject.Predmet.StrankaFormatedWithAdressOIB>
    <izvorni_sadrzaj> Republika Hrvatska, Ministarstvo financija, Porezna uprava, Područni ured Slavonija i Baranja, OIB 52634238587 zastupanog po punomoćniku Županijsko državno odvjetništvo u Bjelovaru</izvorni_sadrzaj>
    <derivirana_varijabla naziv="DomainObject.Predmet.StrankaFormatedWithAdressOIB_1"> Republika Hrvatska, Ministarstvo financija, Porezna uprava, Područni ured Slavonija i Baranja, OIB 52634238587 zastupanog po punomoćniku Županijsko državno odvjetništvo u Bjelovaru</derivirana_varijabla>
  </DomainObject.Predmet.StrankaFormatedWithAdressOIB>
  <DomainObject.Predmet.StrankaWithAdress>
    <izvorni_sadrzaj>Republika Hrvatska, Ministarstvo financija, Porezna uprava, Područni ured Slavonija i Baranja </izvorni_sadrzaj>
    <derivirana_varijabla naziv="DomainObject.Predmet.StrankaWithAdress_1">Republika Hrvatska, Ministarstvo financija, Porezna uprava, Područni ured Slavonija i Baranja </derivirana_varijabla>
  </DomainObject.Predmet.StrankaWithAdress>
  <DomainObject.Predmet.StrankaWithAdressOIB>
    <izvorni_sadrzaj>Republika Hrvatska, Ministarstvo financija, Porezna uprava, Područni ured Slavonija i Baranja, OIB 52634238587</izvorni_sadrzaj>
    <derivirana_varijabla naziv="DomainObject.Predmet.StrankaWithAdressOIB_1">Republika Hrvatska, Ministarstvo financija, Porezna uprava, Područni ured Slavonija i Baranja, OIB 52634238587</derivirana_varijabla>
  </DomainObject.Predmet.StrankaWithAdressOIB>
  <DomainObject.Predmet.StrankaNazivFormated>
    <izvorni_sadrzaj>Republika Hrvatska, Ministarstvo financija, Porezna uprava, Područni ured Slavonija i Baranja</izvorni_sadrzaj>
    <derivirana_varijabla naziv="DomainObject.Predmet.StrankaNazivFormated_1">Republika Hrvatska, Ministarstvo financija, Porezna uprava, Područni ured Slavonija i Baranja</derivirana_varijabla>
  </DomainObject.Predmet.StrankaNazivFormated>
  <DomainObject.Predmet.StrankaNazivFormatedOIB>
    <izvorni_sadrzaj>Republika Hrvatska, Ministarstvo financija, Porezna uprava, Područni ured Slavonija i Baranja, OIB 52634238587</izvorni_sadrzaj>
    <derivirana_varijabla naziv="DomainObject.Predmet.StrankaNazivFormatedOIB_1">Republika Hrvatska, Ministarstvo financija, Porezna uprava, Područni ured Slavonija i Baranja,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Republika Hrvatska, Ministarstvo financija, Porezna uprava, Područni ured Slavonija i Baranja zastupanog po punomoćniku Županijsko državno odvjetništvo u Bjelovaru</item>
    </izvorni_sadrzaj>
    <derivirana_varijabla naziv="DomainObject.Predmet.StrankaListFormated_1">
      <item>Republika Hrvatska, Ministarstvo financija, Porezna uprava, Područni ured Slavonija i Baranja zastupanog po punomoćniku Županijsko državno odvjetništvo u Bjelovaru</item>
    </derivirana_varijabla>
  </DomainObject.Predmet.StrankaListFormated>
  <DomainObject.Predmet.StrankaListFormatedOIB>
    <izvorni_sadrzaj>
      <item>Republika Hrvatska, Ministarstvo financija, Porezna uprava, Područni ured Slavonija i Baranja, OIB 52634238587 zastupanog po punomoćniku Županijsko državno odvjetništvo u Bjelovaru</item>
    </izvorni_sadrzaj>
    <derivirana_varijabla naziv="DomainObject.Predmet.StrankaListFormatedOIB_1">
      <item>Republika Hrvatska, Ministarstvo financija, Porezna uprava, Područni ured Slavonija i Baranja, OIB 52634238587 zastupanog po punomoćniku Županijsko državno odvjetništvo u Bjelovaru</item>
    </derivirana_varijabla>
  </DomainObject.Predmet.StrankaListFormatedOIB>
  <DomainObject.Predmet.StrankaListFormatedWithAdress>
    <izvorni_sadrzaj>
      <item>Republika Hrvatska, Ministarstvo financija, Porezna uprava, Područni ured Slavonija i Baranja zastupanog po punomoćniku Županijsko državno odvjetništvo u Bjelovaru</item>
    </izvorni_sadrzaj>
    <derivirana_varijabla naziv="DomainObject.Predmet.StrankaListFormatedWithAdress_1">
      <item>Republika Hrvatska, Ministarstvo financija, Porezna uprava, Područni ured Slavonija i Baranja zastupanog po punomoćniku Županijsko državno odvjetništvo u Bjelovaru</item>
    </derivirana_varijabla>
  </DomainObject.Predmet.StrankaListFormatedWithAdress>
  <DomainObject.Predmet.StrankaListFormatedWithAdressOIB>
    <izvorni_sadrzaj>
      <item>Republika Hrvatska, Ministarstvo financija, Porezna uprava, Područni ured Slavonija i Baranja, OIB 52634238587 zastupanog po punomoćniku Županijsko državno odvjetništvo u Bjelovaru</item>
    </izvorni_sadrzaj>
    <derivirana_varijabla naziv="DomainObject.Predmet.StrankaListFormatedWithAdressOIB_1">
      <item>Republika Hrvatska, Ministarstvo financija, Porezna uprava, Područni ured Slavonija i Baranja, OIB 52634238587 zastupanog po punomoćniku Županijsko državno odvjetništvo u Bjelovaru</item>
    </derivirana_varijabla>
  </DomainObject.Predmet.StrankaListFormatedWithAdressOIB>
  <DomainObject.Predmet.StrankaListNazivFormated>
    <izvorni_sadrzaj>
      <item>Republika Hrvatska, Ministarstvo financija, Porezna uprava, Područni ured Slavonija i Baranja</item>
    </izvorni_sadrzaj>
    <derivirana_varijabla naziv="DomainObject.Predmet.StrankaListNazivFormated_1">
      <item>Republika Hrvatska, Ministarstvo financija, Porezna uprava, Područni ured Slavonija i Baranja</item>
    </derivirana_varijabla>
  </DomainObject.Predmet.StrankaListNazivFormated>
  <DomainObject.Predmet.StrankaListNazivFormatedOIB>
    <izvorni_sadrzaj>
      <item>Republika Hrvatska, Ministarstvo financija, Porezna uprava, Područni ured Slavonija i Baranja, OIB 52634238587</item>
    </izvorni_sadrzaj>
    <derivirana_varijabla naziv="DomainObject.Predmet.StrankaListNazivFormatedOIB_1">
      <item>Republika Hrvatska, Ministarstvo financija, Porezna uprava, Područni ured Slavonija i Baranja, OIB 52634238587</item>
    </derivirana_varijabla>
  </DomainObject.Predmet.StrankaListNazivFormatedOIB>
  <DomainObject.Predmet.ProtuStrankaListFormated>
    <izvorni_sadrzaj>
      <item>PROMESOM društvo s ograničenom odgovornošću za proizvodnju, trgovinu i usluge, Velika Pisanica</item>
    </izvorni_sadrzaj>
    <derivirana_varijabla naziv="DomainObject.Predmet.ProtuStrankaListFormated_1">
      <item>PROMESOM društvo s ograničenom odgovornošću za proizvodnju, trgovinu i usluge, Velika Pisanica</item>
    </derivirana_varijabla>
  </DomainObject.Predmet.ProtuStrankaListFormated>
  <DomainObject.Predmet.ProtuStrankaListFormatedOIB>
    <izvorni_sadrzaj>
      <item>PROMESOM društvo s ograničenom odgovornošću za proizvodnju, trgovinu i usluge, Velika Pisanica, OIB 75427477802</item>
    </izvorni_sadrzaj>
    <derivirana_varijabla naziv="DomainObject.Predmet.ProtuStrankaListFormatedOIB_1">
      <item>PROMESOM društvo s ograničenom odgovornošću za proizvodnju, trgovinu i usluge, Velika Pisanica, OIB 75427477802</item>
    </derivirana_varijabla>
  </DomainObject.Predmet.ProtuStrankaListFormatedOIB>
  <DomainObject.Predmet.ProtuStrankaListFormatedWithAdress>
    <izvorni_sadrzaj>
      <item>PROMESOM društvo s ograničenom odgovornošću za proizvodnju, trgovinu i usluge, Velika Pisanica, Logorska 4, 43270 Velika Pisanica</item>
    </izvorni_sadrzaj>
    <derivirana_varijabla naziv="DomainObject.Predmet.ProtuStrankaListFormatedWithAdress_1">
      <item>PROMESOM društvo s ograničenom odgovornošću za proizvodnju, trgovinu i usluge, Velika Pisanica, Logorska 4, 43270 Velika Pisanica</item>
    </derivirana_varijabla>
  </DomainObject.Predmet.ProtuStrankaListFormatedWithAdress>
  <DomainObject.Predmet.ProtuStrankaListFormatedWithAdressOIB>
    <izvorni_sadrzaj>
      <item>PROMESOM društvo s ograničenom odgovornošću za proizvodnju, trgovinu i usluge, Velika Pisanica, OIB 75427477802, Logorska 4, 43270 Velika Pisanica</item>
    </izvorni_sadrzaj>
    <derivirana_varijabla naziv="DomainObject.Predmet.ProtuStrankaListFormatedWithAdressOIB_1">
      <item>PROMESOM društvo s ograničenom odgovornošću za proizvodnju, trgovinu i usluge, Velika Pisanica, OIB 75427477802, Logorska 4, 43270 Velika Pisanica</item>
    </derivirana_varijabla>
  </DomainObject.Predmet.ProtuStrankaListFormatedWithAdressOIB>
  <DomainObject.Predmet.ProtuStrankaListNazivFormated>
    <izvorni_sadrzaj>
      <item>PROMESOM društvo s ograničenom odgovornošću za proizvodnju, trgovinu i usluge, Velika Pisanica</item>
    </izvorni_sadrzaj>
    <derivirana_varijabla naziv="DomainObject.Predmet.ProtuStrankaListNazivFormated_1">
      <item>PROMESOM društvo s ograničenom odgovornošću za proizvodnju, trgovinu i usluge, Velika Pisanica</item>
    </derivirana_varijabla>
  </DomainObject.Predmet.ProtuStrankaListNazivFormated>
  <DomainObject.Predmet.ProtuStrankaListNazivFormatedOIB>
    <izvorni_sadrzaj>
      <item>PROMESOM društvo s ograničenom odgovornošću za proizvodnju, trgovinu i usluge, Velika Pisanica, OIB 75427477802</item>
    </izvorni_sadrzaj>
    <derivirana_varijabla naziv="DomainObject.Predmet.ProtuStrankaListNazivFormatedOIB_1">
      <item>PROMESOM društvo s ograničenom odgovornošću za proizvodnju, trgovinu i usluge, Velika Pisanica, OIB 75427477802</item>
    </derivirana_varijabla>
  </DomainObject.Predmet.ProtuStrankaListNazivFormatedOIB>
  <DomainObject.Predmet.OstaliListFormated>
    <izvorni_sadrzaj>
      <item>Županijsko državno odvjetništvo u Bjelovaru punomoćnik sudionika u postupku Republika Hrvatska, Ministarstvo financija, Porezna uprava, Područni ured Slavonija i Baranja</item>
    </izvorni_sadrzaj>
    <derivirana_varijabla naziv="DomainObject.Predmet.OstaliListFormated_1">
      <item>Županijsko državno odvjetništvo u Bjelovaru punomoćnik sudionika u postupku Republika Hrvatska, Ministarstvo financija, Porezna uprava, Područni ured Slavonija i Baranja</item>
    </derivirana_varijabla>
  </DomainObject.Predmet.OstaliListFormated>
  <DomainObject.Predmet.OstaliListFormatedOIB>
    <izvorni_sadrzaj>
      <item>Županijsko državno odvjetništvo u Bjelovaru punomoćnik sudionika u postupku Republika Hrvatska, Ministarstvo financija, Porezna uprava, Područni ured Slavonija i Baranja</item>
    </izvorni_sadrzaj>
    <derivirana_varijabla naziv="DomainObject.Predmet.OstaliListFormatedOIB_1">
      <item>Županijsko državno odvjetništvo u Bjelovaru punomoćnik sudionika u postupku Republika Hrvatska, Ministarstvo financija, Porezna uprava, Područni ured Slavonija i Baranja</item>
    </derivirana_varijabla>
  </DomainObject.Predmet.OstaliListFormatedOIB>
  <DomainObject.Predmet.OstaliListFormatedWithAdress>
    <izvorni_sadrzaj>
      <item>Županijsko državno odvjetništvo u Bjelovaru punomoćnik sudionika u postupku Republika Hrvatska, Ministarstvo financija, Porezna uprava, Područni ured Slavonija i Baranja</item>
    </izvorni_sadrzaj>
    <derivirana_varijabla naziv="DomainObject.Predmet.OstaliListFormatedWithAdress_1">
      <item>Županijsko državno odvjetništvo u Bjelovaru punomoćnik sudionika u postupku Republika Hrvatska, Ministarstvo financija, Porezna uprava, Područni ured Slavonija i Baranja</item>
    </derivirana_varijabla>
  </DomainObject.Predmet.OstaliListFormatedWithAdress>
  <DomainObject.Predmet.OstaliListFormatedWithAdressOIB>
    <izvorni_sadrzaj>
      <item>Županijsko državno odvjetništvo u Bjelovaru punomoćnik sudionika u postupku Republika Hrvatska, Ministarstvo financija, Porezna uprava, Područni ured Slavonija i Baranja</item>
    </izvorni_sadrzaj>
    <derivirana_varijabla naziv="DomainObject.Predmet.OstaliListFormatedWithAdressOIB_1">
      <item>Županijsko državno odvjetništvo u Bjelovaru punomoćnik sudionika u postupku Republika Hrvatska, Ministarstvo financija, Porezna uprava, Područni ured Slavonija i Baranja</item>
    </derivirana_varijabla>
  </DomainObject.Predmet.OstaliListFormatedWithAdressOIB>
  <DomainObject.Predmet.OstaliListNazivFormated>
    <izvorni_sadrzaj>
      <item>Županijsko državno odvjetništvo u Bjelovaru</item>
    </izvorni_sadrzaj>
    <derivirana_varijabla naziv="DomainObject.Predmet.OstaliListNazivFormated_1">
      <item>Županijsko državno odvjetništvo u Bjelovaru</item>
    </derivirana_varijabla>
  </DomainObject.Predmet.OstaliListNazivFormated>
  <DomainObject.Predmet.OstaliListNazivFormatedOIB>
    <izvorni_sadrzaj>
      <item>Županijsko državno odvjetništvo u Bjelovaru</item>
    </izvorni_sadrzaj>
    <derivirana_varijabla naziv="DomainObject.Predmet.OstaliListNazivFormatedOIB_1">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2016.</izvorni_sadrzaj>
    <derivirana_varijabla naziv="DomainObject.Datum_1">7. ožujka 2016.</derivirana_varijabla>
  </DomainObject.Datum>
  <DomainObject.PoslovniBrojDokumenta>
    <izvorni_sadrzaj>St-137/2016-2</izvorni_sadrzaj>
    <derivirana_varijabla naziv="DomainObject.PoslovniBrojDokumenta_1">St-137/2016-2</derivirana_varijabla>
  </DomainObject.PoslovniBrojDokumenta>
  <DomainObject.Predmet.StrankaIDrugi>
    <izvorni_sadrzaj>Republika Hrvatska, Ministarstvo financija, Porezna uprava, Područni ured Slavonija i Baranja</izvorni_sadrzaj>
    <derivirana_varijabla naziv="DomainObject.Predmet.StrankaIDrugi_1">Republika Hrvatska, Ministarstvo financija, Porezna uprava, Područni ured Slavonija i Baranja</derivirana_varijabla>
  </DomainObject.Predmet.StrankaIDrugi>
  <DomainObject.Predmet.ProtustrankaIDrugi>
    <izvorni_sadrzaj>PROMESOM društvo s ograničenom odgovornošću za proizvodnju, trgovinu i usluge, Velika Pisanica</izvorni_sadrzaj>
    <derivirana_varijabla naziv="DomainObject.Predmet.ProtustrankaIDrugi_1">PROMESOM društvo s ograničenom odgovornošću za proizvodnju, trgovinu i usluge, Velika Pisanica</derivirana_varijabla>
  </DomainObject.Predmet.ProtustrankaIDrugi>
  <DomainObject.Predmet.StrankaIDrugiAdressOIB>
    <izvorni_sadrzaj>Republika Hrvatska, Ministarstvo financija, Porezna uprava, Područni ured Slavonija i Baranja, OIB 52634238587</izvorni_sadrzaj>
    <derivirana_varijabla naziv="DomainObject.Predmet.StrankaIDrugiAdressOIB_1">Republika Hrvatska, Ministarstvo financija, Porezna uprava, Područni ured Slavonija i Baranja, OIB 52634238587</derivirana_varijabla>
  </DomainObject.Predmet.StrankaIDrugiAdressOIB>
  <DomainObject.Predmet.ProtustrankaIDrugiAdressOIB>
    <izvorni_sadrzaj>PROMESOM društvo s ograničenom odgovornošću za proizvodnju, trgovinu i usluge, Velika Pisanica, OIB 75427477802, Logorska 4, 43270 Velika Pisanica</izvorni_sadrzaj>
    <derivirana_varijabla naziv="DomainObject.Predmet.ProtustrankaIDrugiAdressOIB_1">PROMESOM društvo s ograničenom odgovornošću za proizvodnju, trgovinu i usluge, Velika Pisanica, OIB 75427477802, Logorska 4, 43270 Velika Pisanica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PROMESOM društvo s ograničenom odgovornošću za proizvodnju, trgovinu i usluge, Velika Pisanica</item>
      <item>Republika Hrvatska, Ministarstvo financija, Porezna uprava, Područni ured Slavonija i Baranja</item>
      <item>Županijsko državno odvjetništvo u Bjelovaru</item>
    </izvorni_sadrzaj>
    <derivirana_varijabla naziv="DomainObject.Predmet.SudioniciListNaziv_1">
      <item>PROMESOM društvo s ograničenom odgovornošću za proizvodnju, trgovinu i usluge, Velika Pisanica</item>
      <item>Republika Hrvatska, Ministarstvo financija, Porezna uprava, Područni ured Slavonija i Baranja</item>
      <item>Županijsko državno odvjetništvo u Bjelovaru</item>
    </derivirana_varijabla>
  </DomainObject.Predmet.SudioniciListNaziv>
  <DomainObject.Predmet.SudioniciListAdressOIB>
    <izvorni_sadrzaj>
      <item>PROMESOM društvo s ograničenom odgovornošću za proizvodnju, trgovinu i usluge, Velika Pisanica, OIB 75427477802, Logorska 4,43270 Velika Pisanica</item>
      <item>Republika Hrvatska, Ministarstvo financija, Porezna uprava, Područni ured Slavonija i Baranja, OIB 52634238587</item>
      <item>Županijsko državno odvjetništvo u Bjelovaru</item>
    </izvorni_sadrzaj>
    <derivirana_varijabla naziv="DomainObject.Predmet.SudioniciListAdressOIB_1">
      <item>PROMESOM društvo s ograničenom odgovornošću za proizvodnju, trgovinu i usluge, Velika Pisanica, OIB 75427477802, Logorska 4,43270 Velika Pisanica</item>
      <item>Republika Hrvatska, Ministarstvo financija, Porezna uprava, Područni ured Slavonija i Baranja,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F537D0-D798-47D8-A70A-40D6B85BBD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601</properties:Words>
  <properties:Characters>3398</properties:Characters>
  <properties:Lines>82</properties:Lines>
  <properties:Paragraphs>38</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2016-03-07T06:59:00Z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St-137/2016-2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