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3a8f" w14:paraId="c153a8f" w:rsidRDefault="009F2EFA" w:rsidP="00910611" w:rsidR="009F2EF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2EFA" w:rsidP="00910611" w:rsidR="009F2EFA">
      <w:r>
        <w:rPr>
          <w:rFonts w:eastAsia="MS Mincho"/>
          <w:szCs w:val="24"/>
        </w:rPr>
        <w:t>REPUBLIKA HRVATSKA</w:t>
      </w:r>
    </w:p>
    <w:p w:rsidRDefault="009F2EFA" w:rsidP="00910611" w:rsidR="009F2EFA">
      <w:r>
        <w:rPr>
          <w:rFonts w:eastAsia="MS Mincho"/>
          <w:szCs w:val="24"/>
        </w:rPr>
        <w:t>TRGOVAČKI SUD U RIJECI</w:t>
      </w:r>
    </w:p>
    <w:p w:rsidRDefault="009F2EFA" w:rsidR="009F2EF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16D69" w:rsidR="00C31925" w:rsidRPr="00E91A71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C16D69" w:rsidRPr="00C16D69">
        <w:rPr>
          <w:rFonts w:eastAsiaTheme="minorHAnsi"/>
          <w:sz w:val="24"/>
          <w:szCs w:val="24"/>
          <w:lang w:eastAsia="en-US"/>
        </w:rPr>
        <w:t>EUROPSKA MEDICINSKA STUDENTSKA ASOCIJACIJA RIJEKA Brace Branchetta 20, Rijeka</w:t>
      </w:r>
      <w:r w:rsidR="00036602" w:rsidRPr="00C16D69">
        <w:rPr>
          <w:sz w:val="24"/>
          <w:szCs w:val="24"/>
        </w:rPr>
        <w:t xml:space="preserve">, </w:t>
      </w:r>
      <w:r w:rsidR="00C16D69" w:rsidRPr="00C16D69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C16D69" w:rsidRPr="00C16D69">
        <w:rPr>
          <w:rFonts w:eastAsiaTheme="minorHAnsi"/>
          <w:sz w:val="24"/>
          <w:szCs w:val="24"/>
          <w:lang w:eastAsia="en-US"/>
        </w:rPr>
        <w:t>00000512</w:t>
      </w:r>
      <w:r w:rsidR="00D50E52" w:rsidRPr="00C16D69">
        <w:rPr>
          <w:sz w:val="24"/>
          <w:szCs w:val="24"/>
        </w:rPr>
        <w:t xml:space="preserve">, </w:t>
      </w:r>
      <w:r w:rsidR="009E57FF" w:rsidRPr="00C16D69">
        <w:rPr>
          <w:sz w:val="24"/>
          <w:szCs w:val="24"/>
        </w:rPr>
        <w:t xml:space="preserve">OIB: </w:t>
      </w:r>
      <w:r w:rsidR="00C16D69" w:rsidRPr="00C16D69">
        <w:rPr>
          <w:rFonts w:eastAsiaTheme="minorHAnsi"/>
          <w:sz w:val="24"/>
          <w:szCs w:val="24"/>
          <w:lang w:eastAsia="en-US"/>
        </w:rPr>
        <w:t>70950412885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16D69" w:rsidRPr="00C16D69">
        <w:rPr>
          <w:rFonts w:eastAsiaTheme="minorHAnsi"/>
          <w:sz w:val="24"/>
          <w:szCs w:val="24"/>
          <w:lang w:eastAsia="en-US"/>
        </w:rPr>
        <w:t>EUROPSKA MEDICINSKA STUDENTSKA ASOCIJACIJA RIJEKA Brace Branchetta 20, Rijeka</w:t>
      </w:r>
      <w:r w:rsidR="00C16D69" w:rsidRPr="00C16D69">
        <w:rPr>
          <w:sz w:val="24"/>
          <w:szCs w:val="24"/>
        </w:rPr>
        <w:t xml:space="preserve">, </w:t>
      </w:r>
      <w:r w:rsidR="00C16D69" w:rsidRPr="00C16D69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C16D69" w:rsidRPr="00C16D69">
        <w:rPr>
          <w:rFonts w:eastAsiaTheme="minorHAnsi"/>
          <w:sz w:val="24"/>
          <w:szCs w:val="24"/>
          <w:lang w:eastAsia="en-US"/>
        </w:rPr>
        <w:t>00000512</w:t>
      </w:r>
      <w:r w:rsidR="00C16D69" w:rsidRPr="00C16D69">
        <w:rPr>
          <w:sz w:val="24"/>
          <w:szCs w:val="24"/>
        </w:rPr>
        <w:t xml:space="preserve">, OIB: </w:t>
      </w:r>
      <w:r w:rsidR="00C16D69" w:rsidRPr="00C16D69">
        <w:rPr>
          <w:rFonts w:eastAsiaTheme="minorHAnsi"/>
          <w:sz w:val="24"/>
          <w:szCs w:val="24"/>
          <w:lang w:eastAsia="en-US"/>
        </w:rPr>
        <w:t>70950412885</w:t>
      </w:r>
      <w:r w:rsidR="00C16D6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16D69" w:rsidRPr="00C16D69">
        <w:rPr>
          <w:rFonts w:eastAsiaTheme="minorHAnsi"/>
          <w:sz w:val="24"/>
          <w:szCs w:val="24"/>
          <w:lang w:eastAsia="en-US"/>
        </w:rPr>
        <w:t>EUROPSKA MEDICINSKA STUDENTSKA ASOCIJACIJA RIJEKA Brace Branchetta 20, Rijeka</w:t>
      </w:r>
      <w:r w:rsidR="00C16D69" w:rsidRPr="00C16D69">
        <w:rPr>
          <w:sz w:val="24"/>
          <w:szCs w:val="24"/>
        </w:rPr>
        <w:t xml:space="preserve">, </w:t>
      </w:r>
      <w:r w:rsidR="00C16D69" w:rsidRPr="00C16D69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C16D69" w:rsidRPr="00C16D69">
        <w:rPr>
          <w:rFonts w:eastAsiaTheme="minorHAnsi"/>
          <w:sz w:val="24"/>
          <w:szCs w:val="24"/>
          <w:lang w:eastAsia="en-US"/>
        </w:rPr>
        <w:t>00000512</w:t>
      </w:r>
      <w:r w:rsidR="00C16D69" w:rsidRPr="00C16D69">
        <w:rPr>
          <w:sz w:val="24"/>
          <w:szCs w:val="24"/>
        </w:rPr>
        <w:t xml:space="preserve">, OIB: </w:t>
      </w:r>
      <w:r w:rsidR="00C16D69" w:rsidRPr="00C16D69">
        <w:rPr>
          <w:rFonts w:eastAsiaTheme="minorHAnsi"/>
          <w:sz w:val="24"/>
          <w:szCs w:val="24"/>
          <w:lang w:eastAsia="en-US"/>
        </w:rPr>
        <w:t>70950412885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E2D" w:rsidP="00C31925" w:rsidR="006B3E2D">
      <w:r>
        <w:separator/>
      </w:r>
    </w:p>
  </w:endnote>
  <w:endnote w:id="0" w:type="continuationSeparator">
    <w:p w:rsidRDefault="006B3E2D" w:rsidP="00C31925" w:rsidR="006B3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EFA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E2D" w:rsidP="00C31925" w:rsidR="006B3E2D">
      <w:r>
        <w:separator/>
      </w:r>
    </w:p>
  </w:footnote>
  <w:footnote w:id="0" w:type="continuationSeparator">
    <w:p w:rsidRDefault="006B3E2D" w:rsidP="00C31925" w:rsidR="006B3E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C85EFB">
      <w:rPr>
        <w:sz w:val="24"/>
        <w:szCs w:val="24"/>
      </w:rPr>
      <w:t>3</w:t>
    </w:r>
    <w:r w:rsidR="00C16D69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0C2C16"/>
    <w:rsid w:val="00161769"/>
    <w:rsid w:val="00166B2B"/>
    <w:rsid w:val="00183D25"/>
    <w:rsid w:val="0019678A"/>
    <w:rsid w:val="001A1820"/>
    <w:rsid w:val="0028378D"/>
    <w:rsid w:val="002B79F7"/>
    <w:rsid w:val="002C445B"/>
    <w:rsid w:val="003732E4"/>
    <w:rsid w:val="00376710"/>
    <w:rsid w:val="003D032B"/>
    <w:rsid w:val="004416C3"/>
    <w:rsid w:val="00474B10"/>
    <w:rsid w:val="00490DF2"/>
    <w:rsid w:val="004F6C16"/>
    <w:rsid w:val="005072BC"/>
    <w:rsid w:val="00521E4C"/>
    <w:rsid w:val="00562610"/>
    <w:rsid w:val="005A0B0E"/>
    <w:rsid w:val="0060566B"/>
    <w:rsid w:val="00635108"/>
    <w:rsid w:val="00644D6C"/>
    <w:rsid w:val="006701D2"/>
    <w:rsid w:val="00693821"/>
    <w:rsid w:val="006B3E2D"/>
    <w:rsid w:val="006C4BD1"/>
    <w:rsid w:val="006E116D"/>
    <w:rsid w:val="00707ADF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868FD"/>
    <w:rsid w:val="008C6E81"/>
    <w:rsid w:val="008F6813"/>
    <w:rsid w:val="00942A0F"/>
    <w:rsid w:val="009E57FF"/>
    <w:rsid w:val="009E5D04"/>
    <w:rsid w:val="009E7247"/>
    <w:rsid w:val="009F2EFA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21D0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E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E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E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E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E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E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E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E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EUROPSKA MEDICINSKA STUDENTSKA ASOCIJACIJA RIJEKA Rijeka</izvorni_sadrzaj>
    <derivirana_varijabla naziv="DomainObject.Predmet.ProtustrankaFormated_1">  EUROPSKA MEDICINSKA STUDENTSKA ASOCIJACIJA RIJEKA Rijeka</derivirana_varijabla>
  </DomainObject.Predmet.ProtustrankaFormated>
  <DomainObject.Predmet.ProtustrankaFormatedOIB>
    <izvorni_sadrzaj>  EUROPSKA MEDICINSKA STUDENTSKA ASOCIJACIJA RIJEKA Rijeka, OIB 70950412885</izvorni_sadrzaj>
    <derivirana_varijabla naziv="DomainObject.Predmet.ProtustrankaFormatedOIB_1">  EUROPSKA MEDICINSKA STUDENTSKA ASOCIJACIJA RIJEKA Rijeka, OIB 70950412885</derivirana_varijabla>
  </DomainObject.Predmet.ProtustrankaFormatedOIB>
  <DomainObject.Predmet.ProtustrankaFormatedWithAdress>
    <izvorni_sadrzaj> EUROPSKA MEDICINSKA STUDENTSKA ASOCIJACIJA RIJEKA Rijeka, Braće Branchetta 20, 51000 Rijeka</izvorni_sadrzaj>
    <derivirana_varijabla naziv="DomainObject.Predmet.ProtustrankaFormatedWithAdress_1"> EUROPSKA MEDICINSKA STUDENTSKA ASOCIJACIJA RIJEKA Rijeka, Braće Branchetta 20, 51000 Rijeka</derivirana_varijabla>
  </DomainObject.Predmet.ProtustrankaFormatedWithAdress>
  <DomainObject.Predmet.ProtustrankaFormatedWithAdressOIB>
    <izvorni_sadrzaj> EUROPSKA MEDICINSKA STUDENTSKA ASOCIJACIJA RIJEKA Rijeka, OIB 70950412885, Braće Branchetta 20, 51000 Rijeka</izvorni_sadrzaj>
    <derivirana_varijabla naziv="DomainObject.Predmet.ProtustrankaFormatedWithAdressOIB_1"> EUROPSKA MEDICINSKA STUDENTSKA ASOCIJACIJA RIJEKA Rijeka, OIB 70950412885, Braće Branchetta 20, 51000 Rijeka</derivirana_varijabla>
  </DomainObject.Predmet.ProtustrankaFormatedWithAdressOIB>
  <DomainObject.Predmet.ProtustrankaWithAdress>
    <izvorni_sadrzaj>EUROPSKA MEDICINSKA STUDENTSKA ASOCIJACIJA RIJEKA Rijeka Braće Branchetta 20, 51000 Rijeka</izvorni_sadrzaj>
    <derivirana_varijabla naziv="DomainObject.Predmet.ProtustrankaWithAdress_1">EUROPSKA MEDICINSKA STUDENTSKA ASOCIJACIJA RIJEKA Rijeka Braće Branchetta 20, 51000 Rijeka</derivirana_varijabla>
  </DomainObject.Predmet.ProtustrankaWithAdress>
  <DomainObject.Predmet.ProtustrankaWithAdressOIB>
    <izvorni_sadrzaj>EUROPSKA MEDICINSKA STUDENTSKA ASOCIJACIJA RIJEKA Rijeka, OIB 70950412885, Braće Branchetta 20, 51000 Rijeka</izvorni_sadrzaj>
    <derivirana_varijabla naziv="DomainObject.Predmet.ProtustrankaWithAdressOIB_1">EUROPSKA MEDICINSKA STUDENTSKA ASOCIJACIJA RIJEKA Rijeka, OIB 70950412885, Braće Branchetta 20, 51000 Rijeka</derivirana_varijabla>
  </DomainObject.Predmet.ProtustrankaWithAdressOIB>
  <DomainObject.Predmet.ProtustrankaNazivFormated>
    <izvorni_sadrzaj>EUROPSKA MEDICINSKA STUDENTSKA ASOCIJACIJA RIJEKA Rijeka</izvorni_sadrzaj>
    <derivirana_varijabla naziv="DomainObject.Predmet.ProtustrankaNazivFormated_1">EUROPSKA MEDICINSKA STUDENTSKA ASOCIJACIJA RIJEKA Rijeka</derivirana_varijabla>
  </DomainObject.Predmet.ProtustrankaNazivFormated>
  <DomainObject.Predmet.ProtustrankaNazivFormatedOIB>
    <izvorni_sadrzaj>EUROPSKA MEDICINSKA STUDENTSKA ASOCIJACIJA RIJEKA Rijeka, OIB 70950412885</izvorni_sadrzaj>
    <derivirana_varijabla naziv="DomainObject.Predmet.ProtustrankaNazivFormatedOIB_1">EUROPSKA MEDICINSKA STUDENTSKA ASOCIJACIJA RIJEKA Rijeka, OIB 70950412885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EUROPSKA MEDICINSKA STUDENTSKA ASOCIJACIJA RIJEKA Rijeka</item>
    </izvorni_sadrzaj>
    <derivirana_varijabla naziv="DomainObject.Predmet.ProtuStrankaListFormated_1">
      <item>EUROPSKA MEDICINSKA STUDENTSKA ASOCIJACIJA RIJEKA Rijeka</item>
    </derivirana_varijabla>
  </DomainObject.Predmet.ProtuStrankaListFormated>
  <DomainObject.Predmet.ProtuStrankaListFormatedOIB>
    <izvorni_sadrzaj>
      <item>EUROPSKA MEDICINSKA STUDENTSKA ASOCIJACIJA RIJEKA Rijeka, OIB 70950412885</item>
    </izvorni_sadrzaj>
    <derivirana_varijabla naziv="DomainObject.Predmet.ProtuStrankaListFormatedOIB_1">
      <item>EUROPSKA MEDICINSKA STUDENTSKA ASOCIJACIJA RIJEKA Rijeka, OIB 70950412885</item>
    </derivirana_varijabla>
  </DomainObject.Predmet.ProtuStrankaListFormatedOIB>
  <DomainObject.Predmet.ProtuStrankaListFormatedWithAdress>
    <izvorni_sadrzaj>
      <item>EUROPSKA MEDICINSKA STUDENTSKA ASOCIJACIJA RIJEKA Rijeka, Braće Branchetta 20, 51000 Rijeka</item>
    </izvorni_sadrzaj>
    <derivirana_varijabla naziv="DomainObject.Predmet.ProtuStrankaListFormatedWithAdress_1">
      <item>EUROPSKA MEDICINSKA STUDENTSKA ASOCIJACIJA RIJEKA Rijeka, Braće Branchetta 20, 51000 Rijeka</item>
    </derivirana_varijabla>
  </DomainObject.Predmet.ProtuStrankaListFormatedWithAdress>
  <DomainObject.Predmet.ProtuStrankaListFormatedWithAdressOIB>
    <izvorni_sadrzaj>
      <item>EUROPSKA MEDICINSKA STUDENTSKA ASOCIJACIJA RIJEKA Rijeka, OIB 70950412885, Braće Branchetta 20, 51000 Rijeka</item>
    </izvorni_sadrzaj>
    <derivirana_varijabla naziv="DomainObject.Predmet.ProtuStrankaListFormatedWithAdressOIB_1">
      <item>EUROPSKA MEDICINSKA STUDENTSKA ASOCIJACIJA RIJEKA Rijeka, OIB 70950412885, Braće Branchetta 20, 51000 Rijeka</item>
    </derivirana_varijabla>
  </DomainObject.Predmet.ProtuStrankaListFormatedWithAdressOIB>
  <DomainObject.Predmet.ProtuStrankaListNazivFormated>
    <izvorni_sadrzaj>
      <item>EUROPSKA MEDICINSKA STUDENTSKA ASOCIJACIJA RIJEKA Rijeka</item>
    </izvorni_sadrzaj>
    <derivirana_varijabla naziv="DomainObject.Predmet.ProtuStrankaListNazivFormated_1">
      <item>EUROPSKA MEDICINSKA STUDENTSKA ASOCIJACIJA RIJEKA Rijeka</item>
    </derivirana_varijabla>
  </DomainObject.Predmet.ProtuStrankaListNazivFormated>
  <DomainObject.Predmet.ProtuStrankaListNazivFormatedOIB>
    <izvorni_sadrzaj>
      <item>EUROPSKA MEDICINSKA STUDENTSKA ASOCIJACIJA RIJEKA Rijeka, OIB 70950412885</item>
    </izvorni_sadrzaj>
    <derivirana_varijabla naziv="DomainObject.Predmet.ProtuStrankaListNazivFormatedOIB_1">
      <item>EUROPSKA MEDICINSKA STUDENTSKA ASOCIJACIJA RIJEKA Rijeka, OIB 70950412885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EUROPSKA MEDICINSKA STUDENTSKA ASOCIJACIJA RIJEKA Rijeka</izvorni_sadrzaj>
    <derivirana_varijabla naziv="DomainObject.Predmet.ProtustrankaIDrugi_1">EUROPSKA MEDICINSKA STUDENTSKA ASOCIJACIJA RIJEKA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EUROPSKA MEDICINSKA STUDENTSKA ASOCIJACIJA RIJEKA Rijeka, OIB 70950412885, Braće Branchetta 20, 51000 Rijeka</izvorni_sadrzaj>
    <derivirana_varijabla naziv="DomainObject.Predmet.ProtustrankaIDrugiAdressOIB_1">EUROPSKA MEDICINSKA STUDENTSKA ASOCIJACIJA RIJEKA Rijeka, OIB 70950412885, Braće Branchetta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EUROPSKA MEDICINSKA STUDENTSKA ASOCIJACIJA RIJEKA Rijeka</item>
    </izvorni_sadrzaj>
    <derivirana_varijabla naziv="DomainObject.Predmet.SudioniciListNaziv_1">
      <item>FINA Rijeka</item>
      <item>EUROPSKA MEDICINSKA STUDENTSKA ASOCIJACIJA RIJEKA Rijeka</item>
    </derivirana_varijabla>
  </DomainObject.Predmet.SudioniciListNaziv>
  <DomainObject.Predmet.SudioniciListAdressOIB>
    <izvorni_sadrzaj>
      <item>FINA Rijeka, OIB 85821130368, Frana Kurelca 8,51000 Rijeka</item>
      <item>EUROPSKA MEDICINSKA STUDENTSKA ASOCIJACIJA RIJEKA Rijeka, OIB 70950412885, Braće Branchetta 20,51000 Rijeka</item>
    </izvorni_sadrzaj>
    <derivirana_varijabla naziv="DomainObject.Predmet.SudioniciListAdressOIB_1">
      <item>FINA Rijeka, OIB 85821130368, Frana Kurelca 8,51000 Rijeka</item>
      <item>EUROPSKA MEDICINSKA STUDENTSKA ASOCIJACIJA RIJEKA Rijeka, OIB 70950412885, Braće Branchetta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70950412885</item>
    </izvorni_sadrzaj>
    <derivirana_varijabla naziv="DomainObject.Predmet.SudioniciListNazivOIB_1">
      <item>, OIB 85821130368</item>
      <item>, OIB 70950412885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2048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2015-12-04T08:03:00Z</dcterms:created>
  <dc:creator>Vera Jelenović</dc:creator>
  <cp:lastModifiedBy>Danijela Fumić</cp:lastModifiedBy>
  <cp:lastPrinted>2015-12-04T08:03:00Z</cp:lastPrinted>
  <dcterms:modified xmlns:xsi="http://www.w3.org/2001/XMLSchema-instance" xsi:type="dcterms:W3CDTF">2015-12-04T08:08:00Z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