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6cf38" w14:paraId="dd6cf38"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2029AD">
        <w:t xml:space="preserve"> U KARLOVCU</w:t>
      </w:r>
      <w:r w:rsidR="00DE2695">
        <w:tab/>
      </w:r>
      <w:r w:rsidR="00E55186">
        <w:t xml:space="preserve">    </w:t>
      </w:r>
      <w:r w:rsidR="00E55186" w:rsidRPr="00435B5D">
        <w:t>4 St-</w:t>
      </w:r>
      <w:r w:rsidR="002029AD">
        <w:t>968</w:t>
      </w:r>
      <w:r w:rsidR="00E55186">
        <w:t>/</w:t>
      </w:r>
      <w:r w:rsidR="002029AD">
        <w:t>20</w:t>
      </w:r>
      <w:r w:rsidR="00E55186">
        <w:t>1</w:t>
      </w:r>
      <w:r w:rsidR="00A74CFB">
        <w:t>7</w:t>
      </w:r>
      <w:r w:rsidR="00CC267B">
        <w:t>-17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w:t>
      </w:r>
      <w:r w:rsidR="002029AD">
        <w:t>s</w:t>
      </w:r>
      <w:r w:rsidR="00131287">
        <w:t>lužba</w:t>
      </w:r>
      <w:r w:rsidR="002029AD">
        <w:t xml:space="preserve"> u Karlovcu</w:t>
      </w:r>
      <w:r w:rsidR="00131287">
        <w:t xml:space="preserve">, po sucu Goranki Boljkovac, kao stečajnom sucu, </w:t>
      </w:r>
      <w:r w:rsidR="004D2D8E">
        <w:t>u stečajnom postupku</w:t>
      </w:r>
      <w:r w:rsidR="00131287">
        <w:t xml:space="preserve"> nad dužnikom</w:t>
      </w:r>
      <w:r w:rsidRPr="00A52F03">
        <w:t xml:space="preserve"> </w:t>
      </w:r>
      <w:r w:rsidR="002029AD" w:rsidRPr="001465E2">
        <w:t>VIDIKORP PROMET j.d.o.o., Donja Stubica, Župana Vratislava 6, OIB 16369623023</w:t>
      </w:r>
      <w:r w:rsidRPr="00A52F03">
        <w:t>,</w:t>
      </w:r>
      <w:r>
        <w:t xml:space="preserve"> </w:t>
      </w:r>
      <w:r w:rsidR="00667114" w:rsidRPr="00692A21">
        <w:t xml:space="preserve">dana </w:t>
      </w:r>
      <w:r w:rsidR="002029AD">
        <w:t>20. svibnja 2019</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7C14A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CC267B" w:rsidRPr="001465E2">
        <w:t>VIDIKORP PROMET j.d.o.o., Donja Stubica, Župana Vratislava 6, OIB 16369623023</w:t>
      </w:r>
      <w:r w:rsidRPr="00692A21">
        <w:t>.</w:t>
      </w:r>
      <w:r w:rsidR="005A56DF" w:rsidRPr="005A56DF">
        <w:t xml:space="preserve"> </w:t>
      </w:r>
      <w:r w:rsidR="005A56DF">
        <w:t>Ste</w:t>
      </w:r>
      <w:r w:rsidR="008C5EB2">
        <w:t xml:space="preserve">čajni postupak je otvoren dana </w:t>
      </w:r>
      <w:r w:rsidR="00CC267B">
        <w:t>20. svibnja 2019</w:t>
      </w:r>
      <w:r w:rsidR="006360F9">
        <w:t>.</w:t>
      </w:r>
      <w:r w:rsidR="005A56DF">
        <w:t xml:space="preserve"> u </w:t>
      </w:r>
      <w:r w:rsidR="00A74CFB">
        <w:t>1</w:t>
      </w:r>
      <w:r w:rsidR="003F009B">
        <w:t>3</w:t>
      </w:r>
      <w:r w:rsidR="006360F9">
        <w:t>,</w:t>
      </w:r>
      <w:r w:rsidR="00914A8E">
        <w:t>15</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CC267B">
        <w:t>Zvonimir Bodrožić</w:t>
      </w:r>
      <w:r w:rsidR="00CC267B" w:rsidRPr="0018221D">
        <w:t xml:space="preserve">, Zagreb, </w:t>
      </w:r>
      <w:r w:rsidR="00CC267B">
        <w:t>Jurišićeva 30, OIB 85272390668</w:t>
      </w:r>
      <w:r w:rsidR="006F2F66">
        <w:t>.</w:t>
      </w:r>
    </w:p>
    <w:p w:rsidRDefault="00C8442C" w:rsidP="00280A59" w:rsidR="00280A59">
      <w:pPr>
        <w:pStyle w:val="Odlomakpopisa"/>
        <w:jc w:val="both"/>
      </w:pPr>
      <w:r>
        <w:t xml:space="preserve"> </w:t>
      </w:r>
    </w:p>
    <w:p w:rsidRDefault="00514EDC" w:rsidP="007C14A3"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CC267B" w:rsidRPr="001465E2">
        <w:t>VIDIKORP PROMET j.d.o.o., Donja Stubica, Župana Vratislava 6, OIB 16369623023</w:t>
      </w:r>
      <w:r w:rsidR="008C5EB2">
        <w:t xml:space="preserve">, s </w:t>
      </w:r>
      <w:r w:rsidR="00A74CFB">
        <w:t xml:space="preserve">danom </w:t>
      </w:r>
      <w:r w:rsidR="00CC267B">
        <w:t>20. svibnja 2019</w:t>
      </w:r>
      <w:r w:rsidR="00280A59">
        <w:t>.</w:t>
      </w:r>
    </w:p>
    <w:p w:rsidRDefault="008E24D6" w:rsidP="00280A59" w:rsidR="00280A59" w:rsidRPr="00692A21">
      <w:pPr>
        <w:ind w:left="360"/>
        <w:jc w:val="both"/>
      </w:pPr>
      <w:r>
        <w:t xml:space="preserve"> </w:t>
      </w:r>
    </w:p>
    <w:p w:rsidRDefault="005A56DF" w:rsidP="007C14A3" w:rsidR="00770155">
      <w:pPr>
        <w:numPr>
          <w:ilvl w:val="0"/>
          <w:numId w:val="9"/>
        </w:numPr>
        <w:jc w:val="both"/>
      </w:pPr>
      <w:r>
        <w:t xml:space="preserve">Nakon pravomoćnosti ovog rješenja dužnik </w:t>
      </w:r>
      <w:r w:rsidR="00CC267B" w:rsidRPr="001465E2">
        <w:t>VIDIKORP PROMET j.d.o.o., Donja Stubica, Župana Vratislava 6, OIB 16369623023</w:t>
      </w:r>
      <w:r>
        <w:t>, će biti brisan iz sudskog registra ovog suda.</w:t>
      </w:r>
    </w:p>
    <w:p w:rsidRDefault="004C3C15" w:rsidP="004C3C15" w:rsidR="004C3C15">
      <w:pPr>
        <w:ind w:left="720"/>
        <w:jc w:val="both"/>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CC267B" w:rsidP="00CC267B" w:rsidR="00CC267B">
      <w:pPr>
        <w:ind w:firstLine="708"/>
        <w:jc w:val="both"/>
      </w:pPr>
      <w:r>
        <w:t>Dužnik VIDIKORP PROMET j.d.o.o., Donja Stubica, Župana Vratislava 6</w:t>
      </w:r>
      <w:r w:rsidRPr="00ED596C">
        <w:t xml:space="preserve">, OIB </w:t>
      </w:r>
      <w:r w:rsidRPr="00E45CA6">
        <w:t>16369623023</w:t>
      </w:r>
      <w:r>
        <w:t>, podnio je sudu dana 24. ožujka 2017. prijedlog za otvaranje stečajnog postupka nad istim, time da je u ime dužnika prijedlog podnio Franjo Vidiček, kao osoba ovlaštena za zastupanje dužnika po zakonu, a sukladno odredbi čl. 109. st. 1. i 4. Stečajnog zakona (Narodne novine broj 71/15, 104/17, dalje u tekstu: SZ-a).</w:t>
      </w:r>
      <w:r w:rsidRPr="00C254D4">
        <w:t xml:space="preserve"> </w:t>
      </w:r>
      <w:r>
        <w:t xml:space="preserve">U prijedlogu navodi da dužnik duguje Poreznoj upravi iznos od preko 23.000,00 kn, a da dužnik nema nikakve imovine, niti nikakvih potraživanja. Ujedno navodi da je zbog neplaćanja bankarske pristojbe Privredna banka Zagreb d.d. ugasila račun dužnika koji je bio otvoren kod te banke, pa da iz tog razloga kod FINA-e nije iskazana blokada računa dužnika. </w:t>
      </w:r>
    </w:p>
    <w:p w:rsidRDefault="00CC267B" w:rsidP="00CC267B" w:rsidR="00CC267B">
      <w:pPr>
        <w:ind w:firstLine="708"/>
        <w:jc w:val="both"/>
      </w:pPr>
    </w:p>
    <w:p w:rsidRDefault="00CC267B" w:rsidP="00CC267B" w:rsidR="00CC267B">
      <w:pPr>
        <w:ind w:firstLine="708"/>
        <w:jc w:val="both"/>
      </w:pPr>
      <w:r>
        <w:lastRenderedPageBreak/>
        <w:t>Rješenjem ovog suda posl.br. 4 St-968/2017 od 3. svibnja 2018. pokrenut je prethodni postupak radi utvrđivanja pretpostavki za otvaranje stečajnog postupka nad dužnikom, te je ujedno određeno ročište radi očitovanja o prijedlogu za otvaranje stečajnoga postupka za dan 15. lipnja 2018., međutim, zakonski zastupnik dužnika nije pristupio na ročište.</w:t>
      </w:r>
    </w:p>
    <w:p w:rsidRDefault="00CC267B" w:rsidP="00CC267B" w:rsidR="00CC267B" w:rsidRPr="005F7ED3">
      <w:pPr>
        <w:jc w:val="both"/>
      </w:pPr>
    </w:p>
    <w:p w:rsidRDefault="00CC267B" w:rsidP="00CC267B" w:rsidR="00CC267B">
      <w:pPr>
        <w:ind w:firstLine="708"/>
        <w:jc w:val="both"/>
      </w:pPr>
      <w:r>
        <w:t>Zakonski zastupnik dužnika uz prijedlog za otvaranje stečajnog postupka podnio je prokazni popis imovine (list 2 do 9 spisa) iz kojeg proizlazi da dužnik nema u vlasništvu niti nekretnine, niti pokretnine, da nema novčanih niti nenovčanih tražbina, nema novčanih sredstava na računima, niti bilo kakve druge imovine.</w:t>
      </w:r>
    </w:p>
    <w:p w:rsidRDefault="00CC267B" w:rsidP="00CC267B" w:rsidR="00CC267B">
      <w:pPr>
        <w:ind w:firstLine="708"/>
        <w:jc w:val="both"/>
      </w:pPr>
    </w:p>
    <w:p w:rsidRDefault="00CC267B" w:rsidP="00CC267B" w:rsidR="00CC267B">
      <w:pPr>
        <w:ind w:firstLine="708"/>
        <w:jc w:val="both"/>
      </w:pPr>
      <w:r>
        <w:t>FINA je dostavila sudu</w:t>
      </w:r>
      <w:r w:rsidRPr="003A3ECE">
        <w:t xml:space="preserve"> potvrdu o blokadi računa i novčanih sredstava dužnika</w:t>
      </w:r>
      <w:r>
        <w:t xml:space="preserve"> (list 19 </w:t>
      </w:r>
      <w:r w:rsidRPr="003A3ECE">
        <w:t>spisa</w:t>
      </w:r>
      <w:r>
        <w:t>)</w:t>
      </w:r>
      <w:r w:rsidRPr="003A3ECE">
        <w:t xml:space="preserve"> iz koje proizlazi da je na dan </w:t>
      </w:r>
      <w:r>
        <w:t>7. svibnja 2018.</w:t>
      </w:r>
      <w:r w:rsidRPr="003A3ECE">
        <w:t xml:space="preserve"> na računima i novčanim sredstvima dužnika evidentirano </w:t>
      </w:r>
      <w:r>
        <w:t>0</w:t>
      </w:r>
      <w:r w:rsidRPr="003A3ECE">
        <w:t xml:space="preserve"> dana neprekidne blokade, odnosno ukupno </w:t>
      </w:r>
      <w:r>
        <w:t>0</w:t>
      </w:r>
      <w:r w:rsidRPr="003A3ECE">
        <w:t xml:space="preserve"> dana blokade u prethodnih 6 mjeseci zbog nepodmirenih osnova za plaćanje evidentiranih u Očevidniku redoslijeda osnova za plaćanje, dok nepodmirene obveze na dan izdavanja potvrde iznose </w:t>
      </w:r>
      <w:r>
        <w:t>0,00 kn</w:t>
      </w:r>
      <w:r w:rsidRPr="003A3ECE">
        <w:t>.</w:t>
      </w:r>
      <w:r>
        <w:t xml:space="preserve"> FINA navodi da je dužnik 16. prosinca 2015. zatvorio i posljednji račun u banci.</w:t>
      </w:r>
    </w:p>
    <w:p w:rsidRDefault="00CC267B" w:rsidP="00CC267B" w:rsidR="00CC267B">
      <w:pPr>
        <w:jc w:val="both"/>
      </w:pPr>
    </w:p>
    <w:p w:rsidRDefault="00CC267B" w:rsidP="00CC267B" w:rsidR="00CC267B">
      <w:pPr>
        <w:ind w:firstLine="708"/>
        <w:jc w:val="both"/>
      </w:pPr>
      <w:r>
        <w:t>Nadalje,</w:t>
      </w:r>
      <w:r w:rsidRPr="003A3ECE">
        <w:t xml:space="preserve"> FINA-e </w:t>
      </w:r>
      <w:r>
        <w:t xml:space="preserve">je podneskom </w:t>
      </w:r>
      <w:r w:rsidRPr="003A3ECE">
        <w:t xml:space="preserve">od </w:t>
      </w:r>
      <w:r>
        <w:t>6. lipnja 2018. dostavila podatke iz jedinstvenog registra računa – transakcijski računi poslovnih subjekata (list 21 spisa) iz kojeg proizlazi da je dužnik 16. prosinca 2015. zatvorio račun u Privrednoj banci Zagreb d.d.</w:t>
      </w:r>
    </w:p>
    <w:p w:rsidRDefault="00CC267B" w:rsidP="00CC267B" w:rsidR="00CC267B">
      <w:pPr>
        <w:jc w:val="both"/>
      </w:pPr>
    </w:p>
    <w:p w:rsidRDefault="00CC267B" w:rsidP="00CC267B" w:rsidR="00CC267B">
      <w:pPr>
        <w:ind w:firstLine="708"/>
        <w:jc w:val="both"/>
      </w:pPr>
      <w:r>
        <w:t>Sud je službenim putem pribavio</w:t>
      </w:r>
      <w:r w:rsidRPr="003A3ECE">
        <w:t xml:space="preserve"> podatak iz informacijskog sustava zemljišnih knjiga (list </w:t>
      </w:r>
      <w:r>
        <w:t>16 i 17</w:t>
      </w:r>
      <w:r w:rsidRPr="003A3ECE">
        <w:t xml:space="preserve"> spisa) o vlasništvu dužnika na nekretninama, iz kojeg proizlazi da dužnik u zemljišnim knjigama nije evidentiran kao vlasnik nekretnine.</w:t>
      </w:r>
    </w:p>
    <w:p w:rsidRDefault="00CC267B" w:rsidP="00CC267B" w:rsidR="00CC267B">
      <w:pPr>
        <w:ind w:firstLine="708"/>
        <w:jc w:val="both"/>
      </w:pPr>
    </w:p>
    <w:p w:rsidRDefault="00CC267B" w:rsidP="00CC267B" w:rsidR="00CC267B">
      <w:pPr>
        <w:ind w:firstLine="708"/>
        <w:jc w:val="both"/>
      </w:pPr>
      <w:r>
        <w:t xml:space="preserve">Obzirom da zakonski zastupnik dužnika nije postupio po zaključku suda od 4. svibnja 2018. kojim je isti pozvan da dostavi sudu knjigovodstveno financijsku dokumentaciju dužnika iz koje bi bilo vidljivo stanje obveza dužnika prema poreznoj upravi i eventualnim drugim vjerovnicima, a sve u cilju utvrđenja da li kod dužnika postoji stečajni razlog prezaduženosti, sud je rješenjem od 18. veljače 2019. imenovao privremenog stečajnog upravitelja Zvonimira Bodrožića, kojemu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CC267B" w:rsidP="00CC267B" w:rsidR="00CC267B">
      <w:pPr>
        <w:ind w:firstLine="708"/>
        <w:jc w:val="both"/>
      </w:pPr>
    </w:p>
    <w:p w:rsidRDefault="00CC267B" w:rsidP="00CC267B" w:rsidR="00CC267B" w:rsidRPr="005D625F">
      <w:pPr>
        <w:ind w:firstLine="708"/>
        <w:jc w:val="both"/>
      </w:pPr>
      <w:r>
        <w:t xml:space="preserve">Na ročištu radi rasprave o pretpostavkama za otvaranje stečajnog postupka od 22. ožujka 2019., na koje ročište nije pristupio uredno pozvani dužnik, privremeni stečajni upravitelj iznio je kao u pisanom izvješću javno objavljenom na mrežnoj stranici e-Oglasna ploča suda dana 14. ožujka 2019. Dakle, privremeni stečajni upravitelj navodi </w:t>
      </w:r>
      <w:r w:rsidRPr="004A5BF1">
        <w:t xml:space="preserve">da </w:t>
      </w:r>
      <w:r>
        <w:t xml:space="preserve">smatra da je kod dužnika ostvaren stečajni razlog prezaduženosti. Ističe da je prikupio knjigovodstvenu dokumentaciju za dužnika od porezne uprave i drugih državnih tijela. Navodi da iz pribavljenih podataka proizlazi da dužnik nema u vlasništvu niti nekretnine, niti motorna vozila, niti druge pokretnine poput strojeva, uredskog namještaja, opreme, odnosno da dužnik nema u vlasništvu imovinu koja bi činila stečajnu masu i bila dostatna za pokriće troškova postupka. Navodi da je dužnik zadnja godišnja financijska izvješća predao za 2014. godinu. U bilanci za 2014. navode se potraživanja od kupaca u visini od 10.536,00 kn, ali zbog proteka roka ista su u zastari jer datiraju iz te ili ranijih godina. Nadalje, navodi da je dužnik zatvorio </w:t>
      </w:r>
      <w:r>
        <w:lastRenderedPageBreak/>
        <w:t xml:space="preserve">žiro račun u banci u prosincu 2015., koji je bio otvoren kod PBZ d.d. Zagreb. Navodi da dužnik ima evidentiranu obvezu prema poreznoj upravi u visini od 49.387,07 kn, stanje na dan 4. ožujka 2019. Prema saznanjima privremenog stečajnog upravitelja nema u tijeku sudskih postupaka te ne postoje niti razlučni niti izlučni vjerovnici. Jedini radnik dužnika bio je zakonski zastupnik Franjo Vidiček, koji je odjavljen s datumom 20. studeni 2017. Predlaže da prvo sud pozove osobe koje imaju pravni interes da predujme predvidive troškove prethodnog i otvorenoga stečajnog postupka, a ukoliko predujam ne bude uplaćen, da sud donese rješenje o otvaranju i zaključenju stečajnog postupka prema čl. 132. SZ-a. </w:t>
      </w:r>
    </w:p>
    <w:p w:rsidRDefault="00B764FA" w:rsidP="00B764FA" w:rsidR="00B764FA">
      <w:pPr>
        <w:ind w:firstLine="708"/>
        <w:jc w:val="both"/>
      </w:pPr>
    </w:p>
    <w:p w:rsidRDefault="00CC267B" w:rsidP="00773270" w:rsidR="00CC267B">
      <w:pPr>
        <w:ind w:firstLine="708"/>
        <w:jc w:val="both"/>
      </w:pPr>
      <w:r>
        <w:t>Odredbom čl. 7. st. 1.</w:t>
      </w:r>
      <w:r w:rsidR="00063CEB">
        <w:t xml:space="preserve"> SZ-a </w:t>
      </w:r>
      <w:r>
        <w:t>propisano je da prezaduženost postoji ako je imovina dužnika pravne osobe manja od postojećih obveza.</w:t>
      </w:r>
    </w:p>
    <w:p w:rsidRDefault="00063CEB" w:rsidP="00063CEB" w:rsidR="00063CEB">
      <w:pPr>
        <w:ind w:firstLine="708"/>
        <w:jc w:val="both"/>
      </w:pPr>
    </w:p>
    <w:p w:rsidRDefault="00CC267B" w:rsidP="00CC267B" w:rsidR="00CC267B">
      <w:pPr>
        <w:ind w:firstLine="708"/>
        <w:jc w:val="both"/>
      </w:pPr>
      <w:r>
        <w:t xml:space="preserve">Dakle, putem izvješća privremenog stečajnog upravitelja sud je utvrdio da kod dužnika postoji stečajni razlog prezaduženosti sukladno odredbi čl. 7. st. 1. SZ-a, jer je imovina dužnika manja od njegovih postojećih obaveza. </w:t>
      </w:r>
    </w:p>
    <w:p w:rsidRDefault="00C8442C" w:rsidP="00063CEB" w:rsidR="00A74CFB" w:rsidRPr="00435B5D">
      <w:pPr>
        <w:ind w:firstLine="708"/>
        <w:jc w:val="both"/>
      </w:pPr>
      <w:r>
        <w:t xml:space="preserve"> </w:t>
      </w:r>
    </w:p>
    <w:p w:rsidRDefault="00B764FA" w:rsidP="00AB70AD" w:rsidR="00602765">
      <w:pPr>
        <w:ind w:firstLine="708"/>
        <w:jc w:val="both"/>
      </w:pPr>
      <w:r>
        <w:t>Pravomoćnim r</w:t>
      </w:r>
      <w:r w:rsidR="00C515B4" w:rsidRPr="00692A21">
        <w:t xml:space="preserve">ješenjem </w:t>
      </w:r>
      <w:r w:rsidR="00D717FE" w:rsidRPr="00692A21">
        <w:t xml:space="preserve">ovog suda </w:t>
      </w:r>
      <w:r w:rsidR="00C515B4" w:rsidRPr="00692A21">
        <w:t xml:space="preserve">poslovni broj </w:t>
      </w:r>
      <w:r w:rsidR="00D717FE" w:rsidRPr="00692A21">
        <w:t>4</w:t>
      </w:r>
      <w:r w:rsidR="00A104E5">
        <w:t xml:space="preserve"> </w:t>
      </w:r>
      <w:r w:rsidR="00C515B4" w:rsidRPr="00692A21">
        <w:t>St-</w:t>
      </w:r>
      <w:r w:rsidR="00CC267B">
        <w:t>968</w:t>
      </w:r>
      <w:r w:rsidR="00A74CFB">
        <w:t>/</w:t>
      </w:r>
      <w:r w:rsidR="00CC267B">
        <w:t>20</w:t>
      </w:r>
      <w:r w:rsidR="00A74CFB">
        <w:t>17</w:t>
      </w:r>
      <w:r w:rsidR="00CC267B">
        <w:t>-16</w:t>
      </w:r>
      <w:r w:rsidR="00C515B4" w:rsidRPr="00692A21">
        <w:t xml:space="preserve"> od </w:t>
      </w:r>
      <w:r>
        <w:t>27. ožujka</w:t>
      </w:r>
      <w:r w:rsidR="006360F9">
        <w:t xml:space="preserve"> 201</w:t>
      </w:r>
      <w:r w:rsidR="00CC267B">
        <w:t>9</w:t>
      </w:r>
      <w:r w:rsidR="006360F9">
        <w:t>.</w:t>
      </w:r>
      <w:r w:rsidR="00C515B4" w:rsidRPr="00692A21">
        <w:t xml:space="preserve"> pozvan</w:t>
      </w:r>
      <w:r w:rsidR="00C1346A">
        <w:t xml:space="preserve">e </w:t>
      </w:r>
      <w:r w:rsidR="00C515B4"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00C515B4" w:rsidRPr="00692A21">
        <w:t xml:space="preserve">da u roku od </w:t>
      </w:r>
      <w:r w:rsidR="00D717FE" w:rsidRPr="00692A21">
        <w:t>15</w:t>
      </w:r>
      <w:r w:rsidR="00C515B4" w:rsidRPr="00692A21">
        <w:t xml:space="preserve"> dana od objave tog rješenja </w:t>
      </w:r>
      <w:r w:rsidR="00BC367B">
        <w:t>na mrežnoj stranici e-Oglasna ploča suda</w:t>
      </w:r>
      <w:r w:rsidR="00C515B4" w:rsidRPr="00692A21">
        <w:t xml:space="preserve"> </w:t>
      </w:r>
      <w:r w:rsidR="00D717FE" w:rsidRPr="00692A21">
        <w:t>solidarno predujme</w:t>
      </w:r>
      <w:r w:rsidR="00C515B4" w:rsidRPr="00692A21">
        <w:t xml:space="preserve"> iznos od </w:t>
      </w:r>
      <w:r w:rsidR="00E9721F">
        <w:t>21.700</w:t>
      </w:r>
      <w:r w:rsidR="006360F9">
        <w:t>,00</w:t>
      </w:r>
      <w:r w:rsidR="00C515B4" w:rsidRPr="00692A21">
        <w:t xml:space="preserve"> kn za </w:t>
      </w:r>
      <w:r w:rsidR="00C1346A">
        <w:t xml:space="preserve">namirenje </w:t>
      </w:r>
      <w:r w:rsidR="00C515B4" w:rsidRPr="00692A21">
        <w:t xml:space="preserve">troškova </w:t>
      </w:r>
      <w:r w:rsidR="00D717FE" w:rsidRPr="00692A21">
        <w:t xml:space="preserve">prethodnog i </w:t>
      </w:r>
      <w:r w:rsidR="00C1346A">
        <w:t xml:space="preserve">otvorenoga </w:t>
      </w:r>
      <w:r w:rsidR="00C515B4" w:rsidRPr="00692A21">
        <w:t xml:space="preserve">stečajnog postupka, uz upozorenje da ukoliko </w:t>
      </w:r>
      <w:r w:rsidR="00BC367B">
        <w:t>predujam ne bude uplaćen u određenom roku</w:t>
      </w:r>
      <w:r w:rsidR="00C515B4" w:rsidRPr="00692A21">
        <w:t>, sud će donijeti rješenje o otvaranju i zaključenju stečajnog postupka.</w:t>
      </w:r>
    </w:p>
    <w:p w:rsidRDefault="00602765" w:rsidP="00AB70AD" w:rsidR="00602765">
      <w:pPr>
        <w:ind w:firstLine="708"/>
        <w:jc w:val="both"/>
      </w:pPr>
    </w:p>
    <w:p w:rsidRDefault="00CC267B" w:rsidP="00CC267B" w:rsidR="00CC267B">
      <w:pPr>
        <w:ind w:firstLine="708"/>
        <w:jc w:val="both"/>
      </w:pPr>
      <w:r>
        <w:t xml:space="preserve">Putem izvješća privremenog stečajnog upravitelja sud je utvrdio da dužnik nema u vlasništvu nikakvu imovinu koja bi činila stečajnu masu i bila dostatna za pokriće troškova prethodnoga i otvorenoga stečajnog postupka. Predvidivi troškovi postupka za razdoblje od šest mjeseci iznose 21.700,00 kn, a odnose se na </w:t>
      </w:r>
      <w:r w:rsidRPr="00FC58EA">
        <w:t xml:space="preserve">trošak nagrade stečajnom upravitelju u bruto iznosu od </w:t>
      </w:r>
      <w:r>
        <w:t>10</w:t>
      </w:r>
      <w:r w:rsidRPr="00FC58EA">
        <w:t xml:space="preserve">.000,00 kn, trošak </w:t>
      </w:r>
      <w:r>
        <w:t>knjigovodstva</w:t>
      </w:r>
      <w:r w:rsidRPr="00FC58EA">
        <w:t xml:space="preserv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CC267B" w:rsidP="00CC267B" w:rsidR="00CC267B">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w:t>
      </w:r>
      <w:r w:rsidR="00CC267B">
        <w:t>prezaduženosti.</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w:t>
      </w:r>
      <w:r>
        <w:lastRenderedPageBreak/>
        <w:t xml:space="preserve">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2050C2" w:rsidP="00C515B4" w:rsidR="002050C2">
      <w:pPr>
        <w:ind w:firstLine="708"/>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CC267B">
        <w:t>20. svibnja 2019</w:t>
      </w:r>
      <w:r w:rsidRPr="00692A21">
        <w:t>. nije uplaćen predujam za pokriće troškova stečajnog postupka, na plaćanje kojeg su pozvani vjerovnici rješenje</w:t>
      </w:r>
      <w:r w:rsidR="00667114" w:rsidRPr="00692A21">
        <w:t>m</w:t>
      </w:r>
      <w:r w:rsidRPr="00692A21">
        <w:t xml:space="preserve"> od </w:t>
      </w:r>
      <w:r w:rsidR="00B764FA">
        <w:t>27. ožujka</w:t>
      </w:r>
      <w:r w:rsidR="001D683D">
        <w:t xml:space="preserve"> 201</w:t>
      </w:r>
      <w:r w:rsidR="00CC267B">
        <w:t>9</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0745">
        <w:t xml:space="preserve">istog </w:t>
      </w:r>
      <w:r w:rsidR="004612DC">
        <w:t>dana</w:t>
      </w:r>
      <w:r w:rsidR="00AD379D" w:rsidRPr="00692A21">
        <w:t xml:space="preserve">. </w:t>
      </w:r>
    </w:p>
    <w:p w:rsidRDefault="00737646" w:rsidP="00C515B4" w:rsidR="00C515B4" w:rsidRPr="00692A21">
      <w:pPr>
        <w:ind w:firstLine="708"/>
        <w:jc w:val="both"/>
      </w:pPr>
      <w:r w:rsidRPr="00692A21">
        <w:t xml:space="preserve"> </w:t>
      </w:r>
    </w:p>
    <w:p w:rsidRDefault="00514EDC" w:rsidP="00CC267B" w:rsidR="00CC267B">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B764FA">
        <w:t>27. ožujka</w:t>
      </w:r>
      <w:r w:rsidR="001D683D">
        <w:t xml:space="preserve"> 201</w:t>
      </w:r>
      <w:r w:rsidR="00CC267B">
        <w:t>9</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CC267B">
        <w:t>Za stečajnog upravitelja imenovan je Zvonimir Bodrožić sukladno odredbi čl. 85. st. 2. SZ-a, dakle, budući je tijekom prethodnog postupka rješenjem suda broj 4 St-968/2017-11 od 18. veljače 2019. godine is</w:t>
      </w:r>
      <w:r w:rsidR="00914A8E">
        <w:t>ti</w:t>
      </w:r>
      <w:r w:rsidR="00CC267B">
        <w:t xml:space="preserve"> bio imenovan za privremenog stečajnog upravitelja, sud je Zvonimira Bodrožića imenovao stečajnim upraviteljem.</w:t>
      </w:r>
    </w:p>
    <w:p w:rsidRDefault="00667114" w:rsidP="00CC267B" w:rsidR="006360F9" w:rsidRPr="00692A21">
      <w:pPr>
        <w:ind w:firstLine="708"/>
        <w:jc w:val="center"/>
      </w:pPr>
      <w:r w:rsidRPr="00551293">
        <w:t xml:space="preserve">U Karlovcu, </w:t>
      </w:r>
      <w:r w:rsidR="00CC267B">
        <w:t>20. svibnja 2019</w:t>
      </w:r>
      <w:r w:rsidR="006360F9">
        <w:t>.</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C8442C" w:rsidP="00914A8E" w:rsidR="006E72DD">
      <w:pPr>
        <w:jc w:val="right"/>
      </w:pPr>
      <w:r>
        <w:t>Renata Klokočki</w:t>
      </w:r>
    </w:p>
    <w:p w:rsidRDefault="00E9721F" w:rsidP="00E9721F" w:rsidR="00E9721F">
      <w:r>
        <w:t>Uputa o pravnom lijeku:</w:t>
      </w:r>
    </w:p>
    <w:p w:rsidRDefault="00E9721F" w:rsidP="00E9721F" w:rsidR="00E9721F">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C8442C">
        <w:t>objave ovog</w:t>
      </w:r>
      <w:r>
        <w:t xml:space="preserve"> rješenja na mrežn</w:t>
      </w:r>
      <w:r w:rsidR="00C8442C">
        <w:t xml:space="preserve">oj </w:t>
      </w:r>
      <w:r>
        <w:t>stranic</w:t>
      </w:r>
      <w:r w:rsidR="00C8442C">
        <w:t>i</w:t>
      </w:r>
      <w:r>
        <w:t xml:space="preserve"> e-Oglasna ploča suda. </w:t>
      </w:r>
    </w:p>
    <w:p w:rsidRDefault="00E9721F" w:rsidP="00E9721F" w:rsidR="00E9721F">
      <w:pPr>
        <w:tabs>
          <w:tab w:pos="9000" w:val="left"/>
        </w:tabs>
        <w:jc w:val="both"/>
      </w:pPr>
      <w:r>
        <w:t>Žalba se podnosi Visokom trgovačkom sudu RH, putem ovog suda, u 3 primjerka.</w:t>
      </w:r>
    </w:p>
    <w:p w:rsidRDefault="006E72DD" w:rsidP="00514EDC" w:rsidR="006E72DD"/>
    <w:p w:rsidRDefault="00CC267B" w:rsidP="00E9721F" w:rsidR="00E9721F">
      <w:r>
        <w:t>Dna</w:t>
      </w:r>
      <w:r w:rsidR="00E9721F">
        <w:t>:</w:t>
      </w:r>
    </w:p>
    <w:p w:rsidRDefault="00E9721F" w:rsidP="00E9721F" w:rsidR="00E9721F">
      <w:r>
        <w:t xml:space="preserve">1. </w:t>
      </w:r>
      <w:r w:rsidR="00CC267B" w:rsidRPr="001465E2">
        <w:t>VIDIKORP PROMET j.d.o.o., Donja Stubica, Župana Vratislava 6</w:t>
      </w:r>
      <w:r>
        <w:t xml:space="preserve">  </w:t>
      </w:r>
    </w:p>
    <w:p w:rsidRDefault="00E9721F" w:rsidP="00E9721F" w:rsidR="00E9721F">
      <w:r>
        <w:t xml:space="preserve">2. </w:t>
      </w:r>
      <w:r w:rsidR="00CC267B">
        <w:t>Franjo Vidiček, Donja Stubica, Župana Vratislava 6</w:t>
      </w:r>
      <w:r w:rsidR="00C8442C">
        <w:t xml:space="preserve"> </w:t>
      </w:r>
    </w:p>
    <w:p w:rsidRDefault="00E9721F" w:rsidP="00E9721F" w:rsidR="00E9721F">
      <w:r>
        <w:t xml:space="preserve">3. Stečajni upravitelj </w:t>
      </w:r>
      <w:r w:rsidR="00CC267B">
        <w:t>Zvonimir Bodrožić</w:t>
      </w:r>
      <w:r w:rsidR="00CC267B" w:rsidRPr="0018221D">
        <w:t xml:space="preserve">, Zagreb, </w:t>
      </w:r>
      <w:r w:rsidR="00CC267B">
        <w:t>Jurišićeva 30</w:t>
      </w:r>
    </w:p>
    <w:p w:rsidRDefault="00CC267B" w:rsidP="00E9721F" w:rsidR="00E9721F">
      <w:r>
        <w:t>4. FINA, Zagreb, Ulica grada Vukovara 70</w:t>
      </w:r>
    </w:p>
    <w:p w:rsidRDefault="00E9721F" w:rsidP="00E9721F" w:rsidR="00E9721F">
      <w:r>
        <w:t xml:space="preserve">5. </w:t>
      </w:r>
      <w:r w:rsidR="00CC267B">
        <w:t>RH, Ministarstvo pravosuđa, Zagreb, Ulica grada Vukovara 49</w:t>
      </w:r>
    </w:p>
    <w:p w:rsidRDefault="00E9721F" w:rsidP="00E9721F" w:rsidR="00E9721F">
      <w:r>
        <w:t xml:space="preserve">6. Porezna uprava, </w:t>
      </w:r>
      <w:r w:rsidR="00914A8E">
        <w:t>Ispostava Donja Stubica</w:t>
      </w:r>
    </w:p>
    <w:p w:rsidRDefault="00E9721F" w:rsidP="00E9721F" w:rsidR="00E9721F">
      <w:r>
        <w:t xml:space="preserve">7. ŽDO u </w:t>
      </w:r>
      <w:r w:rsidR="00914A8E">
        <w:t>Karlovcu, Karlovac, Trg hrvatskih branitelja 1</w:t>
      </w:r>
    </w:p>
    <w:p w:rsidRDefault="00E9721F" w:rsidP="00E9721F" w:rsidR="00E9721F">
      <w:r>
        <w:t xml:space="preserve">8. </w:t>
      </w:r>
      <w:r w:rsidR="00914A8E">
        <w:t xml:space="preserve">Mrežna stranica </w:t>
      </w:r>
      <w:r>
        <w:t xml:space="preserve">e-Oglasna ploča suda </w:t>
      </w:r>
    </w:p>
    <w:p w:rsidRDefault="00E9721F" w:rsidP="00E9721F" w:rsidR="00514EDC" w:rsidRPr="00692A21">
      <w:r>
        <w:t>9. Sudskom registru elektronski</w:t>
      </w:r>
    </w:p>
    <w:sectPr w:rsidSect="002029AD" w:rsidR="00514EDC" w:rsidRPr="00692A21">
      <w:headerReference w:type="even" r:id="rId10"/>
      <w:headerReference w:type="default" r:id="rId11"/>
      <w:pgSz w:h="16838" w:w="11906"/>
      <w:pgMar w:gutter="0" w:footer="708" w:header="708" w:left="1417" w:bottom="1702" w:right="1417" w:top="198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5198">
      <w:rPr>
        <w:rStyle w:val="Brojstranice"/>
        <w:noProof/>
      </w:rPr>
      <w:t>4</w:t>
    </w:r>
    <w:r>
      <w:rPr>
        <w:rStyle w:val="Brojstranice"/>
      </w:rPr>
      <w:fldChar w:fldCharType="end"/>
    </w:r>
  </w:p>
  <w:p w:rsidRDefault="00667114" w:rsidR="00667114">
    <w:pPr>
      <w:pStyle w:val="Zaglavlje"/>
    </w:pPr>
    <w:r>
      <w:t xml:space="preserve">                                                                                                                         </w:t>
    </w:r>
    <w:r w:rsidR="002029AD" w:rsidRPr="00435B5D">
      <w:t>4 St-</w:t>
    </w:r>
    <w:r w:rsidR="002029AD">
      <w:t>968/2017-1</w:t>
    </w:r>
    <w:r w:rsidR="00CC267B">
      <w:t>7</w:t>
    </w:r>
  </w:p>
  <w:p w:rsidRDefault="002029AD" w:rsidR="002029AD"/>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84935"/>
    <w:rsid w:val="000C5958"/>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029AD"/>
    <w:rsid w:val="002050C2"/>
    <w:rsid w:val="00212940"/>
    <w:rsid w:val="00212943"/>
    <w:rsid w:val="002134CB"/>
    <w:rsid w:val="00215DE4"/>
    <w:rsid w:val="002208E0"/>
    <w:rsid w:val="002216A0"/>
    <w:rsid w:val="00233CF9"/>
    <w:rsid w:val="002471AD"/>
    <w:rsid w:val="002566B7"/>
    <w:rsid w:val="00280A59"/>
    <w:rsid w:val="00293964"/>
    <w:rsid w:val="002944F5"/>
    <w:rsid w:val="00294F67"/>
    <w:rsid w:val="00297D7B"/>
    <w:rsid w:val="002B5B9E"/>
    <w:rsid w:val="002C5A29"/>
    <w:rsid w:val="002D6432"/>
    <w:rsid w:val="002E10FF"/>
    <w:rsid w:val="002E494C"/>
    <w:rsid w:val="002F13E0"/>
    <w:rsid w:val="00305EEA"/>
    <w:rsid w:val="00307C60"/>
    <w:rsid w:val="00336E10"/>
    <w:rsid w:val="003462C2"/>
    <w:rsid w:val="00353583"/>
    <w:rsid w:val="00357BEE"/>
    <w:rsid w:val="00360E4D"/>
    <w:rsid w:val="003738B3"/>
    <w:rsid w:val="00374976"/>
    <w:rsid w:val="003905DD"/>
    <w:rsid w:val="003A4AA3"/>
    <w:rsid w:val="003A5067"/>
    <w:rsid w:val="003C2B21"/>
    <w:rsid w:val="003F009B"/>
    <w:rsid w:val="00401BEE"/>
    <w:rsid w:val="00405CEA"/>
    <w:rsid w:val="00425642"/>
    <w:rsid w:val="0043031F"/>
    <w:rsid w:val="00434CF8"/>
    <w:rsid w:val="004446F0"/>
    <w:rsid w:val="0044721B"/>
    <w:rsid w:val="004612DC"/>
    <w:rsid w:val="00472207"/>
    <w:rsid w:val="004746BF"/>
    <w:rsid w:val="004A1BE7"/>
    <w:rsid w:val="004C3C15"/>
    <w:rsid w:val="004D2D8E"/>
    <w:rsid w:val="004E3B1A"/>
    <w:rsid w:val="004F47B9"/>
    <w:rsid w:val="00502549"/>
    <w:rsid w:val="00505D61"/>
    <w:rsid w:val="00514EDC"/>
    <w:rsid w:val="0051644B"/>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14AF2"/>
    <w:rsid w:val="00626049"/>
    <w:rsid w:val="006360F9"/>
    <w:rsid w:val="00662058"/>
    <w:rsid w:val="00662CB6"/>
    <w:rsid w:val="00667114"/>
    <w:rsid w:val="006804BD"/>
    <w:rsid w:val="006861EF"/>
    <w:rsid w:val="00692A21"/>
    <w:rsid w:val="006B7EC5"/>
    <w:rsid w:val="006C293B"/>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3270"/>
    <w:rsid w:val="007741BC"/>
    <w:rsid w:val="00774E68"/>
    <w:rsid w:val="007861DF"/>
    <w:rsid w:val="007A550F"/>
    <w:rsid w:val="007C14A3"/>
    <w:rsid w:val="007D6B85"/>
    <w:rsid w:val="007D7A92"/>
    <w:rsid w:val="007E4737"/>
    <w:rsid w:val="007E7B8D"/>
    <w:rsid w:val="007F4B17"/>
    <w:rsid w:val="0084192B"/>
    <w:rsid w:val="00846404"/>
    <w:rsid w:val="00855AE8"/>
    <w:rsid w:val="00882F98"/>
    <w:rsid w:val="008A3052"/>
    <w:rsid w:val="008A4087"/>
    <w:rsid w:val="008A58AB"/>
    <w:rsid w:val="008C5EB2"/>
    <w:rsid w:val="008E1695"/>
    <w:rsid w:val="008E24D6"/>
    <w:rsid w:val="008E42C6"/>
    <w:rsid w:val="0090434A"/>
    <w:rsid w:val="00912B69"/>
    <w:rsid w:val="00914A8E"/>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74CFB"/>
    <w:rsid w:val="00A8166A"/>
    <w:rsid w:val="00A86374"/>
    <w:rsid w:val="00AB70AD"/>
    <w:rsid w:val="00AD379D"/>
    <w:rsid w:val="00AD6DDA"/>
    <w:rsid w:val="00AF6F8E"/>
    <w:rsid w:val="00B42D68"/>
    <w:rsid w:val="00B5147B"/>
    <w:rsid w:val="00B57910"/>
    <w:rsid w:val="00B764FA"/>
    <w:rsid w:val="00B84DC9"/>
    <w:rsid w:val="00B85A0A"/>
    <w:rsid w:val="00B918B5"/>
    <w:rsid w:val="00B97F98"/>
    <w:rsid w:val="00BB58B5"/>
    <w:rsid w:val="00BB7E5E"/>
    <w:rsid w:val="00BC367B"/>
    <w:rsid w:val="00BD7237"/>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8442C"/>
    <w:rsid w:val="00C92655"/>
    <w:rsid w:val="00C95D79"/>
    <w:rsid w:val="00CA29F8"/>
    <w:rsid w:val="00CB155B"/>
    <w:rsid w:val="00CB739D"/>
    <w:rsid w:val="00CC267B"/>
    <w:rsid w:val="00CE03D0"/>
    <w:rsid w:val="00CF05EC"/>
    <w:rsid w:val="00CF3A92"/>
    <w:rsid w:val="00D24094"/>
    <w:rsid w:val="00D30745"/>
    <w:rsid w:val="00D372FD"/>
    <w:rsid w:val="00D47D5D"/>
    <w:rsid w:val="00D50090"/>
    <w:rsid w:val="00D61214"/>
    <w:rsid w:val="00D61C9A"/>
    <w:rsid w:val="00D717FE"/>
    <w:rsid w:val="00D749A6"/>
    <w:rsid w:val="00D75434"/>
    <w:rsid w:val="00D75F63"/>
    <w:rsid w:val="00D81A41"/>
    <w:rsid w:val="00D862E2"/>
    <w:rsid w:val="00D964F1"/>
    <w:rsid w:val="00DB3EBA"/>
    <w:rsid w:val="00DD3245"/>
    <w:rsid w:val="00DD392D"/>
    <w:rsid w:val="00DE04E4"/>
    <w:rsid w:val="00DE2695"/>
    <w:rsid w:val="00DE6E22"/>
    <w:rsid w:val="00DF1E26"/>
    <w:rsid w:val="00E25458"/>
    <w:rsid w:val="00E26DAE"/>
    <w:rsid w:val="00E55186"/>
    <w:rsid w:val="00E57778"/>
    <w:rsid w:val="00E61478"/>
    <w:rsid w:val="00E6366C"/>
    <w:rsid w:val="00E71F9A"/>
    <w:rsid w:val="00E75198"/>
    <w:rsid w:val="00E9721F"/>
    <w:rsid w:val="00EA75D2"/>
    <w:rsid w:val="00ED1D4E"/>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72709"/>
    <w:rsid w:val="00F90303"/>
    <w:rsid w:val="00F956EE"/>
    <w:rsid w:val="00FA7594"/>
    <w:rsid w:val="00FB3694"/>
    <w:rsid w:val="00FB71CC"/>
    <w:rsid w:val="00FC7127"/>
    <w:rsid w:val="00FE29F5"/>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E75198"/>
    <w:rPr>
      <w:color w:val="808080"/>
      <w:bdr w:space="0" w:sz="0" w:color="auto" w:val="none"/>
      <w:shd w:fill="auto" w:color="auto" w:val="clear"/>
    </w:rPr>
  </w:style>
  <w:style w:customStyle="true" w:styleId="eSPISCCParagraphDefaultFont" w:type="character">
    <w:name w:val="eSPIS_CC_Paragraph Default Font"/>
    <w:basedOn w:val="Zadanifontodlomka"/>
    <w:rsid w:val="00E751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5198"/>
    <w:rPr>
      <w:bdr w:space="0" w:sz="0" w:color="auto" w:val="none"/>
      <w:shd w:fill="FFFFCC" w:color="auto" w:val="clear"/>
      <w:lang w:val="hr-HR"/>
    </w:rPr>
  </w:style>
  <w:style w:customStyle="true" w:styleId="PozadinaSvijetloCrvena" w:type="character">
    <w:name w:val="Pozadina_SvijetloCrvena"/>
    <w:basedOn w:val="eSPISCCParagraphDefaultFont"/>
    <w:rsid w:val="00E751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51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E75198"/>
    <w:rPr>
      <w:color w:val="808080"/>
      <w:bdr w:color="auto" w:space="0" w:sz="0" w:val="none"/>
      <w:shd w:color="auto" w:fill="auto" w:val="clear"/>
    </w:rPr>
  </w:style>
  <w:style w:customStyle="1" w:styleId="eSPISCCParagraphDefaultFont" w:type="character">
    <w:name w:val="eSPIS_CC_Paragraph Default Font"/>
    <w:basedOn w:val="Zadanifontodlomka"/>
    <w:rsid w:val="00E751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5198"/>
    <w:rPr>
      <w:bdr w:color="auto" w:space="0" w:sz="0" w:val="none"/>
      <w:shd w:color="auto" w:fill="FFFFCC" w:val="clear"/>
      <w:lang w:val="hr-HR"/>
    </w:rPr>
  </w:style>
  <w:style w:customStyle="1" w:styleId="PozadinaSvijetloCrvena" w:type="character">
    <w:name w:val="Pozadina_SvijetloCrvena"/>
    <w:basedOn w:val="eSPISCCParagraphDefaultFont"/>
    <w:rsid w:val="00E751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51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svibnja 2019.</izvorni_sadrzaj>
    <derivirana_varijabla naziv="DomainObject.DatumDonosenjaOdluke_1">20.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968</izvorni_sadrzaj>
    <derivirana_varijabla naziv="DomainObject.Predmet.Broj_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St-968/2017</izvorni_sadrzaj>
    <derivirana_varijabla naziv="DomainObject.Predmet.OznakaBroj_1">St-968/2017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VIDIKORP PROMET j.d.o.o. zastupanog po punomoćniku Franjo Vidiček</izvorni_sadrzaj>
    <derivirana_varijabla naziv="DomainObject.Predmet.ProtustrankaFormated_1">  VIDIKORP PROMET j.d.o.o. zastupanog po punomoćniku Franjo Vidiček</derivirana_varijabla>
  </DomainObject.Predmet.ProtustrankaFormated>
  <DomainObject.Predmet.ProtustrankaFormatedOIB>
    <izvorni_sadrzaj>  VIDIKORP PROMET j.d.o.o., OIB 16369623023 zastupanog po punomoćniku Franjo Vidiček</izvorni_sadrzaj>
    <derivirana_varijabla naziv="DomainObject.Predmet.ProtustrankaFormatedOIB_1">  VIDIKORP PROMET j.d.o.o., OIB 16369623023 zastupanog po punomoćniku Franjo Vidiček</derivirana_varijabla>
  </DomainObject.Predmet.ProtustrankaFormatedOIB>
  <DomainObject.Predmet.ProtustrankaFormatedWithAdress>
    <izvorni_sadrzaj> VIDIKORP PROMET j.d.o.o., Župana Vratislava 6, 49240 Donja Stubica zastupanog po punomoćniku Franjo Vidiček</izvorni_sadrzaj>
    <derivirana_varijabla naziv="DomainObject.Predmet.ProtustrankaFormatedWithAdress_1"> VIDIKORP PROMET j.d.o.o., Župana Vratislava 6, 49240 Donja Stubica zastupanog po punomoćniku Franjo Vidiček</derivirana_varijabla>
  </DomainObject.Predmet.ProtustrankaFormatedWithAdress>
  <DomainObject.Predmet.ProtustrankaFormatedWithAdressOIB>
    <izvorni_sadrzaj> VIDIKORP PROMET j.d.o.o., OIB 16369623023, Župana Vratislava 6, 49240 Donja Stubica zastupanog po punomoćniku Franjo Vidiček</izvorni_sadrzaj>
    <derivirana_varijabla naziv="DomainObject.Predmet.ProtustrankaFormatedWithAdressOIB_1"> VIDIKORP PROMET j.d.o.o., OIB 16369623023, Župana Vratislava 6, 49240 Donja Stubica zastupanog po punomoćniku Franjo Vidiček</derivirana_varijabla>
  </DomainObject.Predmet.ProtustrankaFormatedWithAdressOIB>
  <DomainObject.Predmet.ProtustrankaWithAdress>
    <izvorni_sadrzaj>VIDIKORP PROMET j.d.o.o. Župana Vratislava 6, 49240 Donja Stubica</izvorni_sadrzaj>
    <derivirana_varijabla naziv="DomainObject.Predmet.ProtustrankaWithAdress_1">VIDIKORP PROMET j.d.o.o. Župana Vratislava 6, 49240 Donja Stubica</derivirana_varijabla>
  </DomainObject.Predmet.ProtustrankaWithAdress>
  <DomainObject.Predmet.ProtustrankaWithAdressOIB>
    <izvorni_sadrzaj>VIDIKORP PROMET j.d.o.o., OIB 16369623023, Župana Vratislava 6, 49240 Donja Stubica</izvorni_sadrzaj>
    <derivirana_varijabla naziv="DomainObject.Predmet.ProtustrankaWithAdressOIB_1">VIDIKORP PROMET j.d.o.o., OIB 16369623023, Župana Vratislava 6, 49240 Donja Stubica</derivirana_varijabla>
  </DomainObject.Predmet.ProtustrankaWithAdressOIB>
  <DomainObject.Predmet.ProtustrankaNazivFormated>
    <izvorni_sadrzaj>VIDIKORP PROMET j.d.o.o.</izvorni_sadrzaj>
    <derivirana_varijabla naziv="DomainObject.Predmet.ProtustrankaNazivFormated_1">VIDIKORP PROMET j.d.o.o.</derivirana_varijabla>
  </DomainObject.Predmet.ProtustrankaNazivFormated>
  <DomainObject.Predmet.ProtustrankaNazivFormatedOIB>
    <izvorni_sadrzaj>VIDIKORP PROMET j.d.o.o., OIB 16369623023</izvorni_sadrzaj>
    <derivirana_varijabla naziv="DomainObject.Predmet.ProtustrankaNazivFormatedOIB_1">VIDIKORP PROMET j.d.o.o., OIB 16369623023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VIDIKORP PROMET j.d.o.o.</izvorni_sadrzaj>
    <derivirana_varijabla naziv="DomainObject.Predmet.StrankaFormated_1">  VIDIKORP PROMET j.d.o.o.</derivirana_varijabla>
  </DomainObject.Predmet.StrankaFormated>
  <DomainObject.Predmet.StrankaFormatedOIB>
    <izvorni_sadrzaj>  VIDIKORP PROMET j.d.o.o., OIB 16369623023</izvorni_sadrzaj>
    <derivirana_varijabla naziv="DomainObject.Predmet.StrankaFormatedOIB_1">  VIDIKORP PROMET j.d.o.o., OIB 16369623023</derivirana_varijabla>
  </DomainObject.Predmet.StrankaFormatedOIB>
  <DomainObject.Predmet.StrankaFormatedWithAdress>
    <izvorni_sadrzaj> VIDIKORP PROMET j.d.o.o., Župana Vratislava 6, 49240 Donja Stubica</izvorni_sadrzaj>
    <derivirana_varijabla naziv="DomainObject.Predmet.StrankaFormatedWithAdress_1"> VIDIKORP PROMET j.d.o.o., Župana Vratislava 6, 49240 Donja Stubica</derivirana_varijabla>
  </DomainObject.Predmet.StrankaFormatedWithAdress>
  <DomainObject.Predmet.StrankaFormatedWithAdressOIB>
    <izvorni_sadrzaj> VIDIKORP PROMET j.d.o.o., OIB 16369623023, Župana Vratislava 6, 49240 Donja Stubica</izvorni_sadrzaj>
    <derivirana_varijabla naziv="DomainObject.Predmet.StrankaFormatedWithAdressOIB_1"> VIDIKORP PROMET j.d.o.o., OIB 16369623023, Župana Vratislava 6, 49240 Donja Stubica</derivirana_varijabla>
  </DomainObject.Predmet.StrankaFormatedWithAdressOIB>
  <DomainObject.Predmet.StrankaWithAdress>
    <izvorni_sadrzaj>VIDIKORP PROMET j.d.o.o. Župana Vratislava 6,49240 Donja Stubica</izvorni_sadrzaj>
    <derivirana_varijabla naziv="DomainObject.Predmet.StrankaWithAdress_1">VIDIKORP PROMET j.d.o.o. Župana Vratislava 6,49240 Donja Stubica</derivirana_varijabla>
  </DomainObject.Predmet.StrankaWithAdress>
  <DomainObject.Predmet.StrankaWithAdressOIB>
    <izvorni_sadrzaj>VIDIKORP PROMET j.d.o.o., OIB 16369623023, Župana Vratislava 6,49240 Donja Stubica</izvorni_sadrzaj>
    <derivirana_varijabla naziv="DomainObject.Predmet.StrankaWithAdressOIB_1">VIDIKORP PROMET j.d.o.o., OIB 16369623023, Župana Vratislava 6,49240 Donja Stubica</derivirana_varijabla>
  </DomainObject.Predmet.StrankaWithAdressOIB>
  <DomainObject.Predmet.StrankaNazivFormated>
    <izvorni_sadrzaj>VIDIKORP PROMET j.d.o.o.</izvorni_sadrzaj>
    <derivirana_varijabla naziv="DomainObject.Predmet.StrankaNazivFormated_1">VIDIKORP PROMET j.d.o.o.</derivirana_varijabla>
  </DomainObject.Predmet.StrankaNazivFormated>
  <DomainObject.Predmet.StrankaNazivFormatedOIB>
    <izvorni_sadrzaj>VIDIKORP PROMET j.d.o.o., OIB 16369623023</izvorni_sadrzaj>
    <derivirana_varijabla naziv="DomainObject.Predmet.StrankaNazivFormatedOIB_1">VIDIKORP PROMET j.d.o.o., OIB 16369623023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VIDIKORP PROMET j.d.o.o.</item>
    </izvorni_sadrzaj>
    <derivirana_varijabla naziv="DomainObject.Predmet.StrankaListFormated_1">
      <item>VIDIKORP PROMET j.d.o.o.</item>
    </derivirana_varijabla>
  </DomainObject.Predmet.StrankaListFormated>
  <DomainObject.Predmet.StrankaListFormatedOIB>
    <izvorni_sadrzaj>
      <item>VIDIKORP PROMET j.d.o.o., OIB 16369623023</item>
    </izvorni_sadrzaj>
    <derivirana_varijabla naziv="DomainObject.Predmet.StrankaListFormatedOIB_1">
      <item>VIDIKORP PROMET j.d.o.o., OIB 16369623023</item>
    </derivirana_varijabla>
  </DomainObject.Predmet.StrankaListFormatedOIB>
  <DomainObject.Predmet.StrankaListFormatedWithAdress>
    <izvorni_sadrzaj>
      <item>VIDIKORP PROMET j.d.o.o., Župana Vratislava 6, 49240 Donja Stubica</item>
    </izvorni_sadrzaj>
    <derivirana_varijabla naziv="DomainObject.Predmet.StrankaListFormatedWithAdress_1">
      <item>VIDIKORP PROMET j.d.o.o., Župana Vratislava 6, 49240 Donja Stubica</item>
    </derivirana_varijabla>
  </DomainObject.Predmet.StrankaListFormatedWithAdress>
  <DomainObject.Predmet.StrankaListFormatedWithAdressOIB>
    <izvorni_sadrzaj>
      <item>VIDIKORP PROMET j.d.o.o., OIB 16369623023, Župana Vratislava 6, 49240 Donja Stubica</item>
    </izvorni_sadrzaj>
    <derivirana_varijabla naziv="DomainObject.Predmet.StrankaListFormatedWithAdressOIB_1">
      <item>VIDIKORP PROMET j.d.o.o., OIB 16369623023, Župana Vratislava 6, 49240 Donja Stubica</item>
    </derivirana_varijabla>
  </DomainObject.Predmet.StrankaListFormatedWithAdressOIB>
  <DomainObject.Predmet.StrankaListNazivFormated>
    <izvorni_sadrzaj>
      <item>VIDIKORP PROMET j.d.o.o.</item>
    </izvorni_sadrzaj>
    <derivirana_varijabla naziv="DomainObject.Predmet.StrankaListNazivFormated_1">
      <item>VIDIKORP PROMET j.d.o.o.</item>
    </derivirana_varijabla>
  </DomainObject.Predmet.StrankaListNazivFormated>
  <DomainObject.Predmet.StrankaListNazivFormatedOIB>
    <izvorni_sadrzaj>
      <item>VIDIKORP PROMET j.d.o.o., OIB 16369623023</item>
    </izvorni_sadrzaj>
    <derivirana_varijabla naziv="DomainObject.Predmet.StrankaListNazivFormatedOIB_1">
      <item>VIDIKORP PROMET j.d.o.o., OIB 16369623023</item>
    </derivirana_varijabla>
  </DomainObject.Predmet.StrankaListNazivFormatedOIB>
  <DomainObject.Predmet.ProtuStrankaListFormated>
    <izvorni_sadrzaj>
      <item>VIDIKORP PROMET j.d.o.o. zastupanog po punomoćniku Franjo Vidiček</item>
    </izvorni_sadrzaj>
    <derivirana_varijabla naziv="DomainObject.Predmet.ProtuStrankaListFormated_1">
      <item>VIDIKORP PROMET j.d.o.o. zastupanog po punomoćniku Franjo Vidiček</item>
    </derivirana_varijabla>
  </DomainObject.Predmet.ProtuStrankaListFormated>
  <DomainObject.Predmet.ProtuStrankaListFormatedOIB>
    <izvorni_sadrzaj>
      <item>VIDIKORP PROMET j.d.o.o., OIB 16369623023 zastupanog po punomoćniku Franjo Vidiček</item>
    </izvorni_sadrzaj>
    <derivirana_varijabla naziv="DomainObject.Predmet.ProtuStrankaListFormatedOIB_1">
      <item>VIDIKORP PROMET j.d.o.o., OIB 16369623023 zastupanog po punomoćniku Franjo Vidiček</item>
    </derivirana_varijabla>
  </DomainObject.Predmet.ProtuStrankaListFormatedOIB>
  <DomainObject.Predmet.ProtuStrankaListFormatedWithAdress>
    <izvorni_sadrzaj>
      <item>VIDIKORP PROMET j.d.o.o., Župana Vratislava 6, 49240 Donja Stubica zastupanog po punomoćniku Franjo Vidiček</item>
    </izvorni_sadrzaj>
    <derivirana_varijabla naziv="DomainObject.Predmet.ProtuStrankaListFormatedWithAdress_1">
      <item>VIDIKORP PROMET j.d.o.o., Župana Vratislava 6, 49240 Donja Stubica zastupanog po punomoćniku Franjo Vidiček</item>
    </derivirana_varijabla>
  </DomainObject.Predmet.ProtuStrankaListFormatedWithAdress>
  <DomainObject.Predmet.ProtuStrankaListFormatedWithAdressOIB>
    <izvorni_sadrzaj>
      <item>VIDIKORP PROMET j.d.o.o., OIB 16369623023, Župana Vratislava 6, 49240 Donja Stubica zastupanog po punomoćniku Franjo Vidiček</item>
    </izvorni_sadrzaj>
    <derivirana_varijabla naziv="DomainObject.Predmet.ProtuStrankaListFormatedWithAdressOIB_1">
      <item>VIDIKORP PROMET j.d.o.o., OIB 16369623023, Župana Vratislava 6, 49240 Donja Stubica zastupanog po punomoćniku Franjo Vidiček</item>
    </derivirana_varijabla>
  </DomainObject.Predmet.ProtuStrankaListFormatedWithAdressOIB>
  <DomainObject.Predmet.ProtuStrankaListNazivFormated>
    <izvorni_sadrzaj>
      <item>VIDIKORP PROMET j.d.o.o.</item>
    </izvorni_sadrzaj>
    <derivirana_varijabla naziv="DomainObject.Predmet.ProtuStrankaListNazivFormated_1">
      <item>VIDIKORP PROMET j.d.o.o.</item>
    </derivirana_varijabla>
  </DomainObject.Predmet.ProtuStrankaListNazivFormated>
  <DomainObject.Predmet.ProtuStrankaListNazivFormatedOIB>
    <izvorni_sadrzaj>
      <item>VIDIKORP PROMET j.d.o.o., OIB 16369623023</item>
    </izvorni_sadrzaj>
    <derivirana_varijabla naziv="DomainObject.Predmet.ProtuStrankaListNazivFormatedOIB_1">
      <item>VIDIKORP PROMET j.d.o.o., OIB 16369623023</item>
    </derivirana_varijabla>
  </DomainObject.Predmet.ProtuStrankaListNazivFormatedOIB>
  <DomainObject.Predmet.OstaliListFormated>
    <izvorni_sadrzaj>
      <item>Franjo Vidiček punomoćnik sudionika u postupku VIDIKORP PROMET j.d.o.o.</item>
    </izvorni_sadrzaj>
    <derivirana_varijabla naziv="DomainObject.Predmet.OstaliListFormated_1">
      <item>Franjo Vidiček punomoćnik sudionika u postupku VIDIKORP PROMET j.d.o.o.</item>
    </derivirana_varijabla>
  </DomainObject.Predmet.OstaliListFormated>
  <DomainObject.Predmet.OstaliListFormatedOIB>
    <izvorni_sadrzaj>
      <item>Franjo Vidiček, OIB 72127798895 punomoćnik sudionika u postupku VIDIKORP PROMET j.d.o.o.</item>
    </izvorni_sadrzaj>
    <derivirana_varijabla naziv="DomainObject.Predmet.OstaliListFormatedOIB_1">
      <item>Franjo Vidiček, OIB 72127798895 punomoćnik sudionika u postupku VIDIKORP PROMET j.d.o.o.</item>
    </derivirana_varijabla>
  </DomainObject.Predmet.OstaliListFormatedOIB>
  <DomainObject.Predmet.OstaliListFormatedWithAdress>
    <izvorni_sadrzaj>
      <item>Franjo Vidiček, Žup.vratislava 6, 49240 Donja Stubica punomoćnik sudionika u postupku VIDIKORP PROMET j.d.o.o.</item>
    </izvorni_sadrzaj>
    <derivirana_varijabla naziv="DomainObject.Predmet.OstaliListFormatedWithAdress_1">
      <item>Franjo Vidiček, Žup.vratislava 6, 49240 Donja Stubica punomoćnik sudionika u postupku VIDIKORP PROMET j.d.o.o.</item>
    </derivirana_varijabla>
  </DomainObject.Predmet.OstaliListFormatedWithAdress>
  <DomainObject.Predmet.OstaliListFormatedWithAdressOIB>
    <izvorni_sadrzaj>
      <item>Franjo Vidiček, OIB 72127798895, Žup.vratislava 6, 49240 Donja Stubica punomoćnik sudionika u postupku VIDIKORP PROMET j.d.o.o.</item>
    </izvorni_sadrzaj>
    <derivirana_varijabla naziv="DomainObject.Predmet.OstaliListFormatedWithAdressOIB_1">
      <item>Franjo Vidiček, OIB 72127798895, Žup.vratislava 6, 49240 Donja Stubica punomoćnik sudionika u postupku VIDIKORP PROMET j.d.o.o.</item>
    </derivirana_varijabla>
  </DomainObject.Predmet.OstaliListFormatedWithAdressOIB>
  <DomainObject.Predmet.OstaliListNazivFormated>
    <izvorni_sadrzaj>
      <item>Franjo Vidiček</item>
    </izvorni_sadrzaj>
    <derivirana_varijabla naziv="DomainObject.Predmet.OstaliListNazivFormated_1">
      <item>Franjo Vidiček</item>
    </derivirana_varijabla>
  </DomainObject.Predmet.OstaliListNazivFormated>
  <DomainObject.Predmet.OstaliListNazivFormatedOIB>
    <izvorni_sadrzaj>
      <item>Franjo Vidiček, OIB 72127798895</item>
    </izvorni_sadrzaj>
    <derivirana_varijabla naziv="DomainObject.Predmet.OstaliListNazivFormatedOIB_1">
      <item>Franjo Vidiček, OIB 72127798895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2019.</izvorni_sadrzaj>
    <derivirana_varijabla naziv="DomainObject.Datum_1">20. svibnja 2019.</derivirana_varijabla>
  </DomainObject.Datum>
  <DomainObject.PoslovniBrojDokumenta>
    <izvorni_sadrzaj/>
    <derivirana_varijabla naziv="DomainObject.PoslovniBrojDokumenta_1"/>
  </DomainObject.PoslovniBrojDokumenta>
  <DomainObject.Predmet.StrankaIDrugi>
    <izvorni_sadrzaj>VIDIKORP PROMET j.d.o.o.</izvorni_sadrzaj>
    <derivirana_varijabla naziv="DomainObject.Predmet.StrankaIDrugi_1">VIDIKORP PROMET j.d.o.o.</derivirana_varijabla>
  </DomainObject.Predmet.StrankaIDrugi>
  <DomainObject.Predmet.ProtustrankaIDrugi>
    <izvorni_sadrzaj>VIDIKORP PROMET j.d.o.o.</izvorni_sadrzaj>
    <derivirana_varijabla naziv="DomainObject.Predmet.ProtustrankaIDrugi_1">VIDIKORP PROMET j.d.o.o.</derivirana_varijabla>
  </DomainObject.Predmet.ProtustrankaIDrugi>
  <DomainObject.Predmet.StrankaIDrugiAdressOIB>
    <izvorni_sadrzaj>VIDIKORP PROMET j.d.o.o., OIB 16369623023, Župana Vratislava 6, 49240 Donja Stubica</izvorni_sadrzaj>
    <derivirana_varijabla naziv="DomainObject.Predmet.StrankaIDrugiAdressOIB_1">VIDIKORP PROMET j.d.o.o., OIB 16369623023, Župana Vratislava 6, 49240 Donja Stubica</derivirana_varijabla>
  </DomainObject.Predmet.StrankaIDrugiAdressOIB>
  <DomainObject.Predmet.ProtustrankaIDrugiAdressOIB>
    <izvorni_sadrzaj>VIDIKORP PROMET j.d.o.o., OIB 16369623023, Župana Vratislava 6, 49240 Donja Stubica</izvorni_sadrzaj>
    <derivirana_varijabla naziv="DomainObject.Predmet.ProtustrankaIDrugiAdressOIB_1">VIDIKORP PROMET j.d.o.o., OIB 16369623023, Župana Vratislava 6,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VIDIKORP PROMET j.d.o.o.</item>
      <item>VIDIKORP PROMET j.d.o.o.</item>
      <item>Franjo Vidiček</item>
    </izvorni_sadrzaj>
    <derivirana_varijabla naziv="DomainObject.Predmet.SudioniciListNaziv_1">
      <item>VIDIKORP PROMET j.d.o.o.</item>
      <item>VIDIKORP PROMET j.d.o.o.</item>
      <item>Franjo Vidiček</item>
    </derivirana_varijabla>
  </DomainObject.Predmet.SudioniciListNaziv>
  <DomainObject.Predmet.SudioniciListAdressOIB>
    <izvorni_sadrzaj>
      <item>VIDIKORP PROMET j.d.o.o., OIB 16369623023, Župana Vratislava 6,49240 Donja Stubica</item>
      <item>VIDIKORP PROMET j.d.o.o., OIB 16369623023, Župana Vratislava 6,49240 Donja Stubica</item>
      <item>Franjo Vidiček, OIB 72127798895, Žup.vratislava 6,49240 Donja Stubica</item>
    </izvorni_sadrzaj>
    <derivirana_varijabla naziv="DomainObject.Predmet.SudioniciListAdressOIB_1">
      <item>VIDIKORP PROMET j.d.o.o., OIB 16369623023, Župana Vratislava 6,49240 Donja Stubica</item>
      <item>VIDIKORP PROMET j.d.o.o., OIB 16369623023, Župana Vratislava 6,49240 Donja Stubica</item>
      <item>Franjo Vidiček, OIB 72127798895, Žup.vratislava 6,49240 Donja Stubica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16369623023</item>
      <item>, OIB 16369623023</item>
      <item>, OIB 72127798895</item>
    </izvorni_sadrzaj>
    <derivirana_varijabla naziv="DomainObject.Predmet.SudioniciListNazivOIB_1">
      <item>, OIB 16369623023</item>
      <item>, OIB 16369623023</item>
      <item>, OIB 72127798895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ožujka 2019.</izvorni_sadrzaj>
    <derivirana_varijabla naziv="DomainObject.Predmet.DatumZadnjeOdrzaneSudskeRadnje_1">22. ožujka 2019.</derivirana_varijabla>
  </DomainObject.Predmet.DatumZadnjeOdrzaneSudskeRadnje>
  <DomainObject.PredzadnjaOdlukaIzPredmeta.DatumDonosenjaOdluke>
    <izvorni_sadrzaj>18. veljače 2019.</izvorni_sadrzaj>
    <derivirana_varijabla naziv="DomainObject.PredzadnjaOdlukaIzPredmeta.DatumDonosenjaOdluke_1">18. veljače 2019.</derivirana_varijabla>
  </DomainObject.PredzadnjaOdlukaIzPredmeta.DatumDonosenjaOdluke>
  <DomainObject.PredzadnjaOdlukaIzPredmeta.Oznaka>
    <izvorni_sadrzaj>St-968/2017-11</izvorni_sadrzaj>
    <derivirana_varijabla naziv="DomainObject.PredzadnjaOdlukaIzPredmeta.Oznaka_1">St-968/2017-11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1738</properties:Words>
  <properties:Characters>9816</properties:Characters>
  <properties:Lines>183</properties:Lines>
  <properties:Paragraphs>48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2019-05-20T10:38:00Z</dcterms:created>
  <dc:creator>Korisnik</dc:creator>
  <cp:lastModifiedBy>Renata Klokočki</cp:lastModifiedBy>
  <cp:lastPrinted>2019-05-20T10:51:00Z</cp:lastPrinted>
  <dcterms:modified xmlns:xsi="http://www.w3.org/2001/XMLSchema-instance" xsi:type="dcterms:W3CDTF">2019-05-20T10:53:00Z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 VIDIKORP PROMET-privremeni.docx)</vt:lpwstr>
  </prop:property>
  <prop:property name="CC_coloring" pid="4" fmtid="{D5CDD505-2E9C-101B-9397-08002B2CF9AE}">
    <vt:bool>false</vt:bool>
  </prop:property>
  <prop:property name="BrojStranica" pid="5" fmtid="{D5CDD505-2E9C-101B-9397-08002B2CF9AE}">
    <vt:i4>4</vt:i4>
  </prop:property>
</prop:Properties>
</file>