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8209" w14:paraId="b988209" w:rsidRDefault="00AE649C" w:rsidP="00FA5B5E" w:rsidR="00AE649C">
      <w:pPr>
        <w:pStyle w:val="Naslov3"/>
        <w15:collapsed w:val="false"/>
      </w:pPr>
    </w:p>
    <w:p w:rsidRDefault="006C21C6" w:rsidP="006C21C6" w:rsidR="006C21C6">
      <w:pPr>
        <w:spacing w:after="0"/>
      </w:pPr>
      <w:r>
        <w:t>REPUBLIKA HRVATSKA</w:t>
      </w:r>
    </w:p>
    <w:p w:rsidRDefault="006C21C6" w:rsidP="006C21C6" w:rsidR="006C21C6">
      <w:pPr>
        <w:spacing w:after="0"/>
      </w:pPr>
      <w:r>
        <w:t>Trgovački sud u Varaždinu</w:t>
      </w:r>
    </w:p>
    <w:p w:rsidRDefault="006C21C6" w:rsidP="006C21C6" w:rsidR="006C21C6">
      <w:pPr>
        <w:spacing w:after="0"/>
      </w:pPr>
      <w:r>
        <w:t>Varaždin, Braće Radić br. 2.</w:t>
      </w:r>
    </w:p>
    <w:p w:rsidRDefault="006C21C6" w:rsidP="006C21C6" w:rsidR="006C21C6" w:rsidRPr="006C21C6">
      <w:pPr>
        <w:spacing w:after="0"/>
      </w:pPr>
    </w:p>
    <w:p w:rsidRDefault="00937FF9" w:rsidP="00D423E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6C21C6" w:rsidP="006C21C6" w:rsidR="006C21C6">
      <w:pPr>
        <w:spacing w:after="0"/>
        <w:jc w:val="center"/>
      </w:pPr>
      <w:r>
        <w:t>R E P U B L I K A      H R V A T S K A</w:t>
      </w:r>
    </w:p>
    <w:p w:rsidRDefault="006C21C6" w:rsidP="006C21C6" w:rsidR="006C21C6">
      <w:pPr>
        <w:spacing w:after="0"/>
        <w:jc w:val="center"/>
      </w:pPr>
    </w:p>
    <w:p w:rsidRDefault="006C21C6" w:rsidP="006C21C6" w:rsidR="006C21C6">
      <w:pPr>
        <w:spacing w:after="0"/>
        <w:jc w:val="center"/>
      </w:pPr>
      <w:r>
        <w:t>R   J   E   Š   E   NJ   E</w:t>
      </w:r>
    </w:p>
    <w:p w:rsidRDefault="006C21C6" w:rsidP="006C21C6" w:rsidR="006C21C6">
      <w:pPr>
        <w:tabs>
          <w:tab w:pos="851" w:val="left"/>
        </w:tabs>
        <w:spacing w:after="0"/>
        <w:jc w:val="both"/>
      </w:pPr>
    </w:p>
    <w:p w:rsidRDefault="006C21C6" w:rsidP="006C21C6" w:rsidR="006C21C6">
      <w:pPr>
        <w:tabs>
          <w:tab w:pos="851" w:val="left"/>
        </w:tabs>
        <w:spacing w:after="0"/>
        <w:jc w:val="both"/>
        <w:rPr>
          <w:b/>
        </w:rPr>
      </w:pPr>
      <w:r>
        <w:tab/>
        <w:t>TRGOVAČKI SUD U VARAŽDINU, po sucu toga suda</w:t>
      </w:r>
      <w:r>
        <w:rPr>
          <w:color w:val="FF6600"/>
        </w:rPr>
        <w:t xml:space="preserve"> </w:t>
      </w:r>
      <w:r>
        <w:t xml:space="preserve">Hugu </w:t>
      </w:r>
      <w:proofErr w:type="spellStart"/>
      <w:r>
        <w:t>Wedemeyeru</w:t>
      </w:r>
      <w:proofErr w:type="spellEnd"/>
      <w:r>
        <w:t xml:space="preserve">, u stečajnom predmetu nad stečajnim dužnikom INTERCARGO d.o.o. „u stečaju“, iz </w:t>
      </w:r>
      <w:proofErr w:type="spellStart"/>
      <w:r>
        <w:t>Zbelave</w:t>
      </w:r>
      <w:proofErr w:type="spellEnd"/>
      <w:r>
        <w:t xml:space="preserve">, Varaždinska br. 133, 42202 </w:t>
      </w:r>
      <w:proofErr w:type="spellStart"/>
      <w:r>
        <w:t>Trnovec</w:t>
      </w:r>
      <w:proofErr w:type="spellEnd"/>
      <w:r>
        <w:t xml:space="preserve"> </w:t>
      </w:r>
      <w:proofErr w:type="spellStart"/>
      <w:r>
        <w:t>Bartolovečki</w:t>
      </w:r>
      <w:proofErr w:type="spellEnd"/>
      <w:r>
        <w:t>, OIB: 65891348804, kojeg zastupa stečajni upravitelj Pavao Mrkonjić, iz Zagreba, Ante Topić Mimare br. 24,</w:t>
      </w:r>
      <w:r>
        <w:rPr>
          <w:b/>
        </w:rPr>
        <w:t xml:space="preserve"> </w:t>
      </w:r>
      <w:r>
        <w:t xml:space="preserve">izvan ročišta 18. studenoga 2016. </w:t>
      </w:r>
    </w:p>
    <w:p w:rsidRDefault="006C21C6" w:rsidP="006C21C6" w:rsidR="006C21C6">
      <w:pPr>
        <w:spacing w:after="0"/>
        <w:jc w:val="both"/>
        <w:rPr>
          <w:b/>
        </w:rPr>
      </w:pPr>
    </w:p>
    <w:p w:rsidRDefault="006C21C6" w:rsidP="006C21C6" w:rsidR="006C21C6">
      <w:pPr>
        <w:spacing w:after="0"/>
        <w:jc w:val="center"/>
      </w:pPr>
      <w:r>
        <w:t>r i j e š i o       j e</w:t>
      </w:r>
    </w:p>
    <w:p w:rsidRDefault="006C21C6" w:rsidP="006C21C6" w:rsidR="006C21C6">
      <w:pPr>
        <w:spacing w:after="0"/>
        <w:jc w:val="both"/>
      </w:pPr>
    </w:p>
    <w:p w:rsidRDefault="006C21C6" w:rsidP="006C21C6" w:rsidR="006C21C6">
      <w:pPr>
        <w:jc w:val="both"/>
      </w:pPr>
      <w:r>
        <w:t xml:space="preserve"> </w:t>
      </w:r>
      <w:r>
        <w:tab/>
        <w:t xml:space="preserve">Ispitno i izvještajno ročište određeno za dan 28. studenoga 2016. </w:t>
      </w:r>
      <w:r w:rsidR="007F3BF1">
        <w:t>zbog nemogućnosti poštivanja zakonskih rokova sastavljanja, te objave tablice prijavljenih tražbina na e-oglasnoj ploči ovoga suda</w:t>
      </w:r>
      <w:r>
        <w:t xml:space="preserve">  </w:t>
      </w:r>
      <w:r>
        <w:rPr>
          <w:b/>
        </w:rPr>
        <w:t xml:space="preserve"> </w:t>
      </w:r>
      <w:r>
        <w:t>o d g a đ a      s e    i određuje se novo ispitno i izvještajno ročište za dan</w:t>
      </w:r>
    </w:p>
    <w:p w:rsidRDefault="006C21C6" w:rsidP="006C21C6" w:rsidR="006C21C6">
      <w:pPr>
        <w:jc w:val="center"/>
        <w:rPr>
          <w:u w:val="single"/>
        </w:rPr>
      </w:pPr>
      <w:r>
        <w:rPr>
          <w:u w:val="single"/>
        </w:rPr>
        <w:t xml:space="preserve">20. siječnja 2017.  u  12,30  sati,  u  sobi  broj  </w:t>
      </w:r>
      <w:r>
        <w:rPr>
          <w:sz w:val="28"/>
          <w:szCs w:val="28"/>
          <w:u w:val="single"/>
        </w:rPr>
        <w:t>222</w:t>
      </w:r>
      <w:r>
        <w:rPr>
          <w:u w:val="single"/>
        </w:rPr>
        <w:t>,  drugi  kat,</w:t>
      </w:r>
    </w:p>
    <w:p w:rsidRDefault="006C21C6" w:rsidP="006C21C6" w:rsidR="006C21C6">
      <w:pPr>
        <w:jc w:val="center"/>
        <w:rPr>
          <w:u w:val="single"/>
        </w:rPr>
      </w:pPr>
      <w:r>
        <w:rPr>
          <w:u w:val="single"/>
        </w:rPr>
        <w:t>u Varaždinu, Braće Radić br. 2.</w:t>
      </w:r>
    </w:p>
    <w:p w:rsidRDefault="006C21C6" w:rsidP="006C21C6" w:rsidR="006C21C6">
      <w:pPr>
        <w:jc w:val="both"/>
      </w:pPr>
      <w:r>
        <w:tab/>
        <w:t>Na ročište se pozivaju :</w:t>
      </w:r>
    </w:p>
    <w:p w:rsidRDefault="006C21C6" w:rsidP="006C21C6" w:rsidR="006C21C6">
      <w:pPr>
        <w:tabs>
          <w:tab w:pos="0" w:val="left"/>
        </w:tabs>
        <w:spacing w:after="0"/>
        <w:jc w:val="both"/>
      </w:pPr>
      <w:r>
        <w:t>- stečajni upravitelj Pavao Mrkonjić, iz Zagreba, Ante Topić Mimare br. 24,</w:t>
      </w:r>
    </w:p>
    <w:p w:rsidRDefault="00783335" w:rsidP="006C21C6" w:rsidR="00783335">
      <w:pPr>
        <w:spacing w:after="0"/>
        <w:jc w:val="both"/>
      </w:pPr>
    </w:p>
    <w:p w:rsidRDefault="006C21C6" w:rsidP="006C21C6" w:rsidR="006C21C6">
      <w:pPr>
        <w:spacing w:after="0"/>
        <w:jc w:val="both"/>
      </w:pPr>
      <w:r>
        <w:t>-</w:t>
      </w:r>
      <w:r w:rsidRPr="006C21C6">
        <w:t xml:space="preserve"> </w:t>
      </w:r>
      <w:r>
        <w:t>predlagatelj Financijska agencija, Regionalni centar Zagreb, Podružnica</w:t>
      </w:r>
    </w:p>
    <w:p w:rsidRDefault="006C21C6" w:rsidP="006C21C6" w:rsidR="006C21C6">
      <w:pPr>
        <w:spacing w:after="0"/>
        <w:jc w:val="both"/>
      </w:pPr>
      <w:r>
        <w:t xml:space="preserve">  Varaždin, A. Cesarca br. 2, </w:t>
      </w:r>
    </w:p>
    <w:p w:rsidRDefault="00783335" w:rsidP="006C21C6" w:rsidR="00783335">
      <w:pPr>
        <w:spacing w:after="0"/>
        <w:jc w:val="both"/>
      </w:pPr>
    </w:p>
    <w:p w:rsidRDefault="006C21C6" w:rsidP="006C21C6" w:rsidR="006C21C6">
      <w:pPr>
        <w:spacing w:after="0"/>
        <w:jc w:val="both"/>
      </w:pPr>
      <w:r>
        <w:t>-</w:t>
      </w:r>
      <w:r w:rsidRPr="006C21C6">
        <w:t xml:space="preserve"> </w:t>
      </w:r>
      <w:r>
        <w:t xml:space="preserve">Republika Hrvatska, Ministarstvo financija, Porezna uprava, Područni ured </w:t>
      </w:r>
    </w:p>
    <w:p w:rsidRDefault="006C21C6" w:rsidP="006C21C6" w:rsidR="006C21C6">
      <w:pPr>
        <w:spacing w:after="0"/>
        <w:jc w:val="both"/>
      </w:pPr>
      <w:r>
        <w:t xml:space="preserve">  Sjeverna Hrvatska, Varaždin, </w:t>
      </w:r>
      <w:proofErr w:type="spellStart"/>
      <w:r>
        <w:t>Graberje</w:t>
      </w:r>
      <w:proofErr w:type="spellEnd"/>
      <w:r>
        <w:t xml:space="preserve"> br. 4, zastupana po Županijskom </w:t>
      </w:r>
    </w:p>
    <w:p w:rsidRDefault="006C21C6" w:rsidP="006C21C6" w:rsidR="006C21C6">
      <w:pPr>
        <w:spacing w:after="0"/>
        <w:jc w:val="both"/>
      </w:pPr>
      <w:r>
        <w:t xml:space="preserve">  državnom odvjetništvu u Varaždinu,</w:t>
      </w:r>
    </w:p>
    <w:p w:rsidRDefault="00783335" w:rsidP="006C21C6" w:rsidR="00783335">
      <w:pPr>
        <w:spacing w:after="0"/>
        <w:jc w:val="both"/>
      </w:pPr>
    </w:p>
    <w:p w:rsidRDefault="00783335" w:rsidP="006C21C6" w:rsidR="00B13FBC">
      <w:pPr>
        <w:spacing w:after="0"/>
        <w:jc w:val="both"/>
      </w:pPr>
      <w:r>
        <w:t>-ostali vjerovnici putem e-O</w:t>
      </w:r>
      <w:r w:rsidR="00B13FBC">
        <w:t>glasne ploče ovoga suda.</w:t>
      </w:r>
    </w:p>
    <w:p w:rsidRDefault="006C21C6" w:rsidP="00B13FBC" w:rsidR="006C21C6" w:rsidRPr="00B13FBC">
      <w:pPr>
        <w:spacing w:after="0"/>
        <w:rPr>
          <w:color w:val="FF6600"/>
        </w:rPr>
      </w:pPr>
    </w:p>
    <w:p w:rsidRDefault="006C21C6" w:rsidP="006C21C6" w:rsidR="006C21C6">
      <w:pPr>
        <w:tabs>
          <w:tab w:pos="851" w:val="left"/>
        </w:tabs>
        <w:spacing w:after="0"/>
        <w:jc w:val="both"/>
      </w:pPr>
      <w:r>
        <w:tab/>
      </w:r>
    </w:p>
    <w:p w:rsidRDefault="006C21C6" w:rsidP="006C21C6" w:rsidR="006C21C6">
      <w:pPr>
        <w:spacing w:after="0"/>
        <w:jc w:val="center"/>
      </w:pPr>
      <w:r>
        <w:t xml:space="preserve">U Varaždinu, 18. studenoga 2016. </w:t>
      </w:r>
    </w:p>
    <w:p w:rsidRDefault="006C21C6" w:rsidP="006C21C6" w:rsidR="006C21C6">
      <w:pPr>
        <w:spacing w:after="0"/>
      </w:pPr>
    </w:p>
    <w:p w:rsidRDefault="006C21C6" w:rsidP="006C21C6" w:rsidR="006C21C6">
      <w:pPr>
        <w:spacing w:after="0"/>
      </w:pPr>
    </w:p>
    <w:p w:rsidRDefault="006C21C6" w:rsidP="006C21C6" w:rsidR="006C21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B72505" w:rsidP="006C21C6" w:rsidR="00B72505">
      <w:pPr>
        <w:spacing w:after="0"/>
        <w:jc w:val="both"/>
      </w:pPr>
    </w:p>
    <w:p w:rsidRDefault="006C21C6" w:rsidP="00D423EE" w:rsidR="006C21C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423EE">
        <w:t xml:space="preserve"> </w:t>
      </w:r>
      <w:r>
        <w:t xml:space="preserve"> </w:t>
      </w:r>
      <w:r w:rsidR="00B72505">
        <w:t xml:space="preserve"> 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</w:p>
    <w:p w:rsidRDefault="006C21C6" w:rsidP="006C21C6" w:rsidR="006C21C6">
      <w:pPr>
        <w:spacing w:after="0"/>
        <w:jc w:val="both"/>
      </w:pPr>
    </w:p>
    <w:p w:rsidRDefault="006C21C6" w:rsidP="006C21C6" w:rsidR="006C21C6">
      <w:pPr>
        <w:spacing w:after="0"/>
        <w:jc w:val="both"/>
      </w:pPr>
      <w:r>
        <w:t>DNA :</w:t>
      </w:r>
    </w:p>
    <w:p w:rsidRDefault="006C21C6" w:rsidP="006C21C6" w:rsidR="006C21C6">
      <w:pPr>
        <w:spacing w:after="0"/>
        <w:jc w:val="both"/>
      </w:pPr>
    </w:p>
    <w:p w:rsidRDefault="003A7231" w:rsidP="003A7231" w:rsidR="003A7231">
      <w:pPr>
        <w:tabs>
          <w:tab w:pos="0" w:val="left"/>
        </w:tabs>
        <w:spacing w:after="0"/>
        <w:jc w:val="both"/>
      </w:pPr>
      <w:r>
        <w:t>- stečajni upravitelj Pavao Mrkonjić, iz Zagreba, Ante Topić Mimare br. 24,</w:t>
      </w:r>
    </w:p>
    <w:p w:rsidRDefault="003A7231" w:rsidP="003A7231" w:rsidR="003A7231">
      <w:pPr>
        <w:spacing w:after="0"/>
        <w:jc w:val="both"/>
      </w:pPr>
    </w:p>
    <w:p w:rsidRDefault="003A7231" w:rsidP="003A7231" w:rsidR="003A7231">
      <w:pPr>
        <w:spacing w:after="0"/>
        <w:jc w:val="both"/>
      </w:pPr>
      <w:r>
        <w:t>-</w:t>
      </w:r>
      <w:r w:rsidRPr="006C21C6">
        <w:t xml:space="preserve"> </w:t>
      </w:r>
      <w:r>
        <w:t>predlagatelj Financijska agencija, Regionalni centar Zagreb, Podružnica</w:t>
      </w:r>
    </w:p>
    <w:p w:rsidRDefault="003A7231" w:rsidP="003A7231" w:rsidR="003A7231">
      <w:pPr>
        <w:spacing w:after="0"/>
        <w:jc w:val="both"/>
      </w:pPr>
      <w:r>
        <w:t xml:space="preserve">  Varaždin, A. Cesarca br. 2, </w:t>
      </w:r>
    </w:p>
    <w:p w:rsidRDefault="003A7231" w:rsidP="003A7231" w:rsidR="003A7231">
      <w:pPr>
        <w:spacing w:after="0"/>
        <w:jc w:val="both"/>
      </w:pPr>
    </w:p>
    <w:p w:rsidRDefault="003A7231" w:rsidP="003A7231" w:rsidR="003A7231">
      <w:pPr>
        <w:spacing w:after="0"/>
        <w:jc w:val="both"/>
      </w:pPr>
      <w:r>
        <w:t>-</w:t>
      </w:r>
      <w:r w:rsidRPr="006C21C6">
        <w:t xml:space="preserve"> </w:t>
      </w:r>
      <w:r>
        <w:t xml:space="preserve">Republika Hrvatska, Ministarstvo financija, Porezna uprava, Područni ured </w:t>
      </w:r>
    </w:p>
    <w:p w:rsidRDefault="003A7231" w:rsidP="003A7231" w:rsidR="003A7231">
      <w:pPr>
        <w:spacing w:after="0"/>
        <w:jc w:val="both"/>
      </w:pPr>
      <w:r>
        <w:t xml:space="preserve">  Sjeverna Hrvatska, Varaždin, </w:t>
      </w:r>
      <w:proofErr w:type="spellStart"/>
      <w:r>
        <w:t>Graberje</w:t>
      </w:r>
      <w:proofErr w:type="spellEnd"/>
      <w:r>
        <w:t xml:space="preserve"> br. 4, zastupana po Županijskom </w:t>
      </w:r>
    </w:p>
    <w:p w:rsidRDefault="003A7231" w:rsidP="003A7231" w:rsidR="003A7231">
      <w:pPr>
        <w:spacing w:after="0"/>
        <w:jc w:val="both"/>
      </w:pPr>
      <w:r>
        <w:t xml:space="preserve">  državnom odvjetništvu u Varaždinu,</w:t>
      </w:r>
    </w:p>
    <w:p w:rsidRDefault="006C21C6" w:rsidP="006C21C6" w:rsidR="006C21C6">
      <w:pPr>
        <w:spacing w:after="0"/>
        <w:jc w:val="both"/>
      </w:pPr>
    </w:p>
    <w:p w:rsidRDefault="006C21C6" w:rsidP="006358FB" w:rsidR="006C21C6">
      <w:pPr>
        <w:spacing w:after="0"/>
      </w:pPr>
      <w:r>
        <w:t>e-Oglasna ploča ovoga suda,</w:t>
      </w:r>
    </w:p>
    <w:p w:rsidRDefault="006C21C6" w:rsidP="006C21C6" w:rsidR="006C21C6">
      <w:pPr>
        <w:spacing w:after="0"/>
        <w:jc w:val="both"/>
      </w:pPr>
    </w:p>
    <w:p w:rsidRDefault="003A7231" w:rsidP="006C21C6" w:rsidR="003A7231">
      <w:pPr>
        <w:spacing w:after="0"/>
        <w:jc w:val="both"/>
      </w:pPr>
    </w:p>
    <w:p w:rsidRDefault="003A7231" w:rsidP="006C21C6" w:rsidR="003A7231">
      <w:pPr>
        <w:spacing w:after="0"/>
        <w:jc w:val="both"/>
      </w:pPr>
    </w:p>
    <w:p w:rsidRDefault="006C21C6" w:rsidP="006C21C6" w:rsidR="006C21C6">
      <w:pPr>
        <w:spacing w:after="0"/>
        <w:jc w:val="both"/>
      </w:pPr>
      <w:r>
        <w:t>Pisarnica - ispitno i i</w:t>
      </w:r>
      <w:r w:rsidR="003A7231">
        <w:t>zvje</w:t>
      </w:r>
      <w:r w:rsidR="00F01C5B">
        <w:t>štajno ročište 20. siječnja 2017</w:t>
      </w:r>
      <w:r>
        <w:t>. u 12,30 sati.</w:t>
      </w:r>
    </w:p>
    <w:p w:rsidRDefault="006C21C6" w:rsidP="006C21C6" w:rsidR="006C21C6">
      <w:pPr>
        <w:spacing w:after="0"/>
        <w:jc w:val="both"/>
      </w:pPr>
    </w:p>
    <w:p w:rsidRDefault="006C21C6" w:rsidP="006C21C6" w:rsidR="006C21C6">
      <w:pPr>
        <w:spacing w:after="0"/>
        <w:jc w:val="both"/>
      </w:pPr>
    </w:p>
    <w:p w:rsidRDefault="006C21C6" w:rsidP="006C21C6" w:rsidR="006C21C6">
      <w:pPr>
        <w:spacing w:after="0"/>
        <w:jc w:val="center"/>
      </w:pPr>
      <w:r>
        <w:t xml:space="preserve">U Varaždinu, 18. studenoga 2016. </w:t>
      </w:r>
    </w:p>
    <w:p w:rsidRDefault="006C21C6" w:rsidP="006C21C6" w:rsidR="006C21C6">
      <w:pPr>
        <w:spacing w:after="0"/>
        <w:jc w:val="both"/>
      </w:pPr>
    </w:p>
    <w:p w:rsidRDefault="006C21C6" w:rsidP="006C21C6" w:rsidR="006C21C6">
      <w:pPr>
        <w:spacing w:after="0"/>
        <w:jc w:val="both"/>
      </w:pPr>
      <w:r>
        <w:tab/>
        <w:t xml:space="preserve">                                                                                                         SUDAC :</w:t>
      </w:r>
    </w:p>
    <w:p w:rsidRDefault="006C21C6" w:rsidP="006C21C6" w:rsidR="006C21C6">
      <w:pPr>
        <w:pStyle w:val="Naslovdokumenta"/>
      </w:pPr>
    </w:p>
    <w:p w:rsidRDefault="006C21C6" w:rsidP="006C21C6" w:rsidR="006C21C6">
      <w:pPr>
        <w:pStyle w:val="Poetniodjeljak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C9F" w:rsidP="00537B78" w:rsidR="00CE4C9F">
      <w:r>
        <w:separator/>
      </w:r>
    </w:p>
  </w:endnote>
  <w:endnote w:id="0" w:type="continuationSeparator">
    <w:p w:rsidRDefault="00CE4C9F" w:rsidP="00537B78" w:rsidR="00CE4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0718570"/>
      <w:docPartObj>
        <w:docPartGallery w:val="Page Numbers (Bottom of Page)"/>
        <w:docPartUnique/>
      </w:docPartObj>
    </w:sdtPr>
    <w:sdtEndPr/>
    <w:sdtContent>
      <w:p w:rsidRDefault="006C21C6" w:rsidR="006C21C6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2505">
          <w:t>1</w:t>
        </w:r>
        <w:r>
          <w:fldChar w:fldCharType="end"/>
        </w:r>
      </w:p>
    </w:sdtContent>
  </w:sdt>
  <w:p w:rsidRDefault="006C21C6" w:rsidR="006C21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C9F" w:rsidP="00537B78" w:rsidR="00CE4C9F">
      <w:r>
        <w:separator/>
      </w:r>
    </w:p>
  </w:footnote>
  <w:footnote w:id="0" w:type="continuationSeparator">
    <w:p w:rsidRDefault="00CE4C9F" w:rsidP="00537B78" w:rsidR="00CE4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21C6" w:rsidR="008333A9">
    <w:pPr>
      <w:pStyle w:val="Zaglavlje"/>
    </w:pPr>
    <w:r>
      <w:rPr>
        <w:rStyle w:val="PozadinaSvijetloCrvena"/>
        <w:shd w:fill="auto" w:color="auto" w:val="clear"/>
      </w:rPr>
      <w:t>POSL. BROJ : 6 St-872/16-8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E5F4F9C"/>
    <w:multiLevelType w:val="hybridMultilevel"/>
    <w:tmpl w:val="2138A8B0"/>
    <w:lvl w:tplc="73AC155E" w:ilvl="0">
      <w:start w:val="20"/>
      <w:numFmt w:val="bullet"/>
      <w:lvlText w:val="-"/>
      <w:lvlJc w:val="left"/>
      <w:pPr>
        <w:ind w:hanging="360" w:left="4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0A23FA"/>
    <w:multiLevelType w:val="hybridMultilevel"/>
    <w:tmpl w:val="45C03B40"/>
    <w:lvl w:tplc="C33A35AA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</w:num>
  <w:num w:numId="48">
    <w:abstractNumId w:val="2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7231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09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8FB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1C6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335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BF1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3FBC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505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C9F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3EE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1C5B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892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32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odgodi ispitnog i izvještajnog
ročišta</izvorni_sadrzaj>
    <derivirana_varijabla naziv="DomainObject.Primjedba_1">Rješenje o odgodi ispitnog i izvještajnog
ročišta</derivirana_varijabla>
  </DomainObject.Primjedba>
  <DomainObject.Oznaka>
    <izvorni_sadrzaj>St-872/2016-8</izvorni_sadrzaj>
    <derivirana_varijabla naziv="DomainObject.Oznaka_1">St-872/2016-8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INTERCARGO društvo s ograničenom odgovornošću za trgovinu na veliko i malo i međunarodni i unutarnji prijevoz tereta</izvorni_sadrzaj>
    <derivirana_varijabla naziv="DomainObject.Predmet.ProtustrankaFormated_1">  INTERCARGO društvo s ograničenom odgovornošću za trgovinu na veliko i malo i međunarodni i unutarnji prijevoz tereta</derivirana_varijabla>
  </DomainObject.Predmet.ProtustrankaFormated>
  <DomainObject.Predmet.ProtustrankaFormatedOIB>
    <izvorni_sadrzaj>  INTERCARGO društvo s ograničenom odgovornošću za trgovinu na veliko i malo i međunarodni i unutarnji prijevoz tereta, OIB 65891348804</izvorni_sadrzaj>
    <derivirana_varijabla naziv="DomainObject.Predmet.ProtustrankaFormatedOIB_1">  INTERCARGO društvo s ograničenom odgovornošću za trgovinu na veliko i malo i međunarodni i unutarnji prijevoz tereta, OIB 65891348804</derivirana_varijabla>
  </DomainObject.Predmet.ProtustrankaFormatedOIB>
  <DomainObject.Predmet.ProtustrankaFormatedWithAdress>
    <izvorni_sadrzaj> INTERCARGO društvo s ograničenom odgovornošću za trgovinu na veliko i malo i međunarodni i unutarnji prijevoz tereta, Varaždinska 133, 42202 Trnovec Bartolovečki, 42202 Zbelava</izvorni_sadrzaj>
    <derivirana_varijabla naziv="DomainObject.Predmet.ProtustrankaFormatedWithAdress_1"> INTERCARGO društvo s ograničenom odgovornošću za trgovinu na veliko i malo i međunarodni i unutarnji prijevoz tereta, Varaždinska 133, 42202 Trnovec Bartolovečki, 42202 Zbelava</derivirana_varijabla>
  </DomainObject.Predmet.ProtustrankaFormatedWithAdress>
  <DomainObject.Predmet.ProtustrankaFormatedWithAdressOIB>
    <izvorni_sadrzaj> INTERCARGO društvo s ograničenom odgovornošću za trgovinu na veliko i malo i međunarodni i unutarnji prijevoz tereta, OIB 65891348804, Varaždinska 133, 42202 Trnovec Bartolovečki, 42202 Zbelava</izvorni_sadrzaj>
    <derivirana_varijabla naziv="DomainObject.Predmet.ProtustrankaFormatedWithAdressOIB_1"> INTERCARGO društvo s ograničenom odgovornošću za trgovinu na veliko i malo i međunarodni i unutarnji prijevoz tereta, OIB 65891348804, Varaždinska 133, 42202 Trnovec Bartolovečki, 42202 Zbelava</derivirana_varijabla>
  </DomainObject.Predmet.ProtustrankaFormatedWithAdressOIB>
  <DomainObject.Predmet.ProtustrankaWithAdress>
    <izvorni_sadrzaj>INTERCARGO društvo s ograničenom odgovornošću za trgovinu na veliko i malo i međunarodni i unutarnji prijevoz tereta Varaždinska 133, 42202 Trnovec Bartolovečki, 42202 Zbelava</izvorni_sadrzaj>
    <derivirana_varijabla naziv="DomainObject.Predmet.ProtustrankaWithAdress_1">INTERCARGO društvo s ograničenom odgovornošću za trgovinu na veliko i malo i međunarodni i unutarnji prijevoz tereta Varaždinska 133, 42202 Trnovec Bartolovečki, 42202 Zbelava</derivirana_varijabla>
  </DomainObject.Predmet.ProtustrankaWithAdress>
  <DomainObject.Predmet.ProtustrankaWithAdressOIB>
    <izvorni_sadrzaj>INTERCARGO društvo s ograničenom odgovornošću za trgovinu na veliko i malo i međunarodni i unutarnji prijevoz tereta, OIB 65891348804, Varaždinska 133, 42202 Trnovec Bartolovečki, 42202 Zbelava</izvorni_sadrzaj>
    <derivirana_varijabla naziv="DomainObject.Predmet.ProtustrankaWithAdressOIB_1">INTERCARGO društvo s ograničenom odgovornošću za trgovinu na veliko i malo i međunarodni i unutarnji prijevoz tereta, OIB 65891348804, Varaždinska 133, 42202 Trnovec Bartolovečki, 42202 Zbelava</derivirana_varijabla>
  </DomainObject.Predmet.ProtustrankaWithAdressOIB>
  <DomainObject.Predmet.ProtustrankaNazivFormated>
    <izvorni_sadrzaj>INTERCARGO društvo s ograničenom odgovornošću za trgovinu na veliko i malo i međunarodni i unutarnji prijevoz tereta</izvorni_sadrzaj>
    <derivirana_varijabla naziv="DomainObject.Predmet.ProtustrankaNazivFormated_1">INTERCARGO društvo s ograničenom odgovornošću za trgovinu na veliko i malo i međunarodni i unutarnji prijevoz tereta</derivirana_varijabla>
  </DomainObject.Predmet.ProtustrankaNazivFormated>
  <DomainObject.Predmet.ProtustrankaNazivFormatedOIB>
    <izvorni_sadrzaj>INTERCARGO društvo s ograničenom odgovornošću za trgovinu na veliko i malo i međunarodni i unutarnji prijevoz tereta, OIB 65891348804</izvorni_sadrzaj>
    <derivirana_varijabla naziv="DomainObject.Predmet.ProtustrankaNazivFormatedOIB_1">INTERCARGO društvo s ograničenom odgovornošću za trgovinu na veliko i malo i međunarodni i unutarnji prijevoz tereta, OIB 65891348804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d.o.o. za leasing; RH MINISTARSTVO FINANCIJA - POREZNA UPRAVA, Područni ured u Varaždinu zastupanog po punomoćniku Županijsko državno odvjetništvo u Varaždinu</izvorni_sadrzaj>
    <derivirana_varijabla naziv="DomainObject.Predmet.StrankaFormated_1">  VB LEASING d.o.o. za leasing; RH MINISTARSTVO FINANCIJA - POREZNA UPRAVA, Područni ured u Varaždinu zastupanog po punomoćniku Županijsko državno odvjetništvo u Varaždinu</derivirana_varijabla>
  </DomainObject.Predmet.StrankaFormated>
  <DomainObject.Predmet.StrankaFormatedOIB>
    <izvorni_sadrzaj>  VB LEASING d.o.o. za leasing, OIB 55525619967; RH MINISTARSTVO FINANCIJA - POREZNA UPRAVA, Područni ured u Varaždinu, OIB 18683136487 zastupanog po punomoćniku Županijsko državno odvjetništvo u Varaždinu</izvorni_sadrzaj>
    <derivirana_varijabla naziv="DomainObject.Predmet.StrankaFormatedOIB_1">  VB LEASING d.o.o. za leasing, OIB 55525619967; RH MINISTARSTVO FINANCIJA - POREZNA UPRAVA, Područni ured u Varaždinu, OIB 18683136487 zastupanog po punomoćniku Županijsko državno odvjetništvo u Varaždinu</derivirana_varijabla>
  </DomainObject.Predmet.StrankaFormatedOIB>
  <DomainObject.Predmet.StrankaFormatedWithAdress>
    <izvorni_sadrzaj> VB LEASING d.o.o. za leasing, Horvatova 82, 10000 Zagreb; RH MINISTARSTVO FINANCIJA - POREZNA UPRAVA, Područni ured u Varaždinu, Graberje 1, 42000 Varaždin zastupanog po punomoćniku Županijsko državno odvjetništvo u Varaždinu</izvorni_sadrzaj>
    <derivirana_varijabla naziv="DomainObject.Predmet.StrankaFormatedWithAdress_1"> VB LEASING d.o.o. za leasing, Horvatova 82, 10000 Zagreb; RH MINISTARSTVO FINANCIJA - POREZNA UPRAVA, Područni ured u Varaždinu, Graberje 1, 42000 Varaždin zastupanog po punomoćniku Županijsko državno odvjetništvo u Varaždinu</derivirana_varijabla>
  </DomainObject.Predmet.StrankaFormatedWithAdress>
  <DomainObject.Predmet.StrankaFormatedWithAdressOIB>
    <izvorni_sadrzaj> VB LEASING d.o.o. za leasing, OIB 55525619967, Horvatova 82, 10000 Zagreb; RH MINISTARSTVO FINANCIJA - POREZNA UPRAVA, Područni ured u Varaždinu, OIB 18683136487, Graberje 1, 42000 Varaždin zastupanog po punomoćniku Županijsko državno odvjetništvo u Varaždinu</izvorni_sadrzaj>
    <derivirana_varijabla naziv="DomainObject.Predmet.StrankaFormatedWithAdressOIB_1"> VB LEASING d.o.o. za leasing, OIB 55525619967, Horvatova 82, 10000 Zagreb; RH MINISTARSTVO FINANCIJA - POREZNA UPRAVA, Područni ured u Varaždinu, OIB 18683136487, Graberje 1, 42000 Varaždin zastupanog po punomoćniku Županijsko državno odvjetništvo u Varaždinu</derivirana_varijabla>
  </DomainObject.Predmet.StrankaFormatedWithAdressOIB>
  <DomainObject.Predmet.StrankaWithAdress>
    <izvorni_sadrzaj>VB LEASING d.o.o. za leasing Horvatova 82,10000 Zagreb,RH MINISTARSTVO FINANCIJA - POREZNA UPRAVA, Područni ured u Varaždinu Graberje 1,42000 Varaždin</izvorni_sadrzaj>
    <derivirana_varijabla naziv="DomainObject.Predmet.StrankaWithAdress_1">VB LEASING d.o.o. za leasing Horvatova 82,10000 Zagreb,RH MINISTARSTVO FINANCIJA - POREZNA UPRAVA, Područni ured u Varaždinu Graberje 1,42000 Varaždin</derivirana_varijabla>
  </DomainObject.Predmet.StrankaWithAdress>
  <DomainObject.Predmet.StrankaWithAdressOIB>
    <izvorni_sadrzaj>VB LEASING d.o.o. za leasing, OIB 55525619967, Horvatova 82,10000 Zagreb,RH MINISTARSTVO FINANCIJA - POREZNA UPRAVA, Područni ured u Varaždinu, OIB 18683136487, Graberje 1,42000 Varaždin</izvorni_sadrzaj>
    <derivirana_varijabla naziv="DomainObject.Predmet.StrankaWithAdressOIB_1">VB LEASING d.o.o. za leasing, OIB 55525619967, Horvatova 82,10000 Zagreb,RH MINISTARSTVO FINANCIJA - POREZNA UPRAVA, Područni ured u Varaždinu, OIB 18683136487, Graberje 1,42000 Varaždin</derivirana_varijabla>
  </DomainObject.Predmet.StrankaWithAdressOIB>
  <DomainObject.Predmet.StrankaNazivFormated>
    <izvorni_sadrzaj>VB LEASING d.o.o. za leasing,RH MINISTARSTVO FINANCIJA - POREZNA UPRAVA, Područni ured u Varaždinu</izvorni_sadrzaj>
    <derivirana_varijabla naziv="DomainObject.Predmet.StrankaNazivFormated_1">VB LEASING d.o.o. za leasing,RH MINISTARSTVO FINANCIJA - POREZNA UPRAVA, Područni ured u Varaždinu</derivirana_varijabla>
  </DomainObject.Predmet.StrankaNazivFormated>
  <DomainObject.Predmet.StrankaNazivFormatedOIB>
    <izvorni_sadrzaj>VB LEASING d.o.o. za leasing, OIB 55525619967,RH MINISTARSTVO FINANCIJA - POREZNA UPRAVA, Područni ured u Varaždinu, OIB 18683136487</izvorni_sadrzaj>
    <derivirana_varijabla naziv="DomainObject.Predmet.StrankaNazivFormatedOIB_1">VB LEASING d.o.o. za leasing, OIB 55525619967,RH MINISTARSTVO FINANCIJA - POREZNA UPRAVA, Područni ured u Varaždinu,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1514556.70</izvorni_sadrzaj>
    <derivirana_varijabla naziv="DomainObject.Predmet.TrenutnaVrijednost_1">1514556.70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VB LEASING d.o.o. za leasing</item>
      <item>RH MINISTARSTVO FINANCIJA - POREZNA UPRAVA, Područni ured u Varaždinu zastupanog po punomoćniku Županijsko državno odvjetništvo u Varaždinu</item>
    </izvorni_sadrzaj>
    <derivirana_varijabla naziv="DomainObject.Predmet.StrankaListFormated_1">
      <item>VB LEASING d.o.o. za leasing</item>
      <item>RH MINISTARSTVO FINANCIJA - POREZNA UPRAVA, Područni ured u Varaždinu zastupanog po punomoćniku Županijsko državno odvjetništvo u Varaždinu</item>
    </derivirana_varijabla>
  </DomainObject.Predmet.StrankaListFormated>
  <DomainObject.Predmet.StrankaListFormatedOIB>
    <izvorni_sadrzaj>
      <item>VB LEASING d.o.o. za leasing, OIB 55525619967</item>
      <item>RH MINISTARSTVO FINANCIJA - POREZNA UPRAVA, Područni ured u Varaždinu, OIB 18683136487 zastupanog po punomoćniku Županijsko državno odvjetništvo u Varaždinu</item>
    </izvorni_sadrzaj>
    <derivirana_varijabla naziv="DomainObject.Predmet.StrankaListFormatedOIB_1">
      <item>VB LEASING d.o.o. za leasing, OIB 55525619967</item>
      <item>RH MINISTARSTVO FINANCIJA - POREZNA UPRAVA, Područni ured u Varaždinu, OIB 18683136487 zastupanog po punomoćniku Županijsko državno odvjetništvo u Varaždinu</item>
    </derivirana_varijabla>
  </DomainObject.Predmet.StrankaListFormatedOIB>
  <DomainObject.Predmet.StrankaListFormatedWithAdress>
    <izvorni_sadrzaj>
      <item>VB LEASING d.o.o. za leasing, Horvatova 82, 10000 Zagreb</item>
      <item>RH MINISTARSTVO FINANCIJA - POREZNA UPRAVA, Područni ured u Varaždinu, Graberje 1, 42000 Varaždin zastupanog po punomoćniku Županijsko državno odvjetništvo u Varaždinu</item>
    </izvorni_sadrzaj>
    <derivirana_varijabla naziv="DomainObject.Predmet.StrankaListFormatedWithAdress_1">
      <item>VB LEASING d.o.o. za leasing, Horvatova 82, 10000 Zagreb</item>
      <item>RH MINISTARSTVO FINANCIJA - POREZNA UPRAVA, Područni ured u Varaždinu,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VB LEASING d.o.o. za leasing, OIB 55525619967, Horvatova 82, 10000 Zagreb</item>
      <item>RH MINISTARSTVO FINANCIJA - POREZNA UPRAVA, Područni ured u Varaždinu, OIB 18683136487, Graberje 1, 42000 Varaždin zastupanog po punomoćniku Županijsko državno odvjetništvo u Varaždinu</item>
    </izvorni_sadrzaj>
    <derivirana_varijabla naziv="DomainObject.Predmet.StrankaListFormatedWithAdressOIB_1">
      <item>VB LEASING d.o.o. za leasing, OIB 55525619967, Horvatova 82, 10000 Zagreb</item>
      <item>RH MINISTARSTVO FINANCIJA - POREZNA UPRAVA, Područni ured u Varaždinu,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VB LEASING d.o.o. za leasing</item>
      <item>RH MINISTARSTVO FINANCIJA - POREZNA UPRAVA, Područni ured u Varaždinu</item>
    </izvorni_sadrzaj>
    <derivirana_varijabla naziv="DomainObject.Predmet.StrankaListNazivFormated_1">
      <item>VB LEASING d.o.o. za leasing</item>
      <item>RH MINISTARSTVO FINANCIJA - POREZNA UPRAVA, Područni ured u Varaždinu</item>
    </derivirana_varijabla>
  </DomainObject.Predmet.StrankaListNazivFormated>
  <DomainObject.Predmet.StrankaListNazivFormatedOIB>
    <izvorni_sadrzaj>
      <item>VB LEASING d.o.o. za leasing, OIB 55525619967</item>
      <item>RH MINISTARSTVO FINANCIJA - POREZNA UPRAVA, Područni ured u Varaždinu, OIB 18683136487</item>
    </izvorni_sadrzaj>
    <derivirana_varijabla naziv="DomainObject.Predmet.StrankaListNazivFormatedOIB_1">
      <item>VB LEASING d.o.o. za leasing, OIB 55525619967</item>
      <item>RH MINISTARSTVO FINANCIJA - POREZNA UPRAVA, Područni ured u Varaždinu, OIB 18683136487</item>
    </derivirana_varijabla>
  </DomainObject.Predmet.StrankaListNazivFormatedOIB>
  <DomainObject.Predmet.ProtuStrankaListFormated>
    <izvorni_sadrzaj>
      <item>INTERCARGO društvo s ograničenom odgovornošću za trgovinu na veliko i malo i međunarodni i unutarnji prijevoz tereta</item>
    </izvorni_sadrzaj>
    <derivirana_varijabla naziv="DomainObject.Predmet.ProtuStrankaListFormated_1">
      <item>INTERCARGO društvo s ograničenom odgovornošću za trgovinu na veliko i malo i međunarodni i unutarnji prijevoz tereta</item>
    </derivirana_varijabla>
  </DomainObject.Predmet.ProtuStrankaListFormated>
  <DomainObject.Predmet.ProtuStrankaListFormatedOIB>
    <izvorni_sadrzaj>
      <item>INTERCARGO društvo s ograničenom odgovornošću za trgovinu na veliko i malo i međunarodni i unutarnji prijevoz tereta, OIB 65891348804</item>
    </izvorni_sadrzaj>
    <derivirana_varijabla naziv="DomainObject.Predmet.ProtuStrankaListFormatedOIB_1">
      <item>INTERCARGO društvo s ograničenom odgovornošću za trgovinu na veliko i malo i međunarodni i unutarnji prijevoz tereta, OIB 65891348804</item>
    </derivirana_varijabla>
  </DomainObject.Predmet.ProtuStrankaListFormatedOIB>
  <DomainObject.Predmet.ProtuStrankaListFormatedWithAdress>
    <izvorni_sadrzaj>
      <item>INTERCARGO društvo s ograničenom odgovornošću za trgovinu na veliko i malo i međunarodni i unutarnji prijevoz tereta, Varaždinska 133, 42202 Trnovec Bartolovečki, 42202 Zbelava</item>
    </izvorni_sadrzaj>
    <derivirana_varijabla naziv="DomainObject.Predmet.ProtuStrankaListFormatedWithAdress_1">
      <item>INTERCARGO društvo s ograničenom odgovornošću za trgovinu na veliko i malo i međunarodni i unutarnji prijevoz tereta, Varaždinska 133, 42202 Trnovec Bartolovečki, 42202 Zbelava</item>
    </derivirana_varijabla>
  </DomainObject.Predmet.ProtuStrankaListFormatedWithAdress>
  <DomainObject.Predmet.ProtuStrankaListFormatedWithAdressOIB>
    <izvorni_sadrzaj>
      <item>INTERCARGO društvo s ograničenom odgovornošću za trgovinu na veliko i malo i međunarodni i unutarnji prijevoz tereta, OIB 65891348804, Varaždinska 133, 42202 Trnovec Bartolovečki, 42202 Zbelava</item>
    </izvorni_sadrzaj>
    <derivirana_varijabla naziv="DomainObject.Predmet.ProtuStrankaListFormatedWithAdressOIB_1">
      <item>INTERCARGO društvo s ograničenom odgovornošću za trgovinu na veliko i malo i međunarodni i unutarnji prijevoz tereta, OIB 65891348804, Varaždinska 133, 42202 Trnovec Bartolovečki, 42202 Zbelava</item>
    </derivirana_varijabla>
  </DomainObject.Predmet.ProtuStrankaListFormatedWithAdressOIB>
  <DomainObject.Predmet.ProtuStrankaListNazivFormated>
    <izvorni_sadrzaj>
      <item>INTERCARGO društvo s ograničenom odgovornošću za trgovinu na veliko i malo i međunarodni i unutarnji prijevoz tereta</item>
    </izvorni_sadrzaj>
    <derivirana_varijabla naziv="DomainObject.Predmet.ProtuStrankaListNazivFormated_1">
      <item>INTERCARGO društvo s ograničenom odgovornošću za trgovinu na veliko i malo i međunarodni i unutarnji prijevoz tereta</item>
    </derivirana_varijabla>
  </DomainObject.Predmet.ProtuStrankaListNazivFormated>
  <DomainObject.Predmet.ProtuStrankaListNazivFormatedOIB>
    <izvorni_sadrzaj>
      <item>INTERCARGO društvo s ograničenom odgovornošću za trgovinu na veliko i malo i međunarodni i unutarnji prijevoz tereta, OIB 65891348804</item>
    </izvorni_sadrzaj>
    <derivirana_varijabla naziv="DomainObject.Predmet.ProtuStrankaListNazivFormatedOIB_1">
      <item>INTERCARGO društvo s ograničenom odgovornošću za trgovinu na veliko i malo i međunarodni i unutarnji prijevoz tereta, OIB 65891348804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u Varaždinu</item>
      <item>Draško Andrić</item>
      <item>PAVAO MRKONJIĆ, stečajni upravitelj</item>
    </izvorni_sadrzaj>
    <derivirana_varijabla naziv="DomainObject.Predmet.OstaliListFormated_1">
      <item>Županijsko državno odvjetništvo u Varaždinu punomoćnik sudionika u postupku RH MINISTARSTVO FINANCIJA - POREZNA UPRAVA, Područni ured u Varaždinu</item>
      <item>Draško Andrić</item>
      <item>PAVAO MRKONJIĆ, stečajni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u Varaždinu</item>
      <item>Draško Andrić, OIB 33207933779</item>
      <item>PAVAO MRKONJIĆ, stečajni upravitelj, OIB 50443048410</item>
    </izvorni_sadrzaj>
    <derivirana_varijabla naziv="DomainObject.Predmet.OstaliListFormatedOIB_1">
      <item>Županijsko državno odvjetništvo u Varaždinu punomoćnik sudionika u postupku RH MINISTARSTVO FINANCIJA - POREZNA UPRAVA, Područni ured u Varaždinu</item>
      <item>Draško Andrić, OIB 33207933779</item>
      <item>PAVAO MRKONJIĆ, stečajni upravitelj, OIB 50443048410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u Varaždinu</item>
      <item>Draško Andrić, Horvatova 82/III, 10000 Zagreb</item>
      <item>PAVAO MRKONJIĆ, stečajni upravitelj, Ante Tomić Mimare br. 24., 10000 Zagreb</item>
    </izvorni_sadrzaj>
    <derivirana_varijabla naziv="DomainObject.Predmet.OstaliListFormatedWithAdress_1">
      <item>Županijsko državno odvjetništvo u Varaždinu punomoćnik sudionika u postupku RH MINISTARSTVO FINANCIJA - POREZNA UPRAVA, Područni ured u Varaždinu</item>
      <item>Draško Andrić, Horvatova 82/III, 10000 Zagreb</item>
      <item>PAVAO MRKONJIĆ, stečajni upravitelj, Ante Tomić Mimare br. 24., 10000 Zagreb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u Varaždinu</item>
      <item>Draško Andrić, OIB 33207933779, Horvatova 82/III, 10000 Zagreb</item>
      <item>PAVAO MRKONJIĆ, stečajni upravitelj, OIB 50443048410, Ante Tomić Mimare br. 24., 10000 Zagreb</item>
    </izvorni_sadrzaj>
    <derivirana_varijabla naziv="DomainObject.Predmet.OstaliListFormatedWithAdressOIB_1">
      <item>Županijsko državno odvjetništvo u Varaždinu punomoćnik sudionika u postupku RH MINISTARSTVO FINANCIJA - POREZNA UPRAVA, Područni ured u Varaždinu</item>
      <item>Draško Andrić, OIB 33207933779, Horvatova 82/III, 10000 Zagreb</item>
      <item>PAVAO MRKONJIĆ, stečajni upravitelj, OIB 50443048410, Ante Tomić Mimare br. 24., 10000 Zagreb</item>
    </derivirana_varijabla>
  </DomainObject.Predmet.OstaliListFormatedWithAdressOIB>
  <DomainObject.Predmet.OstaliListNazivFormated>
    <izvorni_sadrzaj>
      <item>Županijsko državno odvjetništvo u Varaždinu</item>
      <item>Draško Andrić</item>
      <item>PAVAO MRKONJIĆ, stečajni upravitelj</item>
    </izvorni_sadrzaj>
    <derivirana_varijabla naziv="DomainObject.Predmet.OstaliListNazivFormated_1">
      <item>Županijsko državno odvjetništvo u Varaždinu</item>
      <item>Draško Andrić</item>
      <item>PAVAO MRKONJIĆ, stečajni upravitelj</item>
    </derivirana_varijabla>
  </DomainObject.Predmet.OstaliListNazivFormated>
  <DomainObject.Predmet.OstaliListNazivFormatedOIB>
    <izvorni_sadrzaj>
      <item>Županijsko državno odvjetništvo u Varaždinu</item>
      <item>Draško Andrić, OIB 33207933779</item>
      <item>PAVAO MRKONJIĆ, stečajni upravitelj, OIB 50443048410</item>
    </izvorni_sadrzaj>
    <derivirana_varijabla naziv="DomainObject.Predmet.OstaliListNazivFormatedOIB_1">
      <item>Županijsko državno odvjetništvo u Varaždinu</item>
      <item>Draško Andrić, OIB 33207933779</item>
      <item>PAVAO MRKONJIĆ, stečajni upravitelj,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St-872/2016-8</izvorni_sadrzaj>
    <derivirana_varijabla naziv="DomainObject.PoslovniBrojDokumenta_1">St-872/2016-8</derivirana_varijabla>
  </DomainObject.PoslovniBrojDokumenta>
  <DomainObject.Predmet.StrankaIDrugi>
    <izvorni_sadrzaj>RH MINISTARSTVO FINANCIJA - POREZNA UPRAVA, Područni ured u Varaždinu i dr.</izvorni_sadrzaj>
    <derivirana_varijabla naziv="DomainObject.Predmet.StrankaIDrugi_1">RH MINISTARSTVO FINANCIJA - POREZNA UPRAVA, Područni ured u Varaždinu i dr.</derivirana_varijabla>
  </DomainObject.Predmet.StrankaIDrugi>
  <DomainObject.Predmet.ProtustrankaIDrugi>
    <izvorni_sadrzaj>INTERCARGO društvo s ograničenom odgovornošću za trgovinu na veliko i malo i međunarodni i unutarnji prijevoz tereta</izvorni_sadrzaj>
    <derivirana_varijabla naziv="DomainObject.Predmet.ProtustrankaIDrugi_1">INTERCARGO društvo s ograničenom odgovornošću za trgovinu na veliko i malo i međunarodni i unutarnji prijevoz tereta</derivirana_varijabla>
  </DomainObject.Predmet.ProtustrankaIDrugi>
  <DomainObject.Predmet.StrankaIDrugiAdressOIB>
    <izvorni_sadrzaj>RH MINISTARSTVO FINANCIJA - POREZNA UPRAVA, Područni ured u Varaždinu, OIB 18683136487, Graberje 1, 42000 Varaždin i dr.</izvorni_sadrzaj>
    <derivirana_varijabla naziv="DomainObject.Predmet.StrankaIDrugiAdressOIB_1">RH MINISTARSTVO FINANCIJA - POREZNA UPRAVA, Područni ured u Varaždinu, OIB 18683136487, Graberje 1, 42000 Varaždin i dr.</derivirana_varijabla>
  </DomainObject.Predmet.StrankaIDrugiAdressOIB>
  <DomainObject.Predmet.ProtustrankaIDrugiAdressOIB>
    <izvorni_sadrzaj>INTERCARGO društvo s ograničenom odgovornošću za trgovinu na veliko i malo i međunarodni i unutarnji prijevoz tereta, OIB 65891348804, Varaždinska 133, 42202 Trnovec Bartolovečki, 42202 Zbelava</izvorni_sadrzaj>
    <derivirana_varijabla naziv="DomainObject.Predmet.ProtustrankaIDrugiAdressOIB_1">INTERCARGO društvo s ograničenom odgovornošću za trgovinu na veliko i malo i međunarodni i unutarnji prijevoz tereta, OIB 65891348804, Varaždinska 133, 42202 Trnovec Bartolovečki, 42202 Zbelava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INTERCARGO društvo s ograničenom odgovornošću za trgovinu na veliko i malo i međunarodni i unutarnji prijevoz tereta</item>
      <item>Županijsko državno odvjetništvo u Varaždinu</item>
      <item>Draško Andrić</item>
      <item>VB LEASING d.o.o. za leasing</item>
      <item>RH MINISTARSTVO FINANCIJA - POREZNA UPRAVA, Područni ured u Varaždinu</item>
      <item>PAVAO MRKONJIĆ, stečajni upravitelj</item>
    </izvorni_sadrzaj>
    <derivirana_varijabla naziv="DomainObject.Predmet.SudioniciListNaziv_1">
      <item>INTERCARGO društvo s ograničenom odgovornošću za trgovinu na veliko i malo i međunarodni i unutarnji prijevoz tereta</item>
      <item>Županijsko državno odvjetništvo u Varaždinu</item>
      <item>Draško Andrić</item>
      <item>VB LEASING d.o.o. za leasing</item>
      <item>RH MINISTARSTVO FINANCIJA - POREZNA UPRAVA, Područni ured u Varaždinu</item>
      <item>PAVAO MRKONJIĆ, stečajni upravitelj</item>
    </derivirana_varijabla>
  </DomainObject.Predmet.SudioniciListNaziv>
  <DomainObject.Predmet.SudioniciListAdressOIB>
    <izvorni_sadrzaj>
      <item>INTERCARGO društvo s ograničenom odgovornošću za trgovinu na veliko i malo i međunarodni i unutarnji prijevoz tereta, OIB 65891348804, Varaždinska 133, 42202 Trnovec Bartolovečki,42202 Zbelava</item>
      <item>Županijsko državno odvjetništvo u Varaždinu</item>
      <item>Draško Andrić, OIB 33207933779, Horvatova 82/III,10000 Zagreb</item>
      <item>VB LEASING d.o.o. za leasing, OIB 55525619967, Horvatova 82,10000 Zagreb</item>
      <item>RH MINISTARSTVO FINANCIJA - POREZNA UPRAVA, Područni ured u Varaždinu, OIB 18683136487, Graberje 1,42000 Varaždin</item>
      <item>PAVAO MRKONJIĆ, stečajni upravitelj, OIB 50443048410, Ante Tomić Mimare br. 24.,10000 Zagreb</item>
    </izvorni_sadrzaj>
    <derivirana_varijabla naziv="DomainObject.Predmet.SudioniciListAdressOIB_1">
      <item>INTERCARGO društvo s ograničenom odgovornošću za trgovinu na veliko i malo i međunarodni i unutarnji prijevoz tereta, OIB 65891348804, Varaždinska 133, 42202 Trnovec Bartolovečki,42202 Zbelava</item>
      <item>Županijsko državno odvjetništvo u Varaždinu</item>
      <item>Draško Andrić, OIB 33207933779, Horvatova 82/III,10000 Zagreb</item>
      <item>VB LEASING d.o.o. za leasing, OIB 55525619967, Horvatova 82,10000 Zagreb</item>
      <item>RH MINISTARSTVO FINANCIJA - POREZNA UPRAVA, Područni ured u Varaždinu, OIB 18683136487, Graberje 1,42000 Varaždin</item>
      <item>PAVAO MRKONJIĆ, stečajni upravitelj, OIB 50443048410, Ante Tomić Mimare br. 24.,10000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AD4A85-B417-424C-AF48-D72374BE5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1549</properties:Characters>
  <properties:Lines>69</properties:Lines>
  <properties:Paragraphs>32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2016-11-18T11:39:00Z</cp:lastPrinted>
  <dcterms:modified xmlns:xsi="http://www.w3.org/2001/XMLSchema-instance" xsi:type="dcterms:W3CDTF">2016-11-18T11:39:00Z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St-872/2016-8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