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5884" w14:paraId="7785884" w:rsidRDefault="00FB7D7A" w:rsidR="008E5DCF" w:rsidRPr="00C55F76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C55F76">
        <w:rPr>
          <w:sz w:val="22"/>
          <w:szCs w:val="22"/>
        </w:rPr>
        <w:tab/>
      </w:r>
      <w:r w:rsidRPr="00C55F76">
        <w:rPr>
          <w:sz w:val="22"/>
          <w:szCs w:val="22"/>
        </w:rPr>
        <w:tab/>
      </w:r>
      <w:r w:rsidRPr="00C55F76">
        <w:rPr>
          <w:sz w:val="22"/>
          <w:szCs w:val="22"/>
        </w:rPr>
        <w:tab/>
      </w:r>
      <w:r w:rsidRPr="00C55F76">
        <w:rPr>
          <w:sz w:val="22"/>
          <w:szCs w:val="22"/>
        </w:rPr>
        <w:tab/>
      </w:r>
      <w:r w:rsidRPr="00C55F76">
        <w:rPr>
          <w:sz w:val="22"/>
          <w:szCs w:val="22"/>
        </w:rPr>
        <w:tab/>
      </w:r>
      <w:r w:rsidRPr="00C55F76">
        <w:rPr>
          <w:sz w:val="22"/>
          <w:szCs w:val="22"/>
        </w:rPr>
        <w:tab/>
      </w:r>
      <w:r w:rsidRPr="00C55F76">
        <w:rPr>
          <w:sz w:val="22"/>
          <w:szCs w:val="22"/>
        </w:rPr>
        <w:tab/>
      </w:r>
      <w:r w:rsidRPr="00C55F76">
        <w:rPr>
          <w:sz w:val="22"/>
          <w:szCs w:val="22"/>
        </w:rPr>
        <w:tab/>
        <w:t xml:space="preserve">       </w:t>
      </w:r>
      <w:r w:rsidR="007C0EE5" w:rsidRPr="00C55F76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C55F76">
          <w:rPr>
            <w:b/>
            <w:sz w:val="22"/>
            <w:szCs w:val="22"/>
          </w:rPr>
          <w:t>7</w:t>
        </w:r>
        <w:r w:rsidR="00CD2D2A" w:rsidRPr="00C55F76">
          <w:rPr>
            <w:b/>
            <w:sz w:val="22"/>
            <w:szCs w:val="22"/>
          </w:rPr>
          <w:t xml:space="preserve"> St</w:t>
        </w:r>
      </w:smartTag>
      <w:r w:rsidR="00CD2D2A" w:rsidRPr="00C55F76">
        <w:rPr>
          <w:b/>
          <w:sz w:val="22"/>
          <w:szCs w:val="22"/>
        </w:rPr>
        <w:t xml:space="preserve">. </w:t>
      </w:r>
      <w:r w:rsidR="002E0A2B" w:rsidRPr="00C55F76">
        <w:rPr>
          <w:b/>
          <w:sz w:val="22"/>
          <w:szCs w:val="22"/>
        </w:rPr>
        <w:t>145/2015</w:t>
      </w:r>
    </w:p>
    <w:p w:rsidRDefault="00825608" w:rsidR="00825608" w:rsidRPr="00C55F76">
      <w:pPr>
        <w:rPr>
          <w:b/>
          <w:sz w:val="22"/>
          <w:szCs w:val="22"/>
        </w:rPr>
      </w:pPr>
    </w:p>
    <w:p w:rsidRDefault="008B3429" w:rsidR="00CD2D2A" w:rsidRPr="00C55F76">
      <w:pPr>
        <w:rPr>
          <w:b/>
          <w:sz w:val="22"/>
          <w:szCs w:val="22"/>
        </w:rPr>
      </w:pPr>
      <w:r w:rsidRPr="00C55F76">
        <w:rPr>
          <w:color w:val="000000"/>
          <w:sz w:val="22"/>
          <w:szCs w:val="22"/>
        </w:rPr>
        <w:t xml:space="preserve">          </w:t>
      </w:r>
      <w:r w:rsidR="00076B94" w:rsidRPr="00C55F76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C55F76">
      <w:pPr>
        <w:rPr>
          <w:color w:val="000000"/>
          <w:sz w:val="22"/>
          <w:szCs w:val="22"/>
        </w:rPr>
      </w:pPr>
      <w:r w:rsidRPr="00C55F76">
        <w:rPr>
          <w:b/>
          <w:sz w:val="22"/>
          <w:szCs w:val="22"/>
        </w:rPr>
        <w:t>REPUBLIKA HRVATSKA</w:t>
      </w:r>
    </w:p>
    <w:p w:rsidRDefault="00F75F9E" w:rsidR="00F75F9E" w:rsidRPr="00C55F76">
      <w:pPr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>TRGOVAČKI SUD U SPLITU</w:t>
      </w:r>
    </w:p>
    <w:p w:rsidRDefault="00F75F9E" w:rsidR="00F75F9E" w:rsidRPr="00C55F76">
      <w:pPr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>STALNA SLUŽBA U DUBROVNIKU</w:t>
      </w:r>
    </w:p>
    <w:p w:rsidRDefault="00F75F9E" w:rsidR="00F75F9E" w:rsidRPr="00C55F76">
      <w:pPr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>Dr. A. Starčevića 23, Dubrovnik</w:t>
      </w:r>
    </w:p>
    <w:p w:rsidRDefault="00F75F9E" w:rsidP="00F75F9E" w:rsidR="00CD2D2A" w:rsidRPr="00C55F76">
      <w:pPr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 xml:space="preserve"> </w:t>
      </w:r>
    </w:p>
    <w:p w:rsidRDefault="00415F27" w:rsidP="00CD2D2A" w:rsidR="008E5DCF" w:rsidRPr="00C55F76">
      <w:pPr>
        <w:jc w:val="center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>R E P U B L I K A  H R V A T S K A</w:t>
      </w:r>
    </w:p>
    <w:p w:rsidRDefault="00CD2D2A" w:rsidP="00CD2D2A" w:rsidR="00CD2D2A" w:rsidRPr="00C55F76">
      <w:pPr>
        <w:jc w:val="center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 xml:space="preserve">R J E Š E N J E </w:t>
      </w:r>
    </w:p>
    <w:p w:rsidRDefault="00563840" w:rsidP="00563840" w:rsidR="00563840" w:rsidRPr="00C55F76">
      <w:pPr>
        <w:jc w:val="both"/>
        <w:rPr>
          <w:sz w:val="22"/>
          <w:szCs w:val="22"/>
        </w:rPr>
      </w:pPr>
    </w:p>
    <w:p w:rsidRDefault="00563840" w:rsidP="00563840" w:rsidR="00563840" w:rsidRPr="00C55F76">
      <w:pPr>
        <w:ind w:firstLine="708"/>
        <w:jc w:val="both"/>
        <w:rPr>
          <w:sz w:val="22"/>
          <w:szCs w:val="22"/>
        </w:rPr>
      </w:pPr>
      <w:r w:rsidRPr="00C55F76">
        <w:rPr>
          <w:sz w:val="22"/>
          <w:szCs w:val="22"/>
        </w:rPr>
        <w:t xml:space="preserve">Trgovački sud u </w:t>
      </w:r>
      <w:r w:rsidR="00505133" w:rsidRPr="00C55F76">
        <w:rPr>
          <w:sz w:val="22"/>
          <w:szCs w:val="22"/>
        </w:rPr>
        <w:t xml:space="preserve">Splitu, Stalna služba u </w:t>
      </w:r>
      <w:r w:rsidRPr="00C55F76">
        <w:rPr>
          <w:sz w:val="22"/>
          <w:szCs w:val="22"/>
        </w:rPr>
        <w:t xml:space="preserve">Dubrovniku, </w:t>
      </w:r>
      <w:r w:rsidR="006C099C" w:rsidRPr="00C55F76">
        <w:rPr>
          <w:sz w:val="22"/>
          <w:szCs w:val="22"/>
        </w:rPr>
        <w:t xml:space="preserve">po sucu toga suda </w:t>
      </w:r>
      <w:r w:rsidR="000432CA" w:rsidRPr="00C55F76">
        <w:rPr>
          <w:sz w:val="22"/>
          <w:szCs w:val="22"/>
        </w:rPr>
        <w:t>Diani Butigan Granić</w:t>
      </w:r>
      <w:r w:rsidR="007C0EE5" w:rsidRPr="00C55F76">
        <w:rPr>
          <w:sz w:val="22"/>
          <w:szCs w:val="22"/>
        </w:rPr>
        <w:t xml:space="preserve">, kao stečajnom sucu, </w:t>
      </w:r>
      <w:r w:rsidRPr="00C55F76">
        <w:rPr>
          <w:sz w:val="22"/>
          <w:szCs w:val="22"/>
        </w:rPr>
        <w:t>u stečajnom postupku nad</w:t>
      </w:r>
      <w:r w:rsidR="008E5DCF" w:rsidRPr="00C55F76">
        <w:rPr>
          <w:sz w:val="22"/>
          <w:szCs w:val="22"/>
        </w:rPr>
        <w:t xml:space="preserve"> stečajnim</w:t>
      </w:r>
      <w:r w:rsidR="007C0EE5" w:rsidRPr="00C55F76">
        <w:rPr>
          <w:sz w:val="22"/>
          <w:szCs w:val="22"/>
        </w:rPr>
        <w:t xml:space="preserve"> dužnikom </w:t>
      </w:r>
      <w:r w:rsidR="00C55F76">
        <w:t xml:space="preserve">SFORZA d.o.o. u stečaju, Zaton,  Soline 22, OIB: 79845011953, </w:t>
      </w:r>
      <w:r w:rsidR="00C55F76" w:rsidRPr="00566573">
        <w:t>zastupan</w:t>
      </w:r>
      <w:r w:rsidR="00C55F76">
        <w:t>o</w:t>
      </w:r>
      <w:r w:rsidR="00C55F76" w:rsidRPr="00566573">
        <w:t xml:space="preserve"> po stečajno</w:t>
      </w:r>
      <w:r w:rsidR="00C55F76">
        <w:t>j upraviteljici Ivanki Sušić</w:t>
      </w:r>
      <w:r w:rsidR="008E5DCF" w:rsidRPr="00C55F76">
        <w:rPr>
          <w:sz w:val="22"/>
          <w:szCs w:val="22"/>
        </w:rPr>
        <w:t xml:space="preserve">, </w:t>
      </w:r>
      <w:r w:rsidRPr="00C55F76">
        <w:rPr>
          <w:sz w:val="22"/>
          <w:szCs w:val="22"/>
        </w:rPr>
        <w:t xml:space="preserve">na </w:t>
      </w:r>
      <w:r w:rsidR="007C0EE5" w:rsidRPr="00C55F76">
        <w:rPr>
          <w:sz w:val="22"/>
          <w:szCs w:val="22"/>
        </w:rPr>
        <w:t xml:space="preserve">ročištu održanom dana </w:t>
      </w:r>
      <w:r w:rsidR="00C55F76">
        <w:rPr>
          <w:sz w:val="22"/>
          <w:szCs w:val="22"/>
        </w:rPr>
        <w:t>28</w:t>
      </w:r>
      <w:r w:rsidR="008E11F0" w:rsidRPr="00C55F76">
        <w:rPr>
          <w:sz w:val="22"/>
          <w:szCs w:val="22"/>
        </w:rPr>
        <w:t>. veljače 2015</w:t>
      </w:r>
      <w:r w:rsidR="007C0EE5" w:rsidRPr="00C55F76">
        <w:rPr>
          <w:sz w:val="22"/>
          <w:szCs w:val="22"/>
        </w:rPr>
        <w:t xml:space="preserve">. godine </w:t>
      </w:r>
    </w:p>
    <w:p w:rsidRDefault="006E17E4" w:rsidP="00563840" w:rsidR="006E17E4" w:rsidRPr="00C55F76">
      <w:pPr>
        <w:ind w:firstLine="708"/>
        <w:jc w:val="both"/>
        <w:rPr>
          <w:sz w:val="22"/>
          <w:szCs w:val="22"/>
        </w:rPr>
      </w:pPr>
    </w:p>
    <w:p w:rsidRDefault="00CD2D2A" w:rsidP="006E17E4" w:rsidR="00CD2D2A" w:rsidRPr="00C55F76">
      <w:pPr>
        <w:ind w:firstLine="708"/>
        <w:jc w:val="center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>r i j e š i o</w:t>
      </w:r>
      <w:r w:rsidR="006C099C" w:rsidRPr="00C55F76">
        <w:rPr>
          <w:b/>
          <w:sz w:val="22"/>
          <w:szCs w:val="22"/>
        </w:rPr>
        <w:t xml:space="preserve">  </w:t>
      </w:r>
      <w:r w:rsidRPr="00C55F76">
        <w:rPr>
          <w:b/>
          <w:sz w:val="22"/>
          <w:szCs w:val="22"/>
        </w:rPr>
        <w:t xml:space="preserve">  j e </w:t>
      </w:r>
    </w:p>
    <w:p w:rsidRDefault="007C0EE5" w:rsidP="006455C6" w:rsidR="007C0EE5" w:rsidRPr="00C55F76">
      <w:pPr>
        <w:jc w:val="both"/>
        <w:rPr>
          <w:sz w:val="22"/>
          <w:szCs w:val="22"/>
        </w:rPr>
      </w:pPr>
    </w:p>
    <w:p w:rsidRDefault="00563840" w:rsidP="00043E9F" w:rsidR="00563840" w:rsidRPr="00C55F76">
      <w:pPr>
        <w:ind w:hanging="708" w:left="708"/>
        <w:jc w:val="both"/>
        <w:rPr>
          <w:sz w:val="22"/>
          <w:szCs w:val="22"/>
        </w:rPr>
      </w:pPr>
      <w:r w:rsidRPr="00C55F76">
        <w:rPr>
          <w:b/>
          <w:sz w:val="22"/>
          <w:szCs w:val="22"/>
        </w:rPr>
        <w:t>I</w:t>
      </w:r>
      <w:r w:rsidR="00BA0BA7" w:rsidRPr="00C55F76">
        <w:rPr>
          <w:sz w:val="22"/>
          <w:szCs w:val="22"/>
        </w:rPr>
        <w:t>.</w:t>
      </w:r>
      <w:r w:rsidR="007C0EE5" w:rsidRPr="00C55F76">
        <w:rPr>
          <w:sz w:val="22"/>
          <w:szCs w:val="22"/>
        </w:rPr>
        <w:tab/>
      </w:r>
      <w:r w:rsidRPr="00C55F76">
        <w:rPr>
          <w:sz w:val="22"/>
          <w:szCs w:val="22"/>
        </w:rPr>
        <w:t>Zaključuje se stečajni postup</w:t>
      </w:r>
      <w:r w:rsidR="00CD2D2A" w:rsidRPr="00C55F76">
        <w:rPr>
          <w:sz w:val="22"/>
          <w:szCs w:val="22"/>
        </w:rPr>
        <w:t>a</w:t>
      </w:r>
      <w:r w:rsidRPr="00C55F76">
        <w:rPr>
          <w:sz w:val="22"/>
          <w:szCs w:val="22"/>
        </w:rPr>
        <w:t>k</w:t>
      </w:r>
      <w:r w:rsidR="00CD2D2A" w:rsidRPr="00C55F76">
        <w:rPr>
          <w:sz w:val="22"/>
          <w:szCs w:val="22"/>
        </w:rPr>
        <w:t xml:space="preserve"> </w:t>
      </w:r>
      <w:r w:rsidR="007C0EE5" w:rsidRPr="00C55F76">
        <w:rPr>
          <w:sz w:val="22"/>
          <w:szCs w:val="22"/>
        </w:rPr>
        <w:t xml:space="preserve">nad </w:t>
      </w:r>
      <w:r w:rsidRPr="00C55F76">
        <w:rPr>
          <w:sz w:val="22"/>
          <w:szCs w:val="22"/>
        </w:rPr>
        <w:t>stečajnim dužnikom</w:t>
      </w:r>
      <w:r w:rsidR="008E11F0" w:rsidRPr="00C55F76">
        <w:rPr>
          <w:sz w:val="22"/>
          <w:szCs w:val="22"/>
        </w:rPr>
        <w:t xml:space="preserve"> </w:t>
      </w:r>
      <w:r w:rsidR="00C55F76">
        <w:t>SFORZA d.o.o. u stečaju, Zaton,  Soline 22, OIB: 79845011953</w:t>
      </w:r>
      <w:r w:rsidR="008E5DCF" w:rsidRPr="00C55F76">
        <w:rPr>
          <w:sz w:val="22"/>
          <w:szCs w:val="22"/>
        </w:rPr>
        <w:t>.</w:t>
      </w:r>
    </w:p>
    <w:p w:rsidRDefault="008E5DCF" w:rsidP="008E5DCF" w:rsidR="008E5DCF" w:rsidRPr="00C55F76">
      <w:pPr>
        <w:ind w:hanging="708" w:left="708"/>
        <w:jc w:val="both"/>
        <w:rPr>
          <w:sz w:val="22"/>
          <w:szCs w:val="22"/>
        </w:rPr>
      </w:pPr>
    </w:p>
    <w:p w:rsidRDefault="00563840" w:rsidP="00043E9F" w:rsidR="00563840" w:rsidRPr="00C55F76">
      <w:pPr>
        <w:ind w:hanging="708" w:left="708"/>
        <w:jc w:val="both"/>
        <w:rPr>
          <w:sz w:val="22"/>
          <w:szCs w:val="22"/>
        </w:rPr>
      </w:pPr>
      <w:r w:rsidRPr="00C55F76">
        <w:rPr>
          <w:b/>
          <w:sz w:val="22"/>
          <w:szCs w:val="22"/>
        </w:rPr>
        <w:t>II</w:t>
      </w:r>
      <w:r w:rsidR="00BA0BA7" w:rsidRPr="00C55F76">
        <w:rPr>
          <w:b/>
          <w:sz w:val="22"/>
          <w:szCs w:val="22"/>
        </w:rPr>
        <w:t>.</w:t>
      </w:r>
      <w:r w:rsidR="00BA0BA7" w:rsidRPr="00C55F76">
        <w:rPr>
          <w:b/>
          <w:sz w:val="22"/>
          <w:szCs w:val="22"/>
        </w:rPr>
        <w:tab/>
      </w:r>
      <w:r w:rsidRPr="00C55F76">
        <w:rPr>
          <w:sz w:val="22"/>
          <w:szCs w:val="22"/>
        </w:rPr>
        <w:t>Ov</w:t>
      </w:r>
      <w:r w:rsidR="00BA0BA7" w:rsidRPr="00C55F76">
        <w:rPr>
          <w:sz w:val="22"/>
          <w:szCs w:val="22"/>
        </w:rPr>
        <w:t xml:space="preserve">lašćuje se stečajni upravitelj </w:t>
      </w:r>
      <w:r w:rsidR="00FA45AC" w:rsidRPr="00C55F76">
        <w:rPr>
          <w:sz w:val="22"/>
          <w:szCs w:val="22"/>
        </w:rPr>
        <w:t xml:space="preserve">Ivanka Sušić, Gornji Kono 56, Dubrovnik, </w:t>
      </w:r>
      <w:r w:rsidR="007D422D" w:rsidRPr="00C55F76">
        <w:rPr>
          <w:sz w:val="22"/>
          <w:szCs w:val="22"/>
        </w:rPr>
        <w:t>OIB</w:t>
      </w:r>
      <w:r w:rsidR="00FA45AC" w:rsidRPr="00C55F76">
        <w:rPr>
          <w:sz w:val="22"/>
          <w:szCs w:val="22"/>
        </w:rPr>
        <w:t xml:space="preserve">: 74811324266 </w:t>
      </w:r>
      <w:r w:rsidR="00BA0BA7" w:rsidRPr="00C55F76">
        <w:rPr>
          <w:sz w:val="22"/>
          <w:szCs w:val="22"/>
        </w:rPr>
        <w:t>da u ime i za račun stečajn</w:t>
      </w:r>
      <w:r w:rsidR="006C099C" w:rsidRPr="00C55F76">
        <w:rPr>
          <w:sz w:val="22"/>
          <w:szCs w:val="22"/>
        </w:rPr>
        <w:t>e</w:t>
      </w:r>
      <w:r w:rsidR="00BA0BA7" w:rsidRPr="00C55F76">
        <w:rPr>
          <w:sz w:val="22"/>
          <w:szCs w:val="22"/>
        </w:rPr>
        <w:t xml:space="preserve"> mase nastavi postupke radi prikupljanja imovine koja ulazi u vrijednost stečajne mase.</w:t>
      </w:r>
    </w:p>
    <w:p w:rsidRDefault="00DA4534" w:rsidP="00CD2D2A" w:rsidR="00DA4534" w:rsidRPr="00C55F76">
      <w:pPr>
        <w:jc w:val="both"/>
        <w:rPr>
          <w:sz w:val="22"/>
          <w:szCs w:val="22"/>
        </w:rPr>
      </w:pPr>
    </w:p>
    <w:p w:rsidRDefault="00DA4534" w:rsidP="00043E9F" w:rsidR="00DA4534" w:rsidRPr="00C55F76">
      <w:pPr>
        <w:ind w:hanging="705" w:left="705"/>
        <w:jc w:val="both"/>
        <w:rPr>
          <w:sz w:val="22"/>
          <w:szCs w:val="22"/>
        </w:rPr>
      </w:pPr>
      <w:r w:rsidRPr="00C55F76">
        <w:rPr>
          <w:b/>
          <w:sz w:val="22"/>
          <w:szCs w:val="22"/>
        </w:rPr>
        <w:t>I</w:t>
      </w:r>
      <w:r w:rsidR="002E0A2B" w:rsidRPr="00C55F76">
        <w:rPr>
          <w:b/>
          <w:sz w:val="22"/>
          <w:szCs w:val="22"/>
        </w:rPr>
        <w:t>II</w:t>
      </w:r>
      <w:r w:rsidRPr="00C55F76">
        <w:rPr>
          <w:b/>
          <w:sz w:val="22"/>
          <w:szCs w:val="22"/>
        </w:rPr>
        <w:t>.</w:t>
      </w:r>
      <w:r w:rsidRPr="00C55F76">
        <w:rPr>
          <w:sz w:val="22"/>
          <w:szCs w:val="22"/>
        </w:rPr>
        <w:tab/>
        <w:t xml:space="preserve">Ovo rješenje </w:t>
      </w:r>
      <w:r w:rsidR="002E0A2B" w:rsidRPr="00C55F76">
        <w:rPr>
          <w:sz w:val="22"/>
          <w:szCs w:val="22"/>
        </w:rPr>
        <w:t>o zaključenju</w:t>
      </w:r>
      <w:r w:rsidRPr="00C55F76">
        <w:rPr>
          <w:sz w:val="22"/>
          <w:szCs w:val="22"/>
        </w:rPr>
        <w:t xml:space="preserve"> </w:t>
      </w:r>
      <w:r w:rsidR="002E0A2B" w:rsidRPr="00C55F76">
        <w:rPr>
          <w:sz w:val="22"/>
          <w:szCs w:val="22"/>
        </w:rPr>
        <w:t>stečajnog postupka objavit</w:t>
      </w:r>
      <w:r w:rsidRPr="00C55F76">
        <w:rPr>
          <w:sz w:val="22"/>
          <w:szCs w:val="22"/>
        </w:rPr>
        <w:t xml:space="preserve"> </w:t>
      </w:r>
      <w:r w:rsidR="002E0A2B" w:rsidRPr="00C55F76">
        <w:rPr>
          <w:sz w:val="22"/>
          <w:szCs w:val="22"/>
        </w:rPr>
        <w:t>će se na e –oglasnoj ploči.</w:t>
      </w:r>
    </w:p>
    <w:p w:rsidRDefault="00DA4534" w:rsidP="00CD2D2A" w:rsidR="00DA4534" w:rsidRPr="00C55F76">
      <w:pPr>
        <w:jc w:val="both"/>
        <w:rPr>
          <w:sz w:val="22"/>
          <w:szCs w:val="22"/>
        </w:rPr>
      </w:pPr>
    </w:p>
    <w:p w:rsidRDefault="002E0A2B" w:rsidP="00043E9F" w:rsidR="00DA4534" w:rsidRPr="00C55F76">
      <w:pPr>
        <w:ind w:hanging="705" w:left="705"/>
        <w:jc w:val="both"/>
        <w:rPr>
          <w:sz w:val="22"/>
          <w:szCs w:val="22"/>
        </w:rPr>
      </w:pPr>
      <w:r w:rsidRPr="00C55F76">
        <w:rPr>
          <w:b/>
          <w:sz w:val="22"/>
          <w:szCs w:val="22"/>
        </w:rPr>
        <w:t>I</w:t>
      </w:r>
      <w:r w:rsidR="00DA4534" w:rsidRPr="00C55F76">
        <w:rPr>
          <w:b/>
          <w:sz w:val="22"/>
          <w:szCs w:val="22"/>
        </w:rPr>
        <w:t>V.</w:t>
      </w:r>
      <w:r w:rsidR="00DA4534" w:rsidRPr="00C55F76">
        <w:rPr>
          <w:sz w:val="22"/>
          <w:szCs w:val="22"/>
        </w:rPr>
        <w:tab/>
        <w:t>Rješenje se dost</w:t>
      </w:r>
      <w:r w:rsidR="005B58DE" w:rsidRPr="00C55F76">
        <w:rPr>
          <w:sz w:val="22"/>
          <w:szCs w:val="22"/>
        </w:rPr>
        <w:t>a</w:t>
      </w:r>
      <w:r w:rsidR="00DA4534" w:rsidRPr="00C55F76">
        <w:rPr>
          <w:sz w:val="22"/>
          <w:szCs w:val="22"/>
        </w:rPr>
        <w:t>vlja sudskom registru ovog suda radi brisanja dužnika iz sudskog registra.</w:t>
      </w:r>
    </w:p>
    <w:p w:rsidRDefault="00BA0BA7" w:rsidP="00CD2D2A" w:rsidR="00BA0BA7" w:rsidRPr="00C55F76">
      <w:pPr>
        <w:ind w:firstLine="708"/>
        <w:jc w:val="center"/>
        <w:rPr>
          <w:b/>
          <w:sz w:val="22"/>
          <w:szCs w:val="22"/>
        </w:rPr>
      </w:pPr>
    </w:p>
    <w:p w:rsidRDefault="00CD2D2A" w:rsidP="00CD2D2A" w:rsidR="00563840" w:rsidRPr="00C55F76">
      <w:pPr>
        <w:ind w:firstLine="708"/>
        <w:jc w:val="center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>Obrazloženje</w:t>
      </w:r>
    </w:p>
    <w:p w:rsidRDefault="00563840" w:rsidP="00563840" w:rsidR="00563840" w:rsidRPr="00C55F76">
      <w:pPr>
        <w:ind w:firstLine="708"/>
        <w:jc w:val="both"/>
        <w:rPr>
          <w:sz w:val="22"/>
          <w:szCs w:val="22"/>
        </w:rPr>
      </w:pPr>
    </w:p>
    <w:p w:rsidRDefault="00CD33C8" w:rsidP="00563840" w:rsidR="00563840" w:rsidRPr="00C55F76">
      <w:pPr>
        <w:ind w:firstLine="708"/>
        <w:jc w:val="both"/>
        <w:rPr>
          <w:sz w:val="22"/>
          <w:szCs w:val="22"/>
        </w:rPr>
      </w:pPr>
      <w:r w:rsidRPr="00C55F76">
        <w:rPr>
          <w:sz w:val="22"/>
          <w:szCs w:val="22"/>
        </w:rPr>
        <w:t>Rješenjem</w:t>
      </w:r>
      <w:r w:rsidR="00180ACE" w:rsidRPr="00C55F76">
        <w:rPr>
          <w:sz w:val="22"/>
          <w:szCs w:val="22"/>
        </w:rPr>
        <w:t xml:space="preserve"> </w:t>
      </w:r>
      <w:r w:rsidR="00BA0BA7" w:rsidRPr="00C55F76">
        <w:rPr>
          <w:sz w:val="22"/>
          <w:szCs w:val="22"/>
        </w:rPr>
        <w:t xml:space="preserve">ovog suda </w:t>
      </w:r>
      <w:r w:rsidR="007D422D" w:rsidRPr="00C55F76">
        <w:rPr>
          <w:sz w:val="22"/>
          <w:szCs w:val="22"/>
        </w:rPr>
        <w:t>posl.br. St.</w:t>
      </w:r>
      <w:r w:rsidR="002E0A2B" w:rsidRPr="00C55F76">
        <w:rPr>
          <w:sz w:val="22"/>
          <w:szCs w:val="22"/>
        </w:rPr>
        <w:t>145/2015 od 23</w:t>
      </w:r>
      <w:r w:rsidR="00505133" w:rsidRPr="00C55F76">
        <w:rPr>
          <w:sz w:val="22"/>
          <w:szCs w:val="22"/>
        </w:rPr>
        <w:t xml:space="preserve">. </w:t>
      </w:r>
      <w:r w:rsidR="002E0A2B" w:rsidRPr="00C55F76">
        <w:rPr>
          <w:sz w:val="22"/>
          <w:szCs w:val="22"/>
        </w:rPr>
        <w:t>siječnja 2018</w:t>
      </w:r>
      <w:r w:rsidR="00505133" w:rsidRPr="00C55F76">
        <w:rPr>
          <w:sz w:val="22"/>
          <w:szCs w:val="22"/>
        </w:rPr>
        <w:t xml:space="preserve">. </w:t>
      </w:r>
      <w:r w:rsidR="00B243DE" w:rsidRPr="00C55F76">
        <w:rPr>
          <w:sz w:val="22"/>
          <w:szCs w:val="22"/>
        </w:rPr>
        <w:t>godine</w:t>
      </w:r>
      <w:r w:rsidR="004E47F5" w:rsidRPr="00C55F76">
        <w:rPr>
          <w:sz w:val="22"/>
          <w:szCs w:val="22"/>
        </w:rPr>
        <w:t xml:space="preserve"> </w:t>
      </w:r>
      <w:r w:rsidR="00A005C6" w:rsidRPr="00C55F76">
        <w:rPr>
          <w:sz w:val="22"/>
          <w:szCs w:val="22"/>
        </w:rPr>
        <w:t xml:space="preserve">u </w:t>
      </w:r>
      <w:r w:rsidR="00BA0BA7" w:rsidRPr="00C55F76">
        <w:rPr>
          <w:sz w:val="22"/>
          <w:szCs w:val="22"/>
        </w:rPr>
        <w:t>stečajnom postupku</w:t>
      </w:r>
      <w:r w:rsidR="004E47F5" w:rsidRPr="00C55F76">
        <w:rPr>
          <w:sz w:val="22"/>
          <w:szCs w:val="22"/>
        </w:rPr>
        <w:t xml:space="preserve"> nad stečajnim dužnikom</w:t>
      </w:r>
      <w:r w:rsidR="00FA45AC" w:rsidRPr="00C55F76">
        <w:rPr>
          <w:sz w:val="22"/>
          <w:szCs w:val="22"/>
        </w:rPr>
        <w:t xml:space="preserve"> </w:t>
      </w:r>
      <w:r w:rsidR="00C55F76">
        <w:t>SFORZA d.o.o. u stečaju, Zaton,  Soline 22, OIB: 79845011953</w:t>
      </w:r>
      <w:r w:rsidR="00B243DE" w:rsidRPr="00C55F76">
        <w:rPr>
          <w:sz w:val="22"/>
          <w:szCs w:val="22"/>
        </w:rPr>
        <w:t xml:space="preserve">, </w:t>
      </w:r>
      <w:r w:rsidR="00A005C6" w:rsidRPr="00C55F76">
        <w:rPr>
          <w:sz w:val="22"/>
          <w:szCs w:val="22"/>
        </w:rPr>
        <w:t>određeno je završno roč</w:t>
      </w:r>
      <w:r w:rsidR="002E0A2B" w:rsidRPr="00C55F76">
        <w:rPr>
          <w:sz w:val="22"/>
          <w:szCs w:val="22"/>
        </w:rPr>
        <w:t>ište vjerovnika</w:t>
      </w:r>
      <w:r w:rsidR="00A005C6" w:rsidRPr="00C55F76">
        <w:rPr>
          <w:sz w:val="22"/>
          <w:szCs w:val="22"/>
        </w:rPr>
        <w:t>.</w:t>
      </w:r>
    </w:p>
    <w:p w:rsidRDefault="00A005C6" w:rsidP="00563840" w:rsidR="00A005C6" w:rsidRPr="00C55F76">
      <w:pPr>
        <w:ind w:firstLine="708"/>
        <w:jc w:val="both"/>
        <w:rPr>
          <w:sz w:val="22"/>
          <w:szCs w:val="22"/>
        </w:rPr>
      </w:pPr>
    </w:p>
    <w:p w:rsidRDefault="00A005C6" w:rsidP="00563840" w:rsidR="007D422D" w:rsidRPr="00C55F76">
      <w:pPr>
        <w:ind w:firstLine="708"/>
        <w:jc w:val="both"/>
        <w:rPr>
          <w:sz w:val="22"/>
          <w:szCs w:val="22"/>
        </w:rPr>
      </w:pPr>
      <w:r w:rsidRPr="00C55F76">
        <w:rPr>
          <w:sz w:val="22"/>
          <w:szCs w:val="22"/>
        </w:rPr>
        <w:t>Prema završnom računu stečajnog upravi</w:t>
      </w:r>
      <w:r w:rsidR="00CD33C8" w:rsidRPr="00C55F76">
        <w:rPr>
          <w:sz w:val="22"/>
          <w:szCs w:val="22"/>
        </w:rPr>
        <w:t>telja</w:t>
      </w:r>
      <w:r w:rsidRPr="00C55F76">
        <w:rPr>
          <w:sz w:val="22"/>
          <w:szCs w:val="22"/>
        </w:rPr>
        <w:t xml:space="preserve"> unov</w:t>
      </w:r>
      <w:r w:rsidR="00CD33C8" w:rsidRPr="00C55F76">
        <w:rPr>
          <w:sz w:val="22"/>
          <w:szCs w:val="22"/>
        </w:rPr>
        <w:t>čena</w:t>
      </w:r>
      <w:r w:rsidRPr="00C55F76">
        <w:rPr>
          <w:sz w:val="22"/>
          <w:szCs w:val="22"/>
        </w:rPr>
        <w:t xml:space="preserve"> je cjelokupna imovina stečajnog dužnika </w:t>
      </w:r>
      <w:r w:rsidR="007F59E3" w:rsidRPr="00C55F76">
        <w:rPr>
          <w:sz w:val="22"/>
          <w:szCs w:val="22"/>
        </w:rPr>
        <w:t xml:space="preserve">u iznosu od </w:t>
      </w:r>
      <w:r w:rsidR="00C55F76">
        <w:rPr>
          <w:sz w:val="22"/>
          <w:szCs w:val="22"/>
        </w:rPr>
        <w:t>34.941,35</w:t>
      </w:r>
      <w:r w:rsidR="007F59E3" w:rsidRPr="00C55F76">
        <w:rPr>
          <w:sz w:val="22"/>
          <w:szCs w:val="22"/>
        </w:rPr>
        <w:t xml:space="preserve"> kuna </w:t>
      </w:r>
      <w:r w:rsidR="00B243DE" w:rsidRPr="00C55F76">
        <w:rPr>
          <w:sz w:val="22"/>
          <w:szCs w:val="22"/>
        </w:rPr>
        <w:t>od koje su namireni troškovi stečajnog postup</w:t>
      </w:r>
      <w:r w:rsidR="007D422D" w:rsidRPr="00C55F76">
        <w:rPr>
          <w:sz w:val="22"/>
          <w:szCs w:val="22"/>
        </w:rPr>
        <w:t>ka</w:t>
      </w:r>
      <w:r w:rsidR="007F59E3" w:rsidRPr="00C55F76">
        <w:rPr>
          <w:sz w:val="22"/>
          <w:szCs w:val="22"/>
        </w:rPr>
        <w:t xml:space="preserve">, te I viši isplatni red </w:t>
      </w:r>
      <w:r w:rsidR="007D422D" w:rsidRPr="00C55F76">
        <w:rPr>
          <w:sz w:val="22"/>
          <w:szCs w:val="22"/>
        </w:rPr>
        <w:t>0,</w:t>
      </w:r>
      <w:r w:rsidR="002E0A2B" w:rsidRPr="00C55F76">
        <w:rPr>
          <w:sz w:val="22"/>
          <w:szCs w:val="22"/>
        </w:rPr>
        <w:t>5</w:t>
      </w:r>
      <w:r w:rsidR="007D422D" w:rsidRPr="00C55F76">
        <w:rPr>
          <w:sz w:val="22"/>
          <w:szCs w:val="22"/>
        </w:rPr>
        <w:t>%.</w:t>
      </w:r>
    </w:p>
    <w:p w:rsidRDefault="007F59E3" w:rsidP="00563840" w:rsidR="004C3705" w:rsidRPr="00C55F76">
      <w:pPr>
        <w:ind w:firstLine="708"/>
        <w:jc w:val="both"/>
        <w:rPr>
          <w:sz w:val="22"/>
          <w:szCs w:val="22"/>
        </w:rPr>
      </w:pPr>
      <w:r w:rsidRPr="00C55F76">
        <w:rPr>
          <w:sz w:val="22"/>
          <w:szCs w:val="22"/>
        </w:rPr>
        <w:t xml:space="preserve"> </w:t>
      </w:r>
    </w:p>
    <w:p w:rsidRDefault="00CD2D2A" w:rsidP="00563840" w:rsidR="00552FE2" w:rsidRPr="00C55F76">
      <w:pPr>
        <w:ind w:firstLine="708"/>
        <w:jc w:val="both"/>
        <w:rPr>
          <w:sz w:val="22"/>
          <w:szCs w:val="22"/>
        </w:rPr>
      </w:pPr>
      <w:r w:rsidRPr="00C55F76">
        <w:rPr>
          <w:sz w:val="22"/>
          <w:szCs w:val="22"/>
        </w:rPr>
        <w:t>Na ročištu vjer</w:t>
      </w:r>
      <w:r w:rsidR="00263E53" w:rsidRPr="00C55F76">
        <w:rPr>
          <w:sz w:val="22"/>
          <w:szCs w:val="22"/>
        </w:rPr>
        <w:t>ovn</w:t>
      </w:r>
      <w:r w:rsidR="00563840" w:rsidRPr="00C55F76">
        <w:rPr>
          <w:sz w:val="22"/>
          <w:szCs w:val="22"/>
        </w:rPr>
        <w:t>ika nije bilo prigovora</w:t>
      </w:r>
      <w:r w:rsidRPr="00C55F76">
        <w:rPr>
          <w:sz w:val="22"/>
          <w:szCs w:val="22"/>
        </w:rPr>
        <w:t xml:space="preserve"> </w:t>
      </w:r>
      <w:r w:rsidR="00563840" w:rsidRPr="00C55F76">
        <w:rPr>
          <w:sz w:val="22"/>
          <w:szCs w:val="22"/>
        </w:rPr>
        <w:t>na završni popis stečajnog upravitelja, a stečajni sudac dao je suglasno</w:t>
      </w:r>
      <w:r w:rsidRPr="00C55F76">
        <w:rPr>
          <w:sz w:val="22"/>
          <w:szCs w:val="22"/>
        </w:rPr>
        <w:t>s</w:t>
      </w:r>
      <w:r w:rsidR="00263E53" w:rsidRPr="00C55F76">
        <w:rPr>
          <w:sz w:val="22"/>
          <w:szCs w:val="22"/>
        </w:rPr>
        <w:t xml:space="preserve">t na isti, te </w:t>
      </w:r>
      <w:r w:rsidR="00552FE2" w:rsidRPr="00C55F76">
        <w:rPr>
          <w:sz w:val="22"/>
          <w:szCs w:val="22"/>
        </w:rPr>
        <w:t>ni</w:t>
      </w:r>
      <w:r w:rsidR="00263E53" w:rsidRPr="00C55F76">
        <w:rPr>
          <w:sz w:val="22"/>
          <w:szCs w:val="22"/>
        </w:rPr>
        <w:t xml:space="preserve">je </w:t>
      </w:r>
      <w:r w:rsidR="00552FE2" w:rsidRPr="00C55F76">
        <w:rPr>
          <w:sz w:val="22"/>
          <w:szCs w:val="22"/>
        </w:rPr>
        <w:t>bilo prigovora na završni računa.</w:t>
      </w:r>
    </w:p>
    <w:p w:rsidRDefault="00552FE2" w:rsidP="00563840" w:rsidR="00563840" w:rsidRPr="00C55F76">
      <w:pPr>
        <w:ind w:firstLine="708"/>
        <w:jc w:val="both"/>
        <w:rPr>
          <w:sz w:val="22"/>
          <w:szCs w:val="22"/>
        </w:rPr>
      </w:pPr>
      <w:r w:rsidRPr="00C55F76">
        <w:rPr>
          <w:sz w:val="22"/>
          <w:szCs w:val="22"/>
        </w:rPr>
        <w:t xml:space="preserve"> </w:t>
      </w:r>
    </w:p>
    <w:p w:rsidRDefault="00563840" w:rsidP="00563840" w:rsidR="00563840" w:rsidRPr="00C55F76">
      <w:pPr>
        <w:ind w:firstLine="708"/>
        <w:jc w:val="both"/>
        <w:rPr>
          <w:sz w:val="22"/>
          <w:szCs w:val="22"/>
        </w:rPr>
      </w:pPr>
      <w:r w:rsidRPr="00C55F76">
        <w:rPr>
          <w:sz w:val="22"/>
          <w:szCs w:val="22"/>
        </w:rPr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C55F76">
          <w:rPr>
            <w:sz w:val="22"/>
            <w:szCs w:val="22"/>
          </w:rPr>
          <w:t>196. st</w:t>
        </w:r>
      </w:smartTag>
      <w:r w:rsidRPr="00C55F76">
        <w:rPr>
          <w:sz w:val="22"/>
          <w:szCs w:val="22"/>
        </w:rPr>
        <w:t>.1. Stečajnog zakona riješeno je kao u izreci.</w:t>
      </w:r>
    </w:p>
    <w:p w:rsidRDefault="00F75F9E" w:rsidP="00563840" w:rsidR="00F75F9E" w:rsidRPr="00C55F76">
      <w:pPr>
        <w:ind w:firstLine="708"/>
        <w:jc w:val="both"/>
        <w:rPr>
          <w:sz w:val="22"/>
          <w:szCs w:val="22"/>
        </w:rPr>
      </w:pPr>
    </w:p>
    <w:p w:rsidRDefault="00563840" w:rsidP="00563840" w:rsidR="00563840" w:rsidRPr="00C55F76">
      <w:pPr>
        <w:ind w:firstLine="708"/>
        <w:jc w:val="both"/>
        <w:rPr>
          <w:sz w:val="22"/>
          <w:szCs w:val="22"/>
        </w:rPr>
      </w:pPr>
    </w:p>
    <w:p w:rsidRDefault="00CD2D2A" w:rsidP="009002EA" w:rsidR="006E17E4" w:rsidRPr="00C55F76">
      <w:pPr>
        <w:ind w:firstLine="708"/>
        <w:jc w:val="center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 xml:space="preserve">U Dubrovniku, dana </w:t>
      </w:r>
      <w:r w:rsidR="00C55F76">
        <w:rPr>
          <w:b/>
          <w:sz w:val="22"/>
          <w:szCs w:val="22"/>
        </w:rPr>
        <w:t>01</w:t>
      </w:r>
      <w:r w:rsidR="009002EA" w:rsidRPr="00C55F76">
        <w:rPr>
          <w:b/>
          <w:sz w:val="22"/>
          <w:szCs w:val="22"/>
        </w:rPr>
        <w:t>.</w:t>
      </w:r>
      <w:r w:rsidR="007D422D" w:rsidRPr="00C55F76">
        <w:rPr>
          <w:b/>
          <w:sz w:val="22"/>
          <w:szCs w:val="22"/>
        </w:rPr>
        <w:t xml:space="preserve"> </w:t>
      </w:r>
      <w:r w:rsidR="00C55F76">
        <w:rPr>
          <w:b/>
          <w:sz w:val="22"/>
          <w:szCs w:val="22"/>
        </w:rPr>
        <w:t>ožujka</w:t>
      </w:r>
      <w:r w:rsidR="002B0251" w:rsidRPr="00C55F76">
        <w:rPr>
          <w:b/>
          <w:sz w:val="22"/>
          <w:szCs w:val="22"/>
        </w:rPr>
        <w:t xml:space="preserve"> </w:t>
      </w:r>
      <w:r w:rsidR="004E47F5" w:rsidRPr="00C55F76">
        <w:rPr>
          <w:b/>
          <w:sz w:val="22"/>
          <w:szCs w:val="22"/>
        </w:rPr>
        <w:t>20</w:t>
      </w:r>
      <w:r w:rsidR="009002EA" w:rsidRPr="00C55F76">
        <w:rPr>
          <w:b/>
          <w:sz w:val="22"/>
          <w:szCs w:val="22"/>
        </w:rPr>
        <w:t>1</w:t>
      </w:r>
      <w:r w:rsidR="00C55F76">
        <w:rPr>
          <w:b/>
          <w:sz w:val="22"/>
          <w:szCs w:val="22"/>
        </w:rPr>
        <w:t>8</w:t>
      </w:r>
      <w:r w:rsidR="004E47F5" w:rsidRPr="00C55F76">
        <w:rPr>
          <w:b/>
          <w:sz w:val="22"/>
          <w:szCs w:val="22"/>
        </w:rPr>
        <w:t>. godine</w:t>
      </w:r>
    </w:p>
    <w:p w:rsidRDefault="006E17E4" w:rsidP="00563840" w:rsidR="006E17E4" w:rsidRPr="00C55F76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4E47F5" w:rsidRPr="00C55F76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C55F76">
      <w:pPr>
        <w:ind w:firstLine="708"/>
        <w:jc w:val="both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  <w:t>Stečajni sudac</w:t>
      </w:r>
      <w:r w:rsidR="006E17E4" w:rsidRPr="00C55F76">
        <w:rPr>
          <w:b/>
          <w:sz w:val="22"/>
          <w:szCs w:val="22"/>
        </w:rPr>
        <w:t>:</w:t>
      </w:r>
    </w:p>
    <w:p w:rsidRDefault="006E17E4" w:rsidP="00563840" w:rsidR="006E17E4" w:rsidRPr="00C55F76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C55F76">
      <w:pPr>
        <w:ind w:firstLine="708"/>
        <w:jc w:val="both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Pr="00C55F76">
        <w:rPr>
          <w:b/>
          <w:sz w:val="22"/>
          <w:szCs w:val="22"/>
        </w:rPr>
        <w:tab/>
      </w:r>
      <w:r w:rsidR="002B0251" w:rsidRPr="00C55F76">
        <w:rPr>
          <w:b/>
          <w:sz w:val="22"/>
          <w:szCs w:val="22"/>
        </w:rPr>
        <w:t>Diana Butigan Granić</w:t>
      </w:r>
    </w:p>
    <w:p w:rsidRDefault="004E47F5" w:rsidP="008C6DFE" w:rsidR="004E47F5" w:rsidRPr="00C55F76">
      <w:pPr>
        <w:jc w:val="both"/>
        <w:rPr>
          <w:b/>
          <w:sz w:val="22"/>
          <w:szCs w:val="22"/>
        </w:rPr>
      </w:pPr>
    </w:p>
    <w:p w:rsidRDefault="004E47F5" w:rsidP="008C6DFE" w:rsidR="004E47F5" w:rsidRPr="00C55F76">
      <w:pPr>
        <w:jc w:val="both"/>
        <w:rPr>
          <w:b/>
          <w:sz w:val="22"/>
          <w:szCs w:val="22"/>
        </w:rPr>
      </w:pPr>
    </w:p>
    <w:p w:rsidRDefault="004E47F5" w:rsidP="008C6DFE" w:rsidR="004E47F5" w:rsidRPr="00C55F76">
      <w:pPr>
        <w:jc w:val="both"/>
        <w:rPr>
          <w:b/>
          <w:sz w:val="22"/>
          <w:szCs w:val="22"/>
        </w:rPr>
      </w:pPr>
    </w:p>
    <w:p w:rsidRDefault="00FA45AC" w:rsidP="008C6DFE" w:rsidR="00FA45AC" w:rsidRPr="00C55F76">
      <w:pPr>
        <w:jc w:val="both"/>
        <w:rPr>
          <w:b/>
          <w:sz w:val="22"/>
          <w:szCs w:val="22"/>
        </w:rPr>
      </w:pPr>
    </w:p>
    <w:p w:rsidRDefault="00FA45AC" w:rsidP="008C6DFE" w:rsidR="00FA45AC" w:rsidRPr="00C55F76">
      <w:pPr>
        <w:jc w:val="both"/>
        <w:rPr>
          <w:b/>
          <w:sz w:val="22"/>
          <w:szCs w:val="22"/>
        </w:rPr>
      </w:pPr>
    </w:p>
    <w:p w:rsidRDefault="00FA45AC" w:rsidP="008C6DFE" w:rsidR="00FA45AC" w:rsidRPr="00C55F76">
      <w:pPr>
        <w:jc w:val="both"/>
        <w:rPr>
          <w:b/>
          <w:sz w:val="22"/>
          <w:szCs w:val="22"/>
        </w:rPr>
      </w:pPr>
    </w:p>
    <w:p w:rsidRDefault="006E17E4" w:rsidP="008C6DFE" w:rsidR="006E17E4" w:rsidRPr="00C55F76">
      <w:pPr>
        <w:jc w:val="both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 xml:space="preserve">POUKA O PRAVNOM LIJEKU: </w:t>
      </w:r>
    </w:p>
    <w:p w:rsidRDefault="006E17E4" w:rsidP="006E17E4" w:rsidR="006E17E4" w:rsidRPr="00C55F76">
      <w:pPr>
        <w:pStyle w:val="Tijeloteksta"/>
        <w:rPr>
          <w:sz w:val="22"/>
          <w:szCs w:val="22"/>
        </w:rPr>
      </w:pPr>
      <w:r w:rsidRPr="00C55F76">
        <w:rPr>
          <w:sz w:val="22"/>
          <w:szCs w:val="22"/>
        </w:rPr>
        <w:t>Protiv ovog rješenja dopuštena je žalba Visokom Trgovačkom sudu Republike Hrvatske u Zagrebu. Žalba se podnosi ovom sudu u roku od 8 dana od dana dostave ovog rješ</w:t>
      </w:r>
      <w:r w:rsidR="008C6DFE" w:rsidRPr="00C55F76">
        <w:rPr>
          <w:sz w:val="22"/>
          <w:szCs w:val="22"/>
        </w:rPr>
        <w:t>enja, u pisanom obliku</w:t>
      </w:r>
      <w:r w:rsidRPr="00C55F76">
        <w:rPr>
          <w:sz w:val="22"/>
          <w:szCs w:val="22"/>
        </w:rPr>
        <w:t>, u tri primjerka.</w:t>
      </w:r>
    </w:p>
    <w:p w:rsidRDefault="00563840" w:rsidP="006E17E4" w:rsidR="00563840" w:rsidRPr="00C55F76">
      <w:pPr>
        <w:jc w:val="both"/>
        <w:rPr>
          <w:sz w:val="22"/>
          <w:szCs w:val="22"/>
        </w:rPr>
      </w:pPr>
    </w:p>
    <w:p w:rsidRDefault="00563840" w:rsidP="00563840" w:rsidR="00563840" w:rsidRPr="00C55F76">
      <w:pPr>
        <w:ind w:firstLine="708"/>
        <w:jc w:val="both"/>
        <w:rPr>
          <w:sz w:val="22"/>
          <w:szCs w:val="22"/>
        </w:rPr>
      </w:pPr>
    </w:p>
    <w:p w:rsidRDefault="00563840" w:rsidP="006E17E4" w:rsidR="00563840" w:rsidRPr="00C55F76">
      <w:pPr>
        <w:jc w:val="both"/>
        <w:rPr>
          <w:b/>
          <w:sz w:val="22"/>
          <w:szCs w:val="22"/>
        </w:rPr>
      </w:pPr>
      <w:r w:rsidRPr="00C55F76">
        <w:rPr>
          <w:b/>
          <w:sz w:val="22"/>
          <w:szCs w:val="22"/>
        </w:rPr>
        <w:t>DN-</w:t>
      </w:r>
      <w:r w:rsidR="006E17E4" w:rsidRPr="00C55F76">
        <w:rPr>
          <w:b/>
          <w:sz w:val="22"/>
          <w:szCs w:val="22"/>
        </w:rPr>
        <w:t>a</w:t>
      </w:r>
      <w:r w:rsidRPr="00C55F76">
        <w:rPr>
          <w:b/>
          <w:sz w:val="22"/>
          <w:szCs w:val="22"/>
        </w:rPr>
        <w:t>:</w:t>
      </w:r>
    </w:p>
    <w:p w:rsidRDefault="00563840" w:rsidP="00563840" w:rsidR="00563840" w:rsidRPr="00C55F76">
      <w:pPr>
        <w:ind w:firstLine="708"/>
        <w:jc w:val="both"/>
        <w:rPr>
          <w:sz w:val="22"/>
          <w:szCs w:val="22"/>
        </w:rPr>
      </w:pPr>
    </w:p>
    <w:p w:rsidRDefault="002E0A2B" w:rsidP="002E0A2B" w:rsidR="002E0A2B" w:rsidRPr="00C55F76">
      <w:pPr>
        <w:numPr>
          <w:ilvl w:val="0"/>
          <w:numId w:val="6"/>
        </w:numPr>
        <w:jc w:val="both"/>
        <w:rPr>
          <w:sz w:val="22"/>
          <w:szCs w:val="22"/>
        </w:rPr>
      </w:pPr>
      <w:r w:rsidRPr="00C55F76">
        <w:rPr>
          <w:sz w:val="22"/>
          <w:szCs w:val="22"/>
        </w:rPr>
        <w:t>stečajnom upravitelju – e – oglasna ploča</w:t>
      </w:r>
    </w:p>
    <w:p w:rsidRDefault="002E0A2B" w:rsidP="002E0A2B" w:rsidR="002E0A2B" w:rsidRPr="00C55F76">
      <w:pPr>
        <w:numPr>
          <w:ilvl w:val="0"/>
          <w:numId w:val="6"/>
        </w:numPr>
        <w:jc w:val="both"/>
        <w:rPr>
          <w:sz w:val="22"/>
          <w:szCs w:val="22"/>
        </w:rPr>
      </w:pPr>
      <w:r w:rsidRPr="00C55F76">
        <w:rPr>
          <w:sz w:val="22"/>
          <w:szCs w:val="22"/>
        </w:rPr>
        <w:t>registar Trgovačkog suda u Splitu, Stalna služba u Dubrovniku, prije i nakon pravomoćnosti</w:t>
      </w:r>
    </w:p>
    <w:p w:rsidRDefault="002E0A2B" w:rsidP="002E0A2B" w:rsidR="002E0A2B" w:rsidRPr="00C55F76">
      <w:pPr>
        <w:numPr>
          <w:ilvl w:val="0"/>
          <w:numId w:val="6"/>
        </w:numPr>
        <w:jc w:val="both"/>
        <w:rPr>
          <w:sz w:val="22"/>
          <w:szCs w:val="22"/>
        </w:rPr>
      </w:pPr>
      <w:r w:rsidRPr="00C55F76">
        <w:rPr>
          <w:sz w:val="22"/>
          <w:szCs w:val="22"/>
        </w:rPr>
        <w:t>Porezna uprava Dubrovnik</w:t>
      </w:r>
    </w:p>
    <w:p w:rsidRDefault="002E0A2B" w:rsidP="002E0A2B" w:rsidR="002E0A2B" w:rsidRPr="00C55F76">
      <w:pPr>
        <w:numPr>
          <w:ilvl w:val="0"/>
          <w:numId w:val="6"/>
        </w:numPr>
        <w:jc w:val="both"/>
        <w:rPr>
          <w:sz w:val="22"/>
          <w:szCs w:val="22"/>
        </w:rPr>
      </w:pPr>
      <w:r w:rsidRPr="00C55F76">
        <w:rPr>
          <w:sz w:val="22"/>
          <w:szCs w:val="22"/>
        </w:rPr>
        <w:t>ŽDO, Građansko – upravni odjel Dubrovnik – e – oglasna ploča</w:t>
      </w:r>
    </w:p>
    <w:p w:rsidRDefault="002E0A2B" w:rsidP="002E0A2B" w:rsidR="002E0A2B" w:rsidRPr="00C55F76">
      <w:pPr>
        <w:numPr>
          <w:ilvl w:val="0"/>
          <w:numId w:val="6"/>
        </w:numPr>
        <w:jc w:val="both"/>
        <w:rPr>
          <w:sz w:val="22"/>
          <w:szCs w:val="22"/>
        </w:rPr>
      </w:pPr>
      <w:r w:rsidRPr="00C55F76">
        <w:rPr>
          <w:sz w:val="22"/>
          <w:szCs w:val="22"/>
        </w:rPr>
        <w:t xml:space="preserve">ZK odjel Općinskog suda u Dubrovniku, nakon pravomoćnosti </w:t>
      </w:r>
    </w:p>
    <w:p w:rsidRDefault="002E0A2B" w:rsidP="002E0A2B" w:rsidR="002E0A2B" w:rsidRPr="00C55F76">
      <w:pPr>
        <w:numPr>
          <w:ilvl w:val="0"/>
          <w:numId w:val="6"/>
        </w:numPr>
        <w:jc w:val="both"/>
        <w:rPr>
          <w:sz w:val="22"/>
          <w:szCs w:val="22"/>
        </w:rPr>
      </w:pPr>
      <w:r w:rsidRPr="00C55F76">
        <w:rPr>
          <w:sz w:val="22"/>
          <w:szCs w:val="22"/>
        </w:rPr>
        <w:t>e - oglasna ploča suda,</w:t>
      </w:r>
    </w:p>
    <w:p w:rsidRDefault="002E0A2B" w:rsidP="002E0A2B" w:rsidR="002E0A2B" w:rsidRPr="00C55F76">
      <w:pPr>
        <w:numPr>
          <w:ilvl w:val="0"/>
          <w:numId w:val="6"/>
        </w:numPr>
        <w:jc w:val="both"/>
        <w:rPr>
          <w:sz w:val="22"/>
          <w:szCs w:val="22"/>
        </w:rPr>
      </w:pPr>
      <w:r w:rsidRPr="00C55F76">
        <w:rPr>
          <w:sz w:val="22"/>
          <w:szCs w:val="22"/>
        </w:rPr>
        <w:t>FINA – e – oglasna ploča</w:t>
      </w:r>
    </w:p>
    <w:p w:rsidRDefault="002E0A2B" w:rsidP="002E0A2B" w:rsidR="002E0A2B" w:rsidRPr="00C55F76">
      <w:pPr>
        <w:jc w:val="both"/>
        <w:rPr>
          <w:sz w:val="22"/>
          <w:szCs w:val="22"/>
        </w:rPr>
      </w:pPr>
    </w:p>
    <w:p w:rsidRDefault="004E47F5" w:rsidR="004E47F5" w:rsidRPr="00C55F76">
      <w:pPr>
        <w:rPr>
          <w:sz w:val="22"/>
          <w:szCs w:val="22"/>
        </w:rPr>
      </w:pPr>
    </w:p>
    <w:sectPr w:rsidSect="00825608" w:rsidR="004E47F5" w:rsidRPr="00C55F76">
      <w:headerReference w:type="even" r:id="rId12"/>
      <w:headerReference w:type="default" r:id="rId13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8CD" w:rsidR="00A658CD">
      <w:r>
        <w:separator/>
      </w:r>
    </w:p>
  </w:endnote>
  <w:endnote w:id="0" w:type="continuationSeparator">
    <w:p w:rsidRDefault="00A658CD" w:rsidR="00A65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8CD" w:rsidR="00A658CD">
      <w:r>
        <w:separator/>
      </w:r>
    </w:p>
  </w:footnote>
  <w:footnote w:id="0" w:type="continuationSeparator">
    <w:p w:rsidRDefault="00A658CD" w:rsidR="00A65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1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7D422D">
      <w:t xml:space="preserve">. </w:t>
    </w:r>
    <w:r w:rsidR="002E0A2B">
      <w:t>145/2015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76B94"/>
    <w:rsid w:val="00180ACE"/>
    <w:rsid w:val="00195207"/>
    <w:rsid w:val="001D35C2"/>
    <w:rsid w:val="00263E53"/>
    <w:rsid w:val="002B0251"/>
    <w:rsid w:val="002E0A2B"/>
    <w:rsid w:val="0031082B"/>
    <w:rsid w:val="003541A4"/>
    <w:rsid w:val="0039355F"/>
    <w:rsid w:val="00396888"/>
    <w:rsid w:val="003A1FD0"/>
    <w:rsid w:val="003C45CC"/>
    <w:rsid w:val="00415F27"/>
    <w:rsid w:val="00430A74"/>
    <w:rsid w:val="00453E40"/>
    <w:rsid w:val="004A1DB5"/>
    <w:rsid w:val="004A6CD8"/>
    <w:rsid w:val="004C3705"/>
    <w:rsid w:val="004E47F5"/>
    <w:rsid w:val="00505133"/>
    <w:rsid w:val="00552FE2"/>
    <w:rsid w:val="0055583A"/>
    <w:rsid w:val="00563840"/>
    <w:rsid w:val="00583E3A"/>
    <w:rsid w:val="005B58DE"/>
    <w:rsid w:val="00632124"/>
    <w:rsid w:val="006455C6"/>
    <w:rsid w:val="00691FCF"/>
    <w:rsid w:val="006A0EFC"/>
    <w:rsid w:val="006C099C"/>
    <w:rsid w:val="006E17E4"/>
    <w:rsid w:val="00757A15"/>
    <w:rsid w:val="007A5AF3"/>
    <w:rsid w:val="007C0EE5"/>
    <w:rsid w:val="007D345F"/>
    <w:rsid w:val="007D422D"/>
    <w:rsid w:val="007F59E3"/>
    <w:rsid w:val="00825608"/>
    <w:rsid w:val="00830E9F"/>
    <w:rsid w:val="00865525"/>
    <w:rsid w:val="008B3429"/>
    <w:rsid w:val="008C6DFE"/>
    <w:rsid w:val="008D6EE0"/>
    <w:rsid w:val="008E11F0"/>
    <w:rsid w:val="008E5DCF"/>
    <w:rsid w:val="008F1861"/>
    <w:rsid w:val="009002EA"/>
    <w:rsid w:val="00902E9B"/>
    <w:rsid w:val="009045FE"/>
    <w:rsid w:val="009A0C83"/>
    <w:rsid w:val="00A005C6"/>
    <w:rsid w:val="00A658CD"/>
    <w:rsid w:val="00AF0F6F"/>
    <w:rsid w:val="00B243DE"/>
    <w:rsid w:val="00B744E1"/>
    <w:rsid w:val="00BA0BA7"/>
    <w:rsid w:val="00C55F76"/>
    <w:rsid w:val="00CD2D2A"/>
    <w:rsid w:val="00CD33C8"/>
    <w:rsid w:val="00CE3168"/>
    <w:rsid w:val="00DA4534"/>
    <w:rsid w:val="00DC6C20"/>
    <w:rsid w:val="00DE4E7E"/>
    <w:rsid w:val="00EB018E"/>
    <w:rsid w:val="00EE6B28"/>
    <w:rsid w:val="00F256A3"/>
    <w:rsid w:val="00F75F9E"/>
    <w:rsid w:val="00F77398"/>
    <w:rsid w:val="00FA45AC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1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1A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1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1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1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1A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1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1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redovni stečajni postupak</izvorni_sadrzaj>
    <derivirana_varijabla naziv="DomainObject.Predmet.Opis_1">redovni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SFORZA d.o.o. za trgovinu</izvorni_sadrzaj>
    <derivirana_varijabla naziv="DomainObject.Predmet.ProtustrankaFormated_1">  SFORZA d.o.o. za trgovinu</derivirana_varijabla>
  </DomainObject.Predmet.ProtustrankaFormated>
  <DomainObject.Predmet.ProtustrankaFormatedOIB>
    <izvorni_sadrzaj>  SFORZA d.o.o. za trgovinu, OIB 79845011953</izvorni_sadrzaj>
    <derivirana_varijabla naziv="DomainObject.Predmet.ProtustrankaFormatedOIB_1">  SFORZA d.o.o. za trgovinu, OIB 79845011953</derivirana_varijabla>
  </DomainObject.Predmet.ProtustrankaFormatedOIB>
  <DomainObject.Predmet.ProtustrankaFormatedWithAdress>
    <izvorni_sadrzaj> SFORZA d.o.o. za trgovinu, Soline 22, 20235 Zaton</izvorni_sadrzaj>
    <derivirana_varijabla naziv="DomainObject.Predmet.ProtustrankaFormatedWithAdress_1"> SFORZA d.o.o. za trgovinu, Soline 22, 20235 Zaton</derivirana_varijabla>
  </DomainObject.Predmet.ProtustrankaFormatedWithAdress>
  <DomainObject.Predmet.ProtustrankaFormatedWithAdressOIB>
    <izvorni_sadrzaj> SFORZA d.o.o. za trgovinu, OIB 79845011953, Soline 22, 20235 Zaton</izvorni_sadrzaj>
    <derivirana_varijabla naziv="DomainObject.Predmet.ProtustrankaFormatedWithAdressOIB_1"> SFORZA d.o.o. za trgovinu, OIB 79845011953, Soline 22, 20235 Zaton</derivirana_varijabla>
  </DomainObject.Predmet.ProtustrankaFormatedWithAdressOIB>
  <DomainObject.Predmet.ProtustrankaWithAdress>
    <izvorni_sadrzaj>SFORZA d.o.o. za trgovinu Soline 22, 20235 Zaton</izvorni_sadrzaj>
    <derivirana_varijabla naziv="DomainObject.Predmet.ProtustrankaWithAdress_1">SFORZA d.o.o. za trgovinu Soline 22, 20235 Zaton</derivirana_varijabla>
  </DomainObject.Predmet.ProtustrankaWithAdress>
  <DomainObject.Predmet.ProtustrankaWithAdressOIB>
    <izvorni_sadrzaj>SFORZA d.o.o. za trgovinu, OIB 79845011953, Soline 22, 20235 Zaton</izvorni_sadrzaj>
    <derivirana_varijabla naziv="DomainObject.Predmet.ProtustrankaWithAdressOIB_1">SFORZA d.o.o. za trgovinu, OIB 79845011953, Soline 22, 20235 Zaton</derivirana_varijabla>
  </DomainObject.Predmet.ProtustrankaWithAdressOIB>
  <DomainObject.Predmet.ProtustrankaNazivFormated>
    <izvorni_sadrzaj>SFORZA d.o.o. za trgovinu</izvorni_sadrzaj>
    <derivirana_varijabla naziv="DomainObject.Predmet.ProtustrankaNazivFormated_1">SFORZA d.o.o. za trgovinu</derivirana_varijabla>
  </DomainObject.Predmet.ProtustrankaNazivFormated>
  <DomainObject.Predmet.ProtustrankaNazivFormatedOIB>
    <izvorni_sadrzaj>SFORZA d.o.o. za trgovinu, OIB 79845011953</izvorni_sadrzaj>
    <derivirana_varijabla naziv="DomainObject.Predmet.ProtustrankaNazivFormatedOIB_1">SFORZA d.o.o. za trgovinu, OIB 79845011953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 - POREZNA UPRAVA, PODRUČNI URED DUBROVNIK; Niko Musladin; Goran Vidović; Dragan-josip Knežević; Marija Jerosimić; Siniša Jerosimić; Lidija Jerosimić</izvorni_sadrzaj>
    <derivirana_varijabla naziv="DomainObject.Predmet.StrankaFormated_1">  RH,MINISTARSTVO FINANCIJA - POREZNA UPRAVA, PODRUČNI URED DUBROVNIK; Niko Musladin; Goran Vidović; Dragan-josip Knežević; Marija Jerosimić; Siniša Jerosimić; Lidija Jerosimić</derivirana_varijabla>
  </DomainObject.Predmet.StrankaFormated>
  <DomainObject.Predmet.StrankaFormatedOIB>
    <izvorni_sadrzaj>  RH,MINISTARSTVO FINANCIJA - POREZNA UPRAVA, PODRUČNI URED DUBROVNIK, OIB 18683136487; Niko Musladin, OIB 62369371421; Goran Vidović, OIB 06830044821; Dragan-josip Knežević, OIB 97076984856; Marija Jerosimić, OIB 00132782885; Siniša Jerosimić, OIB 31457606172; Lidija Jerosimić, OIB 05931168851</izvorni_sadrzaj>
    <derivirana_varijabla naziv="DomainObject.Predmet.StrankaFormatedOIB_1">  RH,MINISTARSTVO FINANCIJA - POREZNA UPRAVA, PODRUČNI URED DUBROVNIK, OIB 18683136487; Niko Musladin, OIB 62369371421; Goran Vidović, OIB 06830044821; Dragan-josip Knežević, OIB 97076984856; Marija Jerosimić, OIB 00132782885; Siniša Jerosimić, OIB 31457606172; Lidija Jerosimić, OIB 05931168851</derivirana_varijabla>
  </DomainObject.Predmet.StrankaFormatedOIB>
  <DomainObject.Predmet.StrankaFormatedWithAdress>
    <izvorni_sadrzaj> RH,MINISTARSTVO FINANCIJA - POREZNA UPRAVA, PODRUČNI URED DUBROVNIK, Vukovarska 6, 20000 Dubrovnik; Niko Musladin, Ljubač 22, 20235 Ljubač; Goran Vidović, Grgurići 94, 20232 Slano; Dragan-josip Knežević, Palmotićeva 11, 20000 Dubrovnik; Marija Jerosimić, Soline 22, 20235 Zaton; Siniša Jerosimić, Soline 22, 20235 Zaton; Lidija Jerosimić, Soline 22, 20235 Zaton</izvorni_sadrzaj>
    <derivirana_varijabla naziv="DomainObject.Predmet.StrankaFormatedWithAdress_1"> RH,MINISTARSTVO FINANCIJA - POREZNA UPRAVA, PODRUČNI URED DUBROVNIK, Vukovarska 6, 20000 Dubrovnik; Niko Musladin, Ljubač 22, 20235 Ljubač; Goran Vidović, Grgurići 94, 20232 Slano; Dragan-josip Knežević, Palmotićeva 11, 20000 Dubrovnik; Marija Jerosimić, Soline 22, 20235 Zaton; Siniša Jerosimić, Soline 22, 20235 Zaton; Lidija Jerosimić, Soline 22, 20235 Zaton</derivirana_varijabla>
  </DomainObject.Predmet.StrankaFormatedWithAdress>
  <DomainObject.Predmet.StrankaFormatedWithAdressOIB>
    <izvorni_sadrzaj> RH,MINISTARSTVO FINANCIJA - POREZNA UPRAVA, PODRUČNI URED DUBROVNIK, OIB 18683136487, Vukovarska 6, 20000 Dubrovnik; Niko Musladin, OIB 62369371421, Ljubač 22, 20235 Ljubač; Goran Vidović, OIB 06830044821, Grgurići 94, 20232 Slano; Dragan-josip Knežević, OIB 97076984856, Palmotićeva 11, 20000 Dubrovnik; Marija Jerosimić, OIB 00132782885, Soline 22, 20235 Zaton; Siniša Jerosimić, OIB 31457606172, Soline 22, 20235 Zaton; Lidija Jerosimić, OIB 05931168851, Soline 22, 20235 Zaton</izvorni_sadrzaj>
    <derivirana_varijabla naziv="DomainObject.Predmet.StrankaFormatedWithAdressOIB_1"> RH,MINISTARSTVO FINANCIJA - POREZNA UPRAVA, PODRUČNI URED DUBROVNIK, OIB 18683136487, Vukovarska 6, 20000 Dubrovnik; Niko Musladin, OIB 62369371421, Ljubač 22, 20235 Ljubač; Goran Vidović, OIB 06830044821, Grgurići 94, 20232 Slano; Dragan-josip Knežević, OIB 97076984856, Palmotićeva 11, 20000 Dubrovnik; Marija Jerosimić, OIB 00132782885, Soline 22, 20235 Zaton; Siniša Jerosimić, OIB 31457606172, Soline 22, 20235 Zaton; Lidija Jerosimić, OIB 05931168851, Soline 22, 20235 Zaton</derivirana_varijabla>
  </DomainObject.Predmet.StrankaFormatedWithAdressOIB>
  <DomainObject.Predmet.StrankaWithAdress>
    <izvorni_sadrzaj>RH,MINISTARSTVO FINANCIJA - POREZNA UPRAVA, PODRUČNI URED DUBROVNIK Vukovarska 6,20000 Dubrovnik,Niko Musladin Ljubač 22,20235 Ljubač,Goran Vidović Grgurići 94,20232 Slano,Dragan-josip Knežević Palmotićeva 11,20000 Dubrovnik,Marija Jerosimić Soline 22,20235 Zaton,Siniša Jerosimić Soline 22,20235 Zaton,Lidija Jerosimić Soline 22,20235 Zaton</izvorni_sadrzaj>
    <derivirana_varijabla naziv="DomainObject.Predmet.StrankaWithAdress_1">RH,MINISTARSTVO FINANCIJA - POREZNA UPRAVA, PODRUČNI URED DUBROVNIK Vukovarska 6,20000 Dubrovnik,Niko Musladin Ljubač 22,20235 Ljubač,Goran Vidović Grgurići 94,20232 Slano,Dragan-josip Knežević Palmotićeva 11,20000 Dubrovnik,Marija Jerosimić Soline 22,20235 Zaton,Siniša Jerosimić Soline 22,20235 Zaton,Lidija Jerosimić Soline 22,20235 Zaton</derivirana_varijabla>
  </DomainObject.Predmet.StrankaWithAdress>
  <DomainObject.Predmet.StrankaWithAdressOIB>
    <izvorni_sadrzaj>RH,MINISTARSTVO FINANCIJA - POREZNA UPRAVA, PODRUČNI URED DUBROVNIK, OIB 18683136487, Vukovarska 6,20000 Dubrovnik,Niko Musladin, OIB 62369371421, Ljubač 22,20235 Ljubač,Goran Vidović, OIB 06830044821, Grgurići 94,20232 Slano,Dragan-josip Knežević, OIB 97076984856, Palmotićeva 11,20000 Dubrovnik,Marija Jerosimić, OIB 00132782885, Soline 22,20235 Zaton,Siniša Jerosimić, OIB 31457606172, Soline 22,20235 Zaton,Lidija Jerosimić, OIB 05931168851, Soline 22,20235 Zaton</izvorni_sadrzaj>
    <derivirana_varijabla naziv="DomainObject.Predmet.StrankaWithAdressOIB_1">RH,MINISTARSTVO FINANCIJA - POREZNA UPRAVA, PODRUČNI URED DUBROVNIK, OIB 18683136487, Vukovarska 6,20000 Dubrovnik,Niko Musladin, OIB 62369371421, Ljubač 22,20235 Ljubač,Goran Vidović, OIB 06830044821, Grgurići 94,20232 Slano,Dragan-josip Knežević, OIB 97076984856, Palmotićeva 11,20000 Dubrovnik,Marija Jerosimić, OIB 00132782885, Soline 22,20235 Zaton,Siniša Jerosimić, OIB 31457606172, Soline 22,20235 Zaton,Lidija Jerosimić, OIB 05931168851, Soline 22,20235 Zaton</derivirana_varijabla>
  </DomainObject.Predmet.StrankaWithAdressOIB>
  <DomainObject.Predmet.StrankaNazivFormated>
    <izvorni_sadrzaj>RH,MINISTARSTVO FINANCIJA - POREZNA UPRAVA, PODRUČNI URED DUBROVNIK,Niko Musladin,Goran Vidović,Dragan-josip Knežević,Marija Jerosimić,Siniša Jerosimić,Lidija Jerosimić</izvorni_sadrzaj>
    <derivirana_varijabla naziv="DomainObject.Predmet.StrankaNazivFormated_1">RH,MINISTARSTVO FINANCIJA - POREZNA UPRAVA, PODRUČNI URED DUBROVNIK,Niko Musladin,Goran Vidović,Dragan-josip Knežević,Marija Jerosimić,Siniša Jerosimić,Lidija Jerosimić</derivirana_varijabla>
  </DomainObject.Predmet.StrankaNazivFormated>
  <DomainObject.Predmet.StrankaNazivFormatedOIB>
    <izvorni_sadrzaj>RH,MINISTARSTVO FINANCIJA - POREZNA UPRAVA, PODRUČNI URED DUBROVNIK, OIB 18683136487,Niko Musladin, OIB 62369371421,Goran Vidović, OIB 06830044821,Dragan-josip Knežević, OIB 97076984856,Marija Jerosimić, OIB 00132782885,Siniša Jerosimić, OIB 31457606172,Lidija Jerosimić, OIB 05931168851</izvorni_sadrzaj>
    <derivirana_varijabla naziv="DomainObject.Predmet.StrankaNazivFormatedOIB_1">RH,MINISTARSTVO FINANCIJA - POREZNA UPRAVA, PODRUČNI URED DUBROVNIK, OIB 18683136487,Niko Musladin, OIB 62369371421,Goran Vidović, OIB 06830044821,Dragan-josip Knežević, OIB 97076984856,Marija Jerosimić, OIB 00132782885,Siniša Jerosimić, OIB 31457606172,Lidija Jerosimić, OIB 05931168851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izvorni_sadrzaj>
    <derivirana_varijabla naziv="DomainObject.Predmet.StrankaListFormated_1"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derivirana_varijabla>
  </DomainObject.Predmet.StrankaListFormated>
  <DomainObject.Predmet.StrankaListFormatedOIB>
    <izvorni_sadrzaj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izvorni_sadrzaj>
    <derivirana_varijabla naziv="DomainObject.Predmet.StrankaListFormatedOIB_1"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derivirana_varijabla>
  </DomainObject.Predmet.StrankaListFormatedOIB>
  <DomainObject.Predmet.StrankaListFormatedWithAdress>
    <izvorni_sadrzaj>
      <item>RH,MINISTARSTVO FINANCIJA - POREZNA UPRAVA, PODRUČNI URED DUBROVNIK, Vukovarska 6, 20000 Dubrovnik</item>
      <item>Niko Musladin, Ljubač 22, 20235 Ljubač</item>
      <item>Goran Vidović, Grgurići 94, 20232 Slano</item>
      <item>Dragan-josip Knežević, Palmotićeva 11, 20000 Dubrovnik</item>
      <item>Marija Jerosimić, Soline 22, 20235 Zaton</item>
      <item>Siniša Jerosimić, Soline 22, 20235 Zaton</item>
      <item>Lidija Jerosimić, Soline 22, 20235 Zaton</item>
    </izvorni_sadrzaj>
    <derivirana_varijabla naziv="DomainObject.Predmet.StrankaListFormatedWithAdress_1">
      <item>RH,MINISTARSTVO FINANCIJA - POREZNA UPRAVA, PODRUČNI URED DUBROVNIK, Vukovarska 6, 20000 Dubrovnik</item>
      <item>Niko Musladin, Ljubač 22, 20235 Ljubač</item>
      <item>Goran Vidović, Grgurići 94, 20232 Slano</item>
      <item>Dragan-josip Knežević, Palmotićeva 11, 20000 Dubrovnik</item>
      <item>Marija Jerosimić, Soline 22, 20235 Zaton</item>
      <item>Siniša Jerosimić, Soline 22, 20235 Zaton</item>
      <item>Lidija Jerosimić, Soline 22, 20235 Zaton</item>
    </derivirana_varijabla>
  </DomainObject.Predmet.StrankaListFormatedWithAdress>
  <DomainObject.Predmet.StrankaListFormatedWithAdressOIB>
    <izvorni_sadrzaj>
      <item>RH,MINISTARSTVO FINANCIJA - POREZNA UPRAVA, PODRUČNI URED DUBROVNIK, OIB 18683136487, Vukovarska 6, 20000 Dubrovnik</item>
      <item>Niko Musladin, OIB 62369371421, Ljubač 22, 20235 Ljubač</item>
      <item>Goran Vidović, OIB 06830044821, Grgurići 94, 20232 Slano</item>
      <item>Dragan-josip Knežević, OIB 97076984856, Palmotićeva 11, 20000 Dubrovnik</item>
      <item>Marija Jerosimić, OIB 00132782885, Soline 22, 20235 Zaton</item>
      <item>Siniša Jerosimić, OIB 31457606172, Soline 22, 20235 Zaton</item>
      <item>Lidija Jerosimić, OIB 05931168851, Soline 22, 20235 Zaton</item>
    </izvorni_sadrzaj>
    <derivirana_varijabla naziv="DomainObject.Predmet.StrankaListFormatedWithAdressOIB_1">
      <item>RH,MINISTARSTVO FINANCIJA - POREZNA UPRAVA, PODRUČNI URED DUBROVNIK, OIB 18683136487, Vukovarska 6, 20000 Dubrovnik</item>
      <item>Niko Musladin, OIB 62369371421, Ljubač 22, 20235 Ljubač</item>
      <item>Goran Vidović, OIB 06830044821, Grgurići 94, 20232 Slano</item>
      <item>Dragan-josip Knežević, OIB 97076984856, Palmotićeva 11, 20000 Dubrovnik</item>
      <item>Marija Jerosimić, OIB 00132782885, Soline 22, 20235 Zaton</item>
      <item>Siniša Jerosimić, OIB 31457606172, Soline 22, 20235 Zaton</item>
      <item>Lidija Jerosimić, OIB 05931168851, Soline 22, 20235 Zaton</item>
    </derivirana_varijabla>
  </DomainObject.Predmet.StrankaListFormatedWithAdressOIB>
  <DomainObject.Predmet.StrankaListNazivFormated>
    <izvorni_sadrzaj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izvorni_sadrzaj>
    <derivirana_varijabla naziv="DomainObject.Predmet.StrankaListNazivFormated_1">
      <item>RH,MINISTARSTVO FINANCIJA - POREZNA UPRAVA, PODRUČNI URED DUBROVNIK</item>
      <item>Niko Musladin</item>
      <item>Goran Vidović</item>
      <item>Dragan-josip Knežević</item>
      <item>Marija Jerosimić</item>
      <item>Siniša Jerosimić</item>
      <item>Lidija Jerosimić</item>
    </derivirana_varijabla>
  </DomainObject.Predmet.StrankaListNazivFormated>
  <DomainObject.Predmet.StrankaListNazivFormatedOIB>
    <izvorni_sadrzaj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izvorni_sadrzaj>
    <derivirana_varijabla naziv="DomainObject.Predmet.StrankaListNazivFormatedOIB_1">
      <item>RH,MINISTARSTVO FINANCIJA - POREZNA UPRAVA, PODRUČNI URED DUBROVNIK, OIB 18683136487</item>
      <item>Niko Musladin, OIB 62369371421</item>
      <item>Goran Vidović, OIB 06830044821</item>
      <item>Dragan-josip Knežević, OIB 97076984856</item>
      <item>Marija Jerosimić, OIB 00132782885</item>
      <item>Siniša Jerosimić, OIB 31457606172</item>
      <item>Lidija Jerosimić, OIB 05931168851</item>
    </derivirana_varijabla>
  </DomainObject.Predmet.StrankaListNazivFormatedOIB>
  <DomainObject.Predmet.ProtuStrankaListFormated>
    <izvorni_sadrzaj>
      <item>SFORZA d.o.o. za trgovinu</item>
    </izvorni_sadrzaj>
    <derivirana_varijabla naziv="DomainObject.Predmet.ProtuStrankaListFormated_1">
      <item>SFORZA d.o.o. za trgovinu</item>
    </derivirana_varijabla>
  </DomainObject.Predmet.ProtuStrankaListFormated>
  <DomainObject.Predmet.ProtuStrankaListFormatedOIB>
    <izvorni_sadrzaj>
      <item>SFORZA d.o.o. za trgovinu, OIB 79845011953</item>
    </izvorni_sadrzaj>
    <derivirana_varijabla naziv="DomainObject.Predmet.ProtuStrankaListFormatedOIB_1">
      <item>SFORZA d.o.o. za trgovinu, OIB 79845011953</item>
    </derivirana_varijabla>
  </DomainObject.Predmet.ProtuStrankaListFormatedOIB>
  <DomainObject.Predmet.ProtuStrankaListFormatedWithAdress>
    <izvorni_sadrzaj>
      <item>SFORZA d.o.o. za trgovinu, Soline 22, 20235 Zaton</item>
    </izvorni_sadrzaj>
    <derivirana_varijabla naziv="DomainObject.Predmet.ProtuStrankaListFormatedWithAdress_1">
      <item>SFORZA d.o.o. za trgovinu, Soline 22, 20235 Zaton</item>
    </derivirana_varijabla>
  </DomainObject.Predmet.ProtuStrankaListFormatedWithAdress>
  <DomainObject.Predmet.ProtuStrankaListFormatedWithAdressOIB>
    <izvorni_sadrzaj>
      <item>SFORZA d.o.o. za trgovinu, OIB 79845011953, Soline 22, 20235 Zaton</item>
    </izvorni_sadrzaj>
    <derivirana_varijabla naziv="DomainObject.Predmet.ProtuStrankaListFormatedWithAdressOIB_1">
      <item>SFORZA d.o.o. za trgovinu, OIB 79845011953, Soline 22, 20235 Zaton</item>
    </derivirana_varijabla>
  </DomainObject.Predmet.ProtuStrankaListFormatedWithAdressOIB>
  <DomainObject.Predmet.ProtuStrankaListNazivFormated>
    <izvorni_sadrzaj>
      <item>SFORZA d.o.o. za trgovinu</item>
    </izvorni_sadrzaj>
    <derivirana_varijabla naziv="DomainObject.Predmet.ProtuStrankaListNazivFormated_1">
      <item>SFORZA d.o.o. za trgovinu</item>
    </derivirana_varijabla>
  </DomainObject.Predmet.ProtuStrankaListNazivFormated>
  <DomainObject.Predmet.ProtuStrankaListNazivFormatedOIB>
    <izvorni_sadrzaj>
      <item>SFORZA d.o.o. za trgovinu, OIB 79845011953</item>
    </izvorni_sadrzaj>
    <derivirana_varijabla naziv="DomainObject.Predmet.ProtuStrankaListNazivFormatedOIB_1">
      <item>SFORZA d.o.o. za trgovinu, OIB 79845011953</item>
    </derivirana_varijabla>
  </DomainObject.Predmet.ProtuStrankaListNazivFormatedOIB>
  <DomainObject.Predmet.OstaliListFormated>
    <izvorni_sadrzaj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Tihan Hilje</item>
    </izvorni_sadrzaj>
    <derivirana_varijabla naziv="DomainObject.Predmet.OstaliListFormated_1"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Tihan Hilje</item>
    </derivirana_varijabla>
  </DomainObject.Predmet.OstaliListFormated>
  <DomainObject.Predmet.OstaliListFormatedOIB>
    <izvorni_sadrzaj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  <item>Tihan Hilje</item>
    </izvorni_sadrzaj>
    <derivirana_varijabla naziv="DomainObject.Predmet.OstaliListFormatedOIB_1"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  <item>Tihan Hilje</item>
    </derivirana_varijabla>
  </DomainObject.Predmet.OstaliListFormatedOIB>
  <DomainObject.Predmet.OstaliListFormatedWithAdress>
    <izvorni_sadrzaj>
      <item>Siniša Jerosimić, Soline 22, 20235 Zaton Veliki</item>
      <item>Dragan Josip Knežević, Palmotićeva 11, Dubrovnik</item>
      <item>Stjepan Kugler, Milna 739, 21405 Milna</item>
      <item>odv. Krunoslav Vukalović</item>
      <item>st.up. Ivanka Sušić</item>
      <item>Marija Jerosimić</item>
      <item>odv. Goran Vidović</item>
      <item>Dragan Josip Knežević</item>
      <item>Tihan Hilje</item>
    </izvorni_sadrzaj>
    <derivirana_varijabla naziv="DomainObject.Predmet.OstaliListFormatedWithAdress_1">
      <item>Siniša Jerosimić, Soline 22, 20235 Zaton Veliki</item>
      <item>Dragan Josip Knežević, Palmotićeva 11, Dubrovnik</item>
      <item>Stjepan Kugler, Milna 739, 21405 Milna</item>
      <item>odv. Krunoslav Vukalović</item>
      <item>st.up. Ivanka Sušić</item>
      <item>Marija Jerosimić</item>
      <item>odv. Goran Vidović</item>
      <item>Dragan Josip Knežević</item>
      <item>Tihan Hilje</item>
    </derivirana_varijabla>
  </DomainObject.Predmet.OstaliListFormatedWithAdress>
  <DomainObject.Predmet.OstaliListFormatedWithAdressOIB>
    <izvorni_sadrzaj>
      <item>Siniša Jerosimić, Soline 22, 20235 Zaton Veliki</item>
      <item>Dragan Josip Knežević, Palmotićeva 11, Dubrovnik</item>
      <item>Stjepan Kugler, OIB 12448674443, Milna 739, 21405 Milna</item>
      <item>odv. Krunoslav Vukalović</item>
      <item>st.up. Ivanka Sušić</item>
      <item>Marija Jerosimić</item>
      <item>odv. Goran Vidović</item>
      <item>Dragan Josip Knežević</item>
      <item>Tihan Hilje</item>
    </izvorni_sadrzaj>
    <derivirana_varijabla naziv="DomainObject.Predmet.OstaliListFormatedWithAdressOIB_1">
      <item>Siniša Jerosimić, Soline 22, 20235 Zaton Veliki</item>
      <item>Dragan Josip Knežević, Palmotićeva 11, Dubrovnik</item>
      <item>Stjepan Kugler, OIB 12448674443, Milna 739, 21405 Milna</item>
      <item>odv. Krunoslav Vukalović</item>
      <item>st.up. Ivanka Sušić</item>
      <item>Marija Jerosimić</item>
      <item>odv. Goran Vidović</item>
      <item>Dragan Josip Knežević</item>
      <item>Tihan Hilje</item>
    </derivirana_varijabla>
  </DomainObject.Predmet.OstaliListFormatedWithAdressOIB>
  <DomainObject.Predmet.OstaliListNazivFormated>
    <izvorni_sadrzaj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Tihan Hilje</item>
    </izvorni_sadrzaj>
    <derivirana_varijabla naziv="DomainObject.Predmet.OstaliListNazivFormated_1"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Tihan Hilje</item>
    </derivirana_varijabla>
  </DomainObject.Predmet.OstaliListNazivFormated>
  <DomainObject.Predmet.OstaliListNazivFormatedOIB>
    <izvorni_sadrzaj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  <item>Tihan Hilje</item>
    </izvorni_sadrzaj>
    <derivirana_varijabla naziv="DomainObject.Predmet.OstaliListNazivFormatedOIB_1">
      <item>Siniša Jerosimić</item>
      <item>Dragan Josip Knežević</item>
      <item>Stjepan Kugler, OIB 12448674443</item>
      <item>odv. Krunoslav Vukalović</item>
      <item>st.up. Ivanka Sušić</item>
      <item>Marija Jerosimić</item>
      <item>odv. Goran Vidović</item>
      <item>Dragan Josip Knežević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 - POREZNA UPRAVA, PODRUČNI URED DUBROVNIK i dr.</izvorni_sadrzaj>
    <derivirana_varijabla naziv="DomainObject.Predmet.StrankaIDrugi_1">RH,MINISTARSTVO FINANCIJA - POREZNA UPRAVA, PODRUČNI URED DUBROVNIK i dr.</derivirana_varijabla>
  </DomainObject.Predmet.StrankaIDrugi>
  <DomainObject.Predmet.ProtustrankaIDrugi>
    <izvorni_sadrzaj>SFORZA d.o.o. za trgovinu</izvorni_sadrzaj>
    <derivirana_varijabla naziv="DomainObject.Predmet.ProtustrankaIDrugi_1">SFORZA d.o.o. za trgovinu</derivirana_varijabla>
  </DomainObject.Predmet.ProtustrankaIDrugi>
  <DomainObject.Predmet.StrankaIDrugiAdressOIB>
    <izvorni_sadrzaj>RH,MINISTARSTVO FINANCIJA - POREZNA UPRAVA, PODRUČNI URED DUBROVNIK, OIB 18683136487, Vukovarska 6, 20000 Dubrovnik i dr.</izvorni_sadrzaj>
    <derivirana_varijabla naziv="DomainObject.Predmet.StrankaIDrugiAdressOIB_1">RH,MINISTARSTVO FINANCIJA - POREZNA UPRAVA, PODRUČNI URED DUBROVNIK, OIB 18683136487, Vukovarska 6, 20000 Dubrovnik i dr.</derivirana_varijabla>
  </DomainObject.Predmet.StrankaIDrugiAdressOIB>
  <DomainObject.Predmet.ProtustrankaIDrugiAdressOIB>
    <izvorni_sadrzaj>SFORZA d.o.o. za trgovinu, OIB 79845011953, Soline 22, 20235 Zaton</izvorni_sadrzaj>
    <derivirana_varijabla naziv="DomainObject.Predmet.ProtustrankaIDrugiAdressOIB_1">SFORZA d.o.o. za trgovinu, OIB 79845011953, Soline 22,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Niko Musladin</item>
      <item>Goran Vidović</item>
      <item>Dragan-josip Knežević</item>
      <item>Marija Jerosimić</item>
      <item>Siniša Jerosimić</item>
      <item>Lidija Jerosimić</item>
      <item>Tihan Hilje</item>
    </izvorni_sadrzaj>
    <derivirana_varijabla naziv="DomainObject.Predmet.SudioniciListNaziv_1"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  <item>st.up. Ivanka Sušić</item>
      <item>Marija Jerosimić</item>
      <item>odv. Goran Vidović</item>
      <item>Dragan Josip Knežević</item>
      <item>Niko Musladin</item>
      <item>Goran Vidović</item>
      <item>Dragan-josip Knežević</item>
      <item>Marija Jerosimić</item>
      <item>Siniša Jerosimić</item>
      <item>Lidija Jerosimić</item>
      <item>Tihan Hilje</item>
    </derivirana_varijabla>
  </DomainObject.Predmet.SudioniciListNaziv>
  <DomainObject.Predmet.SudioniciListAdressOIB>
    <izvorni_sadrzaj>
      <item>RH,MINISTARSTVO FINANCIJA - POREZNA UPRAVA, PODRUČNI URED DUBROVNIK, OIB 18683136487,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  <item>st.up. Ivanka Sušić</item>
      <item>Marija Jerosimić</item>
      <item>odv. Goran Vidović</item>
      <item>Dragan Josip Knežević</item>
      <item>Niko Musladin, OIB 62369371421, Ljubač 22,20235 Ljubač</item>
      <item>Goran Vidović, OIB 06830044821, Grgurići 94,20232 Slano</item>
      <item>Dragan-josip Knežević, OIB 97076984856, Palmotićeva 11,20000 Dubrovnik</item>
      <item>Marija Jerosimić, OIB 00132782885, Soline 22,20235 Zaton</item>
      <item>Siniša Jerosimić, OIB 31457606172, Soline 22,20235 Zaton</item>
      <item>Lidija Jerosimić, OIB 05931168851, Soline 22,20235 Zaton</item>
      <item>Tihan Hilje</item>
    </izvorni_sadrzaj>
    <derivirana_varijabla naziv="DomainObject.Predmet.SudioniciListAdressOIB_1">
      <item>RH,MINISTARSTVO FINANCIJA - POREZNA UPRAVA, PODRUČNI URED DUBROVNIK, OIB 18683136487,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  <item>st.up. Ivanka Sušić</item>
      <item>Marija Jerosimić</item>
      <item>odv. Goran Vidović</item>
      <item>Dragan Josip Knežević</item>
      <item>Niko Musladin, OIB 62369371421, Ljubač 22,20235 Ljubač</item>
      <item>Goran Vidović, OIB 06830044821, Grgurići 94,20232 Slano</item>
      <item>Dragan-josip Knežević, OIB 97076984856, Palmotićeva 11,20000 Dubrovnik</item>
      <item>Marija Jerosimić, OIB 00132782885, Soline 22,20235 Zaton</item>
      <item>Siniša Jerosimić, OIB 31457606172, Soline 22,20235 Zaton</item>
      <item>Lidija Jerosimić, OIB 05931168851, Soline 22,20235 Zaton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79845011953</item>
      <item>, OIB null</item>
      <item>, OIB null</item>
      <item>, OIB 12448674443</item>
      <item>, OIB null</item>
      <item>, OIB null</item>
      <item>, OIB null</item>
      <item>, OIB null</item>
      <item>, OIB null</item>
      <item>, OIB 62369371421</item>
      <item>, OIB 06830044821</item>
      <item>, OIB 97076984856</item>
      <item>, OIB 00132782885</item>
      <item>, OIB 31457606172</item>
      <item>, OIB 05931168851</item>
      <item>, OIB null</item>
    </izvorni_sadrzaj>
    <derivirana_varijabla naziv="DomainObject.Predmet.SudioniciListNazivOIB_1">
      <item>, OIB 18683136487</item>
      <item>, OIB 79845011953</item>
      <item>, OIB null</item>
      <item>, OIB null</item>
      <item>, OIB 12448674443</item>
      <item>, OIB null</item>
      <item>, OIB null</item>
      <item>, OIB null</item>
      <item>, OIB null</item>
      <item>, OIB null</item>
      <item>, OIB 62369371421</item>
      <item>, OIB 06830044821</item>
      <item>, OIB 97076984856</item>
      <item>, OIB 00132782885</item>
      <item>, OIB 31457606172</item>
      <item>, OIB 05931168851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381</properties:Words>
  <properties:Characters>1968</properties:Characters>
  <properties:Lines>75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2018-03-01T13:15:00Z</dcterms:created>
  <dc:creator>RH-TDU</dc:creator>
  <cp:lastModifiedBy>Ivana Mendeš</cp:lastModifiedBy>
  <cp:lastPrinted>2018-03-01T13:25:00Z</cp:lastPrinted>
  <dcterms:modified xmlns:xsi="http://www.w3.org/2001/XMLSchema-instance" xsi:type="dcterms:W3CDTF">2018-03-01T13:26:00Z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(145-15-rj. o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