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e72e" w14:paraId="f42e72e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5B203D">
        <w:t>96/14</w:t>
      </w:r>
      <w:r w:rsidR="007D3869">
        <w:t>-</w:t>
      </w:r>
      <w:r w:rsidR="005B203D">
        <w:t>3</w:t>
      </w:r>
      <w:r w:rsidR="00AA62B9">
        <w:t>1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</w:t>
      </w:r>
      <w:r w:rsidR="00C26CF1">
        <w:t>tkinji</w:t>
      </w:r>
      <w:r w:rsidRPr="009219F7">
        <w:t xml:space="preserve"> ovog suda Ardeni Bajlo</w:t>
      </w:r>
      <w:r w:rsidR="008E6DB3">
        <w:t>,</w:t>
      </w:r>
      <w:r w:rsidRPr="009219F7">
        <w:t xml:space="preserve"> u </w:t>
      </w:r>
      <w:r w:rsidR="004616BF" w:rsidRPr="009219F7">
        <w:t>stečajnom postupku nad</w:t>
      </w:r>
      <w:r w:rsidR="007D3869">
        <w:t xml:space="preserve"> stečajnom masom stečajnog dužnika</w:t>
      </w:r>
      <w:r w:rsidR="004616BF" w:rsidRPr="009219F7">
        <w:t xml:space="preserve"> </w:t>
      </w:r>
      <w:r w:rsidR="005B203D">
        <w:t>JASEN d.o.o. u stečaju, Jasenice,</w:t>
      </w:r>
      <w:r w:rsidR="00AA62B9">
        <w:t xml:space="preserve"> Jasenice 43, OIB: 63761822156,</w:t>
      </w:r>
      <w:r w:rsidR="005B203D">
        <w:t xml:space="preserve"> </w:t>
      </w:r>
      <w:r w:rsidR="004E41F3" w:rsidRPr="006A0A0E">
        <w:t>koga zastupa stečajn</w:t>
      </w:r>
      <w:r w:rsidR="000C2BB3">
        <w:t>i</w:t>
      </w:r>
      <w:r w:rsidR="00E36BDA">
        <w:t xml:space="preserve"> upravitelj</w:t>
      </w:r>
      <w:r w:rsidR="004E41F3" w:rsidRPr="006A0A0E">
        <w:t xml:space="preserve"> </w:t>
      </w:r>
      <w:r w:rsidR="005B203D">
        <w:t>Željko Vrkić</w:t>
      </w:r>
      <w:r w:rsidRPr="009219F7">
        <w:t xml:space="preserve">, dana </w:t>
      </w:r>
      <w:r w:rsidR="00AA62B9">
        <w:t>07</w:t>
      </w:r>
      <w:r w:rsidR="005B203D">
        <w:t>. srpnja</w:t>
      </w:r>
      <w:r w:rsidR="004E41F3">
        <w:t xml:space="preserve"> 2016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 xml:space="preserve">Rješenje ovog suda posl. br. 1 </w:t>
      </w:r>
      <w:r w:rsidR="00A8047A">
        <w:t>St-</w:t>
      </w:r>
      <w:r w:rsidR="005B203D">
        <w:t>96</w:t>
      </w:r>
      <w:r w:rsidR="007D3869">
        <w:t>/</w:t>
      </w:r>
      <w:r w:rsidR="005B203D">
        <w:t>14</w:t>
      </w:r>
      <w:r w:rsidR="007D3869">
        <w:t>-</w:t>
      </w:r>
      <w:r w:rsidR="005B203D">
        <w:t>18</w:t>
      </w:r>
      <w:r w:rsidR="00A8047A">
        <w:t xml:space="preserve"> od </w:t>
      </w:r>
      <w:r w:rsidR="005B203D">
        <w:t>03</w:t>
      </w:r>
      <w:r w:rsidR="00F8344A">
        <w:t>.</w:t>
      </w:r>
      <w:r w:rsidR="005B203D">
        <w:t xml:space="preserve"> prosinca 2015.</w:t>
      </w:r>
      <w:r>
        <w:t xml:space="preserve"> dopunjuje se na način </w:t>
      </w:r>
      <w:r w:rsidR="00071091">
        <w:t xml:space="preserve">da se dodaju točke </w:t>
      </w:r>
      <w:r w:rsidR="00261DA2" w:rsidRPr="000F0617">
        <w:t xml:space="preserve"> </w:t>
      </w:r>
      <w:r w:rsidR="00750E4E">
        <w:t>V</w:t>
      </w:r>
      <w:r w:rsidR="005B203D">
        <w:t>I</w:t>
      </w:r>
      <w:r w:rsidR="006651F9">
        <w:t>.</w:t>
      </w:r>
      <w:r w:rsidR="001C3F7F">
        <w:t xml:space="preserve"> i V</w:t>
      </w:r>
      <w:r w:rsidR="00B74200">
        <w:t>I</w:t>
      </w:r>
      <w:r w:rsidR="006651F9">
        <w:t>I.</w:t>
      </w:r>
      <w:r w:rsidR="0014223C">
        <w:t xml:space="preserve"> </w:t>
      </w:r>
      <w:r w:rsidR="00261DA2">
        <w:t>koje glase</w:t>
      </w:r>
      <w:r w:rsidR="00FA0250">
        <w:t>:</w:t>
      </w:r>
    </w:p>
    <w:p w:rsidRDefault="00071091" w:rsidP="00071091" w:rsidR="00071091">
      <w:pPr>
        <w:pStyle w:val="Tijeloteksta"/>
        <w:ind w:firstLine="708"/>
      </w:pPr>
    </w:p>
    <w:p w:rsidRDefault="001C3F7F" w:rsidP="00071091" w:rsidR="00071091">
      <w:pPr>
        <w:ind w:firstLine="708"/>
        <w:jc w:val="both"/>
      </w:pPr>
      <w:r>
        <w:t>V</w:t>
      </w:r>
      <w:r w:rsidR="005B203D">
        <w:t>I</w:t>
      </w:r>
      <w:r w:rsidR="006651F9">
        <w:t>.</w:t>
      </w:r>
      <w:r w:rsidR="00071091">
        <w:t xml:space="preserve"> Stečajna masa stečajnog dužnika </w:t>
      </w:r>
      <w:r w:rsidR="005B203D">
        <w:t>JASEN d.o.o. u stečaju, Jasenice</w:t>
      </w:r>
      <w:r w:rsidR="003F61A8" w:rsidRPr="00D2556F">
        <w:t xml:space="preserve"> </w:t>
      </w:r>
      <w:r w:rsidR="00071091">
        <w:t>upisat će se u sudski registar.</w:t>
      </w:r>
    </w:p>
    <w:p w:rsidRDefault="00E36BDA" w:rsidP="00E36BDA" w:rsidR="00E36BDA">
      <w:pPr>
        <w:jc w:val="both"/>
      </w:pPr>
    </w:p>
    <w:p w:rsidRDefault="00261DA2" w:rsidP="003F61A8" w:rsidR="00071091" w:rsidRPr="00AA62B9">
      <w:pPr>
        <w:ind w:firstLine="708"/>
        <w:jc w:val="both"/>
      </w:pPr>
      <w:r w:rsidRPr="00AA62B9">
        <w:t>V</w:t>
      </w:r>
      <w:r w:rsidR="00DB2B7A" w:rsidRPr="00AA62B9">
        <w:t>I</w:t>
      </w:r>
      <w:r w:rsidR="006651F9" w:rsidRPr="00AA62B9">
        <w:t>I.</w:t>
      </w:r>
      <w:r w:rsidR="00071091" w:rsidRPr="00AA62B9">
        <w:t xml:space="preserve"> Stečajn</w:t>
      </w:r>
      <w:r w:rsidR="00951138" w:rsidRPr="00AA62B9">
        <w:t>i</w:t>
      </w:r>
      <w:r w:rsidR="00071091" w:rsidRPr="00AA62B9">
        <w:t xml:space="preserve"> upravitelj stečajne mase stečajnog dužnika </w:t>
      </w:r>
      <w:r w:rsidR="005B203D" w:rsidRPr="00AA62B9">
        <w:t xml:space="preserve">JASEN d.o.o. u stečaju, Jasenice, </w:t>
      </w:r>
      <w:r w:rsidR="003F61A8" w:rsidRPr="00AA62B9">
        <w:t xml:space="preserve">u stečaju </w:t>
      </w:r>
      <w:r w:rsidR="00071091" w:rsidRPr="00AA62B9">
        <w:t xml:space="preserve">je </w:t>
      </w:r>
      <w:r w:rsidR="005B203D" w:rsidRPr="00AA62B9">
        <w:t>Željko Vrkić iz Zadra, Jurja Šižgorića 7, OIB: 11055072755,</w:t>
      </w:r>
      <w:r w:rsidR="003F61A8" w:rsidRPr="00AA62B9">
        <w:t xml:space="preserve"> </w:t>
      </w:r>
      <w:r w:rsidR="00E36BDA" w:rsidRPr="00AA62B9">
        <w:t xml:space="preserve"> </w:t>
      </w:r>
      <w:r w:rsidR="00071091" w:rsidRPr="00AA62B9">
        <w:t xml:space="preserve">koji podatak će se upisati u sudski registar. </w:t>
      </w:r>
      <w:r w:rsidR="003F61A8" w:rsidRPr="00AA62B9">
        <w:t xml:space="preserve">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</w:t>
      </w:r>
      <w:r w:rsidR="00F8344A">
        <w:t>-</w:t>
      </w:r>
      <w:r w:rsidR="005B203D">
        <w:t>96/14-18</w:t>
      </w:r>
      <w:r w:rsidR="00ED5C30">
        <w:t xml:space="preserve"> od </w:t>
      </w:r>
      <w:r w:rsidR="005B203D">
        <w:t>03</w:t>
      </w:r>
      <w:r w:rsidR="00C26CF1">
        <w:t>.</w:t>
      </w:r>
      <w:r w:rsidR="005B203D">
        <w:t xml:space="preserve"> prosinca 2015.</w:t>
      </w:r>
      <w:r w:rsidR="00C26CF1">
        <w:t xml:space="preserve"> </w:t>
      </w:r>
      <w:r w:rsidR="005B203D">
        <w:t>otvoren</w:t>
      </w:r>
      <w:r w:rsidR="00A22C46">
        <w:t xml:space="preserve"> je i </w:t>
      </w:r>
      <w:r>
        <w:t>zaključen</w:t>
      </w:r>
      <w:r w:rsidR="00FA0250">
        <w:t xml:space="preserve"> </w:t>
      </w:r>
      <w:r>
        <w:t xml:space="preserve">stečajni postupak nad stečajnim dužnikom </w:t>
      </w:r>
      <w:r w:rsidR="005B203D">
        <w:t>JASEN d.o.o. u stečaju, Jasenice</w:t>
      </w:r>
      <w:r>
        <w:t>.</w:t>
      </w:r>
    </w:p>
    <w:p w:rsidRDefault="003D16F6" w:rsidP="00CE56A0" w:rsidR="00AA62B9">
      <w:pPr>
        <w:pStyle w:val="Tijeloteksta"/>
        <w:ind w:firstLine="709"/>
      </w:pPr>
      <w:r>
        <w:t xml:space="preserve">Podneskom od </w:t>
      </w:r>
      <w:r w:rsidR="005B203D">
        <w:t>20</w:t>
      </w:r>
      <w:r>
        <w:t>.</w:t>
      </w:r>
      <w:r w:rsidR="005B203D">
        <w:t xml:space="preserve"> svibnja 2016.</w:t>
      </w:r>
      <w:r>
        <w:t xml:space="preserve"> stečajn</w:t>
      </w:r>
      <w:r w:rsidR="00061B79">
        <w:t>i</w:t>
      </w:r>
      <w:r>
        <w:t xml:space="preserve"> upravitelj stečajne mase stečajnog dužnika </w:t>
      </w:r>
      <w:r w:rsidR="003F61A8">
        <w:t xml:space="preserve">je izvijestio sud da stečajna masa stečajnog dužnika ima </w:t>
      </w:r>
      <w:r w:rsidR="005B203D">
        <w:t>potraživanj</w:t>
      </w:r>
      <w:r w:rsidR="00AA62B9">
        <w:t>e prema Hrvatskim autocestama temeljem Ugovora, a u visini vrijednosti građevinskih radova na objektu na odmorištu Marune.</w:t>
      </w:r>
      <w:r w:rsidR="005B203D">
        <w:t xml:space="preserve"> </w:t>
      </w:r>
    </w:p>
    <w:p w:rsidRDefault="00AA62B9" w:rsidP="00AA62B9" w:rsidR="00AA62B9">
      <w:pPr>
        <w:pStyle w:val="Tijeloteksta"/>
        <w:ind w:firstLine="709"/>
      </w:pPr>
      <w:r>
        <w:t>Stoga je primjenom odredbe čl. 437. i čl. 438. Stečajnog zakona odlučeno kao u izreci.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>
      <w:pPr>
        <w:pStyle w:val="Tijeloteksta"/>
        <w:jc w:val="center"/>
      </w:pPr>
      <w:r w:rsidRPr="009219F7">
        <w:t xml:space="preserve">U Zadru, dana </w:t>
      </w:r>
      <w:r w:rsidR="005B203D">
        <w:t>0</w:t>
      </w:r>
      <w:r w:rsidR="00AA62B9">
        <w:t>7</w:t>
      </w:r>
      <w:r w:rsidR="005B203D">
        <w:t>. srpnja</w:t>
      </w:r>
      <w:r w:rsidR="007D3869">
        <w:t xml:space="preserve"> </w:t>
      </w:r>
      <w:r w:rsidR="004E41F3">
        <w:t>2016.</w:t>
      </w:r>
    </w:p>
    <w:p w:rsidRDefault="00AA62B9" w:rsidP="007A5740" w:rsidR="00AA62B9" w:rsidRPr="009219F7">
      <w:pPr>
        <w:pStyle w:val="Tijeloteksta"/>
        <w:jc w:val="center"/>
      </w:pPr>
    </w:p>
    <w:p w:rsidRDefault="00B06910" w:rsidP="00AA62B9" w:rsidR="00B06910">
      <w:pPr>
        <w:jc w:val="right"/>
      </w:pPr>
      <w:r>
        <w:t>Sudac</w:t>
      </w:r>
    </w:p>
    <w:p w:rsidRDefault="00B06910" w:rsidP="00AA62B9" w:rsidR="00B069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18685C" w:rsidP="0018685C" w:rsidR="0018685C"/>
    <w:p w:rsidRDefault="00567BEB" w:rsidP="00567BEB" w:rsidR="00567BEB"/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lastRenderedPageBreak/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  <w:r w:rsidR="00A87ABA">
        <w:t xml:space="preserve"> –e-mailom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C2F57" w:rsidR="00BE6C59" w:rsidRPr="009219F7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03D" w:rsidP="0020186C" w:rsidR="005B203D">
      <w:r>
        <w:separator/>
      </w:r>
    </w:p>
  </w:endnote>
  <w:endnote w:id="0" w:type="continuationSeparator">
    <w:p w:rsidRDefault="005B203D" w:rsidP="0020186C" w:rsidR="005B2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03D" w:rsidP="0020186C" w:rsidR="005B203D">
      <w:r>
        <w:separator/>
      </w:r>
    </w:p>
  </w:footnote>
  <w:footnote w:id="0" w:type="continuationSeparator">
    <w:p w:rsidRDefault="005B203D" w:rsidP="0020186C" w:rsidR="005B20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5B203D" w:rsidP="00F8344A" w:rsidR="005B203D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E8F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6651F9">
          <w:t>96/14</w:t>
        </w:r>
        <w:r>
          <w:t>-</w:t>
        </w:r>
        <w:r w:rsidR="00AA62B9">
          <w:t>31</w:t>
        </w:r>
      </w:p>
      <w:p w:rsidRDefault="005B203D" w:rsidP="0020186C" w:rsidR="005B203D" w:rsidRPr="009219F7">
        <w:pPr>
          <w:pStyle w:val="Tijeloteksta"/>
          <w:jc w:val="right"/>
        </w:pPr>
      </w:p>
      <w:p w:rsidRDefault="00C90E8F" w:rsidR="005B203D">
        <w:pPr>
          <w:pStyle w:val="Zaglavlje"/>
          <w:jc w:val="center"/>
        </w:pPr>
      </w:p>
    </w:sdtContent>
  </w:sdt>
  <w:p w:rsidRDefault="005B203D" w:rsidR="005B20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325FE"/>
    <w:rsid w:val="00061B79"/>
    <w:rsid w:val="00071091"/>
    <w:rsid w:val="000968FE"/>
    <w:rsid w:val="000B6D44"/>
    <w:rsid w:val="000C2BB3"/>
    <w:rsid w:val="000D77A7"/>
    <w:rsid w:val="000F0617"/>
    <w:rsid w:val="00135196"/>
    <w:rsid w:val="0014223C"/>
    <w:rsid w:val="00156A8B"/>
    <w:rsid w:val="0018092A"/>
    <w:rsid w:val="00181E87"/>
    <w:rsid w:val="0018685C"/>
    <w:rsid w:val="001A7E21"/>
    <w:rsid w:val="001C3F7F"/>
    <w:rsid w:val="0020186C"/>
    <w:rsid w:val="00223895"/>
    <w:rsid w:val="00234DC5"/>
    <w:rsid w:val="00261DA2"/>
    <w:rsid w:val="002C2F57"/>
    <w:rsid w:val="00365D1F"/>
    <w:rsid w:val="003D16F6"/>
    <w:rsid w:val="003F1475"/>
    <w:rsid w:val="003F1C92"/>
    <w:rsid w:val="003F61A8"/>
    <w:rsid w:val="004616BF"/>
    <w:rsid w:val="004B42D9"/>
    <w:rsid w:val="004D3A06"/>
    <w:rsid w:val="004D663C"/>
    <w:rsid w:val="004E41F3"/>
    <w:rsid w:val="00567BEB"/>
    <w:rsid w:val="005B203D"/>
    <w:rsid w:val="006356E9"/>
    <w:rsid w:val="006466C1"/>
    <w:rsid w:val="00657942"/>
    <w:rsid w:val="006639AA"/>
    <w:rsid w:val="006651F9"/>
    <w:rsid w:val="006852D0"/>
    <w:rsid w:val="006914EA"/>
    <w:rsid w:val="006B45E8"/>
    <w:rsid w:val="006D5987"/>
    <w:rsid w:val="006E5A16"/>
    <w:rsid w:val="00710FFA"/>
    <w:rsid w:val="00750E4E"/>
    <w:rsid w:val="007A5740"/>
    <w:rsid w:val="007D3869"/>
    <w:rsid w:val="008021B9"/>
    <w:rsid w:val="00846D27"/>
    <w:rsid w:val="008E1367"/>
    <w:rsid w:val="008E6DB3"/>
    <w:rsid w:val="009219F7"/>
    <w:rsid w:val="00951138"/>
    <w:rsid w:val="00961C56"/>
    <w:rsid w:val="00A22C46"/>
    <w:rsid w:val="00A562E3"/>
    <w:rsid w:val="00A60889"/>
    <w:rsid w:val="00A8047A"/>
    <w:rsid w:val="00A87ABA"/>
    <w:rsid w:val="00A94666"/>
    <w:rsid w:val="00AA62B9"/>
    <w:rsid w:val="00AA7BE2"/>
    <w:rsid w:val="00AB02AB"/>
    <w:rsid w:val="00AD608D"/>
    <w:rsid w:val="00AE03AE"/>
    <w:rsid w:val="00B06910"/>
    <w:rsid w:val="00B2536D"/>
    <w:rsid w:val="00B74200"/>
    <w:rsid w:val="00BB02CD"/>
    <w:rsid w:val="00BE6C59"/>
    <w:rsid w:val="00C26CF1"/>
    <w:rsid w:val="00C90E8F"/>
    <w:rsid w:val="00CE56A0"/>
    <w:rsid w:val="00D13B38"/>
    <w:rsid w:val="00D86209"/>
    <w:rsid w:val="00DB2B7A"/>
    <w:rsid w:val="00E00E4D"/>
    <w:rsid w:val="00E36BDA"/>
    <w:rsid w:val="00E52B77"/>
    <w:rsid w:val="00ED5C30"/>
    <w:rsid w:val="00F339F8"/>
    <w:rsid w:val="00F8344A"/>
    <w:rsid w:val="00FA0250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7B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7B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0E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E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E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E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E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7B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7B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0E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E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E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E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E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143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veljače 2016.</izvorni_sadrzaj>
    <derivirana_varijabla naziv="DomainObject.Predmet.DatumArhiviranja_1">2. veljače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2014.</izvorni_sadrzaj>
    <derivirana_varijabla naziv="DomainObject.Predmet.DatumOsnivanja_1">13.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prosinca 2015.</izvorni_sadrzaj>
    <derivirana_varijabla naziv="DomainObject.Predmet.DatumRjesavanja_1">17. prosinca 2015.</derivirana_varijabla>
  </DomainObject.Predmet.DatumRjesavanja>
  <DomainObject.Predmet.DatumRokaCuvanja>
    <izvorni_sadrzaj>7. siječnja 2026.</izvorni_sadrzaj>
    <derivirana_varijabla naziv="DomainObject.Predmet.DatumRokaCuvanja_1">7. siječnja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veljače 2016.</izvorni_sadrzaj>
    <derivirana_varijabla naziv="DomainObject.Predmet.DatumZatvaranja_1">2. veljače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hr.ibm.icms.common.model.sluzbeneosobe.UstrojstvenaJedinica@17ad17ad[id=5815, dbStatus=null, naziv=Referada 1, oznaka=null, sudac=null]</izvorni_sadrzaj>
    <derivirana_varijabla naziv="DomainObject.Predmet.MjestoCuvanja_1">hr.ibm.icms.common.model.sluzbeneosobe.UstrojstvenaJedinica@17ad17ad[id=5815, dbStatus=null, naziv=Referada 1,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St-96/2014</izvorni_sadrzaj>
    <derivirana_varijabla naziv="DomainObject.Predmet.OznakaBroj_1">St-96/2014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04.02.2016.</izvorni_sadrzaj>
    <derivirana_varijabla naziv="DomainObject.Predmet.PrimjedbaSuca_1">BRISAN 04.02.2016.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JASEN društvo s ograničenom odgovornošću za ugostiteljstvo i turizam</izvorni_sadrzaj>
    <derivirana_varijabla naziv="DomainObject.Predmet.ProtustrankaFormated_1">  JASEN društvo s ograničenom odgovornošću za ugostiteljstvo i turizam</derivirana_varijabla>
  </DomainObject.Predmet.ProtustrankaFormated>
  <DomainObject.Predmet.ProtustrankaFormatedOIB>
    <izvorni_sadrzaj>  JASEN društvo s ograničenom odgovornošću za ugostiteljstvo i turizam, OIB 63761822156</izvorni_sadrzaj>
    <derivirana_varijabla naziv="DomainObject.Predmet.ProtustrankaFormatedOIB_1">  JASEN društvo s ograničenom odgovornošću za ugostiteljstvo i turizam, OIB 63761822156</derivirana_varijabla>
  </DomainObject.Predmet.ProtustrankaFormatedOIB>
  <DomainObject.Predmet.ProtustrankaFormatedWithAdress>
    <izvorni_sadrzaj> JASEN društvo s ograničenom odgovornošću za ugostiteljstvo i turizam, Jasenice 43, 23243 Jasenice</izvorni_sadrzaj>
    <derivirana_varijabla naziv="DomainObject.Predmet.ProtustrankaFormatedWithAdress_1"> JASEN društvo s ograničenom odgovornošću za ugostiteljstvo i turizam, Jasenice 43, 23243 Jasenice</derivirana_varijabla>
  </DomainObject.Predmet.ProtustrankaFormatedWithAdress>
  <DomainObject.Predmet.ProtustrankaFormatedWithAdressOIB>
    <izvorni_sadrzaj> JASEN društvo s ograničenom odgovornošću za ugostiteljstvo i turizam, OIB 63761822156, Jasenice 43, 23243 Jasenice</izvorni_sadrzaj>
    <derivirana_varijabla naziv="DomainObject.Predmet.ProtustrankaFormatedWithAdressOIB_1"> JASEN društvo s ograničenom odgovornošću za ugostiteljstvo i turizam, OIB 63761822156, Jasenice 43, 23243 Jasenice</derivirana_varijabla>
  </DomainObject.Predmet.ProtustrankaFormatedWithAdressOIB>
  <DomainObject.Predmet.ProtustrankaWithAdress>
    <izvorni_sadrzaj>JASEN društvo s ograničenom odgovornošću za ugostiteljstvo i turizam Jasenice 43, 23243 Jasenice</izvorni_sadrzaj>
    <derivirana_varijabla naziv="DomainObject.Predmet.ProtustrankaWithAdress_1">JASEN društvo s ograničenom odgovornošću za ugostiteljstvo i turizam Jasenice 43, 23243 Jasenice</derivirana_varijabla>
  </DomainObject.Predmet.ProtustrankaWithAdress>
  <DomainObject.Predmet.ProtustrankaWithAdressOIB>
    <izvorni_sadrzaj>JASEN društvo s ograničenom odgovornošću za ugostiteljstvo i turizam, OIB 63761822156, Jasenice 43, 23243 Jasenice</izvorni_sadrzaj>
    <derivirana_varijabla naziv="DomainObject.Predmet.ProtustrankaWithAdressOIB_1">JASEN društvo s ograničenom odgovornošću za ugostiteljstvo i turizam, OIB 63761822156, Jasenice 43, 23243 Jasenice</derivirana_varijabla>
  </DomainObject.Predmet.ProtustrankaWithAdressOIB>
  <DomainObject.Predmet.ProtustrankaNazivFormated>
    <izvorni_sadrzaj>JASEN društvo s ograničenom odgovornošću za ugostiteljstvo i turizam</izvorni_sadrzaj>
    <derivirana_varijabla naziv="DomainObject.Predmet.ProtustrankaNazivFormated_1">JASEN društvo s ograničenom odgovornošću za ugostiteljstvo i turizam</derivirana_varijabla>
  </DomainObject.Predmet.ProtustrankaNazivFormated>
  <DomainObject.Predmet.ProtustrankaNazivFormatedOIB>
    <izvorni_sadrzaj>JASEN društvo s ograničenom odgovornošću za ugostiteljstvo i turizam, OIB 63761822156</izvorni_sadrzaj>
    <derivirana_varijabla naziv="DomainObject.Predmet.ProtustrankaNazivFormatedOIB_1">JASEN društvo s ograničenom odgovornošću za ugostiteljstvo i turizam, OIB 63761822156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Zadar</izvorni_sadrzaj>
    <derivirana_varijabla naziv="DomainObject.Predmet.StrankaFormated_1">  Porezna uprava, Područni ured Zadar</derivirana_varijabla>
  </DomainObject.Predmet.StrankaFormated>
  <DomainObject.Predmet.StrankaFormatedOIB>
    <izvorni_sadrzaj>  Porezna uprava, Područni ured Zadar, OIB 18683136487</izvorni_sadrzaj>
    <derivirana_varijabla naziv="DomainObject.Predmet.StrankaFormatedOIB_1">  Porezna uprava, Područni ured Zadar, OIB 18683136487</derivirana_varijabla>
  </DomainObject.Predmet.StrankaFormatedOIB>
  <DomainObject.Predmet.StrankaFormatedWithAdress>
    <izvorni_sadrzaj> Porezna uprava, Područni ured Zadar</izvorni_sadrzaj>
    <derivirana_varijabla naziv="DomainObject.Predmet.StrankaFormatedWithAdress_1"> Porezna uprava, Područni ured Zadar</derivirana_varijabla>
  </DomainObject.Predmet.StrankaFormatedWithAdress>
  <DomainObject.Predmet.StrankaFormatedWithAdressOIB>
    <izvorni_sadrzaj> Porezna uprava, Područni ured Zadar, OIB 18683136487</izvorni_sadrzaj>
    <derivirana_varijabla naziv="DomainObject.Predmet.StrankaFormatedWithAdressOIB_1"> Porezna uprava, Područni ured Zadar, OIB 18683136487</derivirana_varijabla>
  </DomainObject.Predmet.StrankaFormatedWithAdressOIB>
  <DomainObject.Predmet.StrankaWithAdress>
    <izvorni_sadrzaj>Porezna uprava, Područni ured Zadar </izvorni_sadrzaj>
    <derivirana_varijabla naziv="DomainObject.Predmet.StrankaWithAdress_1">Porezna uprava, Područni ured Zadar </derivirana_varijabla>
  </DomainObject.Predmet.StrankaWithAdress>
  <DomainObject.Predmet.StrankaWithAdressOIB>
    <izvorni_sadrzaj>Porezna uprava, Područni ured Zadar, OIB 18683136487</izvorni_sadrzaj>
    <derivirana_varijabla naziv="DomainObject.Predmet.StrankaWithAdressOIB_1">Porezna uprava, Područni ured Zadar, OIB 18683136487</derivirana_varijabla>
  </DomainObject.Predmet.StrankaWithAdressOIB>
  <DomainObject.Predmet.StrankaNazivFormated>
    <izvorni_sadrzaj>Porezna uprava, Područni ured Zadar</izvorni_sadrzaj>
    <derivirana_varijabla naziv="DomainObject.Predmet.StrankaNazivFormated_1">Porezna uprava, Područni ured Zadar</derivirana_varijabla>
  </DomainObject.Predmet.StrankaNazivFormated>
  <DomainObject.Predmet.StrankaNazivFormatedOIB>
    <izvorni_sadrzaj>Porezna uprava, Područni ured Zadar, OIB 18683136487</izvorni_sadrzaj>
    <derivirana_varijabla naziv="DomainObject.Predmet.StrankaNazivFormatedOIB_1">Porezna uprava, Područni ured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2288790.72</izvorni_sadrzaj>
    <derivirana_varijabla naziv="DomainObject.Predmet.TrenutnaVrijednost_1">2288790.72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Porezna uprava, Područni ured Zadar</item>
    </izvorni_sadrzaj>
    <derivirana_varijabla naziv="DomainObject.Predmet.StrankaListFormated_1">
      <item>Porezna uprava, Područni ured Zadar</item>
    </derivirana_varijabla>
  </DomainObject.Predmet.StrankaListFormated>
  <DomainObject.Predmet.StrankaListFormatedOIB>
    <izvorni_sadrzaj>
      <item>Porezna uprava, Područni ured Zadar, OIB 18683136487</item>
    </izvorni_sadrzaj>
    <derivirana_varijabla naziv="DomainObject.Predmet.StrankaListFormatedOIB_1">
      <item>Porezna uprava, Područni ured Zadar, OIB 18683136487</item>
    </derivirana_varijabla>
  </DomainObject.Predmet.StrankaListFormatedOIB>
  <DomainObject.Predmet.StrankaListFormatedWithAdress>
    <izvorni_sadrzaj>
      <item>Porezna uprava, Područni ured Zadar</item>
    </izvorni_sadrzaj>
    <derivirana_varijabla naziv="DomainObject.Predmet.StrankaListFormatedWithAdress_1">
      <item>Porezna uprava, Područni ured Zadar</item>
    </derivirana_varijabla>
  </DomainObject.Predmet.StrankaListFormatedWithAdress>
  <DomainObject.Predmet.StrankaListFormatedWithAdressOIB>
    <izvorni_sadrzaj>
      <item>Porezna uprava, Područni ured Zadar, OIB 18683136487</item>
    </izvorni_sadrzaj>
    <derivirana_varijabla naziv="DomainObject.Predmet.StrankaListFormatedWithAdressOIB_1">
      <item>Porezna uprava, Područni ured Zadar, OIB 18683136487</item>
    </derivirana_varijabla>
  </DomainObject.Predmet.StrankaListFormatedWithAdressOIB>
  <DomainObject.Predmet.StrankaListNazivFormated>
    <izvorni_sadrzaj>
      <item>Porezna uprava, Područni ured Zadar</item>
    </izvorni_sadrzaj>
    <derivirana_varijabla naziv="DomainObject.Predmet.StrankaListNazivFormated_1">
      <item>Porezna uprava, Područni ured Zadar</item>
    </derivirana_varijabla>
  </DomainObject.Predmet.StrankaListNazivFormated>
  <DomainObject.Predmet.StrankaListNazivFormatedOIB>
    <izvorni_sadrzaj>
      <item>Porezna uprava, Područni ured Zadar, OIB 18683136487</item>
    </izvorni_sadrzaj>
    <derivirana_varijabla naziv="DomainObject.Predmet.StrankaListNazivFormatedOIB_1">
      <item>Porezna uprava, Područni ured Zadar, OIB 18683136487</item>
    </derivirana_varijabla>
  </DomainObject.Predmet.StrankaListNazivFormatedOIB>
  <DomainObject.Predmet.ProtuStrankaListFormated>
    <izvorni_sadrzaj>
      <item>JASEN društvo s ograničenom odgovornošću za ugostiteljstvo i turizam</item>
    </izvorni_sadrzaj>
    <derivirana_varijabla naziv="DomainObject.Predmet.ProtuStrankaListFormated_1">
      <item>JASEN društvo s ograničenom odgovornošću za ugostiteljstvo i turizam</item>
    </derivirana_varijabla>
  </DomainObject.Predmet.ProtuStrankaListFormated>
  <DomainObject.Predmet.ProtuStrankaListFormatedOIB>
    <izvorni_sadrzaj>
      <item>JASEN društvo s ograničenom odgovornošću za ugostiteljstvo i turizam, OIB 63761822156</item>
    </izvorni_sadrzaj>
    <derivirana_varijabla naziv="DomainObject.Predmet.ProtuStrankaListFormatedOIB_1">
      <item>JASEN društvo s ograničenom odgovornošću za ugostiteljstvo i turizam, OIB 63761822156</item>
    </derivirana_varijabla>
  </DomainObject.Predmet.ProtuStrankaListFormatedOIB>
  <DomainObject.Predmet.ProtuStrankaListFormatedWithAdress>
    <izvorni_sadrzaj>
      <item>JASEN društvo s ograničenom odgovornošću za ugostiteljstvo i turizam, Jasenice 43, 23243 Jasenice</item>
    </izvorni_sadrzaj>
    <derivirana_varijabla naziv="DomainObject.Predmet.ProtuStrankaListFormatedWithAdress_1">
      <item>JASEN društvo s ograničenom odgovornošću za ugostiteljstvo i turizam, Jasenice 43, 23243 Jasenice</item>
    </derivirana_varijabla>
  </DomainObject.Predmet.ProtuStrankaListFormatedWithAdress>
  <DomainObject.Predmet.ProtuStrankaListFormatedWithAdressOIB>
    <izvorni_sadrzaj>
      <item>JASEN društvo s ograničenom odgovornošću za ugostiteljstvo i turizam, OIB 63761822156, Jasenice 43, 23243 Jasenice</item>
    </izvorni_sadrzaj>
    <derivirana_varijabla naziv="DomainObject.Predmet.ProtuStrankaListFormatedWithAdressOIB_1">
      <item>JASEN društvo s ograničenom odgovornošću za ugostiteljstvo i turizam, OIB 63761822156, Jasenice 43, 23243 Jasenice</item>
    </derivirana_varijabla>
  </DomainObject.Predmet.ProtuStrankaListFormatedWithAdressOIB>
  <DomainObject.Predmet.ProtuStrankaListNazivFormated>
    <izvorni_sadrzaj>
      <item>JASEN društvo s ograničenom odgovornošću za ugostiteljstvo i turizam</item>
    </izvorni_sadrzaj>
    <derivirana_varijabla naziv="DomainObject.Predmet.ProtuStrankaListNazivFormated_1">
      <item>JASEN društvo s ograničenom odgovornošću za ugostiteljstvo i turizam</item>
    </derivirana_varijabla>
  </DomainObject.Predmet.ProtuStrankaListNazivFormated>
  <DomainObject.Predmet.ProtuStrankaListNazivFormatedOIB>
    <izvorni_sadrzaj>
      <item>JASEN društvo s ograničenom odgovornošću za ugostiteljstvo i turizam, OIB 63761822156</item>
    </izvorni_sadrzaj>
    <derivirana_varijabla naziv="DomainObject.Predmet.ProtuStrankaListNazivFormatedOIB_1">
      <item>JASEN društvo s ograničenom odgovornošću za ugostiteljstvo i turizam, OIB 63761822156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Zadar</izvorni_sadrzaj>
    <derivirana_varijabla naziv="DomainObject.Predmet.StrankaIDrugi_1">Porezna uprava, Područni ured Zadar</derivirana_varijabla>
  </DomainObject.Predmet.StrankaIDrugi>
  <DomainObject.Predmet.ProtustrankaIDrugi>
    <izvorni_sadrzaj>JASEN društvo s ograničenom odgovornošću za ugostiteljstvo i turizam</izvorni_sadrzaj>
    <derivirana_varijabla naziv="DomainObject.Predmet.ProtustrankaIDrugi_1">JASEN društvo s ograničenom odgovornošću za ugostiteljstvo i turizam</derivirana_varijabla>
  </DomainObject.Predmet.ProtustrankaIDrugi>
  <DomainObject.Predmet.StrankaIDrugiAdressOIB>
    <izvorni_sadrzaj>Porezna uprava, Područni ured Zadar, OIB 18683136487</izvorni_sadrzaj>
    <derivirana_varijabla naziv="DomainObject.Predmet.StrankaIDrugiAdressOIB_1">Porezna uprava, Područni ured Zadar, OIB 18683136487</derivirana_varijabla>
  </DomainObject.Predmet.StrankaIDrugiAdressOIB>
  <DomainObject.Predmet.ProtustrankaIDrugiAdressOIB>
    <izvorni_sadrzaj>JASEN društvo s ograničenom odgovornošću za ugostiteljstvo i turizam, OIB 63761822156, Jasenice 43, 23243 Jasenice</izvorni_sadrzaj>
    <derivirana_varijabla naziv="DomainObject.Predmet.ProtustrankaIDrugiAdressOIB_1">JASEN društvo s ograničenom odgovornošću za ugostiteljstvo i turizam, OIB 63761822156, Jasenice 43, 23243 Jasenice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prosinca 2015.</izvorni_sadrzaj>
    <derivirana_varijabla naziv="DomainObject.Predmet.OdlukaRjesenje.DatumDonosenjaOdluke_1">3. prosinca 2015.</derivirana_varijabla>
  </DomainObject.Predmet.OdlukaRjesenje.DatumDonosenjaOdluke>
  <DomainObject.Predmet.OdlukaRjesenje.DatumPravomocnosti>
    <izvorni_sadrzaj>7. siječnja 2016.</izvorni_sadrzaj>
    <derivirana_varijabla naziv="DomainObject.Predmet.OdlukaRjesenje.DatumPravomocnosti_1">7. siječnja 2016.</derivirana_varijabla>
  </DomainObject.Predmet.OdlukaRjesenje.DatumPravomocnosti>
  <DomainObject.Predmet.OdlukaRjesenje.Oznaka>
    <izvorni_sadrzaj>St-96/2014-14</izvorni_sadrzaj>
    <derivirana_varijabla naziv="DomainObject.Predmet.OdlukaRjesenje.Oznaka_1">St-96/2014-14</derivirana_varijabla>
  </DomainObject.Predmet.OdlukaRjesenje.Oznaka>
  <DomainObject.Predmet.SudioniciListNaziv>
    <izvorni_sadrzaj>
      <item>JASEN društvo s ograničenom odgovornošću za ugostiteljstvo i turizam</item>
      <item>Porezna uprava, Područni ured Zadar</item>
    </izvorni_sadrzaj>
    <derivirana_varijabla naziv="DomainObject.Predmet.SudioniciListNaziv_1">
      <item>JASEN društvo s ograničenom odgovornošću za ugostiteljstvo i turizam</item>
      <item>Porezna uprava, Područni ured Zadar</item>
    </derivirana_varijabla>
  </DomainObject.Predmet.SudioniciListNaziv>
  <DomainObject.Predmet.SudioniciListAdressOIB>
    <izvorni_sadrzaj>
      <item>JASEN društvo s ograničenom odgovornošću za ugostiteljstvo i turizam, OIB 63761822156, Jasenice 43,23243 Jasenice</item>
      <item>Porezna uprava, Područni ured Zadar, OIB 18683136487</item>
    </izvorni_sadrzaj>
    <derivirana_varijabla naziv="DomainObject.Predmet.SudioniciListAdressOIB_1">
      <item>JASEN društvo s ograničenom odgovornošću za ugostiteljstvo i turizam, OIB 63761822156, Jasenice 43,23243 Jasenice</item>
      <item>Porezna uprava, Područni ured Zadar,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63761822156</item>
      <item>, OIB 18683136487</item>
    </izvorni_sadrzaj>
    <derivirana_varijabla naziv="DomainObject.Predmet.SudioniciListNazivOIB_1">
      <item>, OIB 63761822156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303</properties:Words>
  <properties:Characters>1424</properties:Characters>
  <properties:Lines>58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2016-07-05T06:50:00Z</dcterms:created>
  <dc:creator>Ardena Bajlo</dc:creator>
  <cp:lastModifiedBy>wsadmin</cp:lastModifiedBy>
  <cp:lastPrinted>2016-06-10T05:26:00Z</cp:lastPrinted>
  <dcterms:modified xmlns:xsi="http://www.w3.org/2001/XMLSchema-instance" xsi:type="dcterms:W3CDTF">2016-07-08T06:22:00Z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