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4563" w14:paraId="ea3456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073CD1">
        <w:rPr>
          <w:lang w:val="hr-HR"/>
        </w:rPr>
        <w:t>345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073CD1">
        <w:rPr>
          <w:lang w:val="hr-HR"/>
        </w:rPr>
        <w:t>MATEO jednostavno društvo s ograničenom odgovornošću za građevinarstvo, Bjelovar, Miroslava Krleže 117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9354A3">
        <w:rPr>
          <w:lang w:val="hr-HR"/>
        </w:rPr>
        <w:t>:</w:t>
      </w:r>
      <w:r w:rsidR="00073CD1">
        <w:rPr>
          <w:lang w:val="hr-HR"/>
        </w:rPr>
        <w:t xml:space="preserve"> 010084890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073CD1">
        <w:rPr>
          <w:lang w:val="hr-HR"/>
        </w:rPr>
        <w:t xml:space="preserve"> 22002520953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073CD1">
        <w:rPr>
          <w:lang w:val="hr-HR"/>
        </w:rPr>
        <w:t>345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73CD1">
        <w:rPr>
          <w:lang w:val="hr-HR"/>
        </w:rPr>
        <w:t xml:space="preserve">19.411,24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73CD1">
        <w:rPr>
          <w:lang w:val="hr-HR"/>
        </w:rPr>
        <w:t xml:space="preserve">Marijan </w:t>
      </w:r>
      <w:proofErr w:type="spellStart"/>
      <w:r w:rsidR="00073CD1">
        <w:rPr>
          <w:lang w:val="hr-HR"/>
        </w:rPr>
        <w:t>Pavlek</w:t>
      </w:r>
      <w:proofErr w:type="spellEnd"/>
      <w:r w:rsidR="00073CD1">
        <w:rPr>
          <w:lang w:val="hr-HR"/>
        </w:rPr>
        <w:t xml:space="preserve">, iz </w:t>
      </w:r>
      <w:proofErr w:type="spellStart"/>
      <w:r w:rsidR="00073CD1">
        <w:rPr>
          <w:lang w:val="hr-HR"/>
        </w:rPr>
        <w:t>Jabučete</w:t>
      </w:r>
      <w:proofErr w:type="spellEnd"/>
      <w:r w:rsidR="00073CD1">
        <w:rPr>
          <w:lang w:val="hr-HR"/>
        </w:rPr>
        <w:t xml:space="preserve">, </w:t>
      </w:r>
      <w:proofErr w:type="spellStart"/>
      <w:r w:rsidR="00073CD1">
        <w:rPr>
          <w:lang w:val="hr-HR"/>
        </w:rPr>
        <w:t>Jabučeta</w:t>
      </w:r>
      <w:proofErr w:type="spellEnd"/>
      <w:r w:rsidR="00073CD1">
        <w:rPr>
          <w:lang w:val="hr-HR"/>
        </w:rPr>
        <w:t xml:space="preserve"> 58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073CD1">
        <w:rPr>
          <w:lang w:val="hr-HR"/>
        </w:rPr>
        <w:t>28418317832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73CD1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073CD1">
        <w:rPr>
          <w:lang w:val="hr-HR"/>
        </w:rPr>
        <w:t>23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7A0" w:rsidR="00FE37A0">
      <w:r>
        <w:separator/>
      </w:r>
    </w:p>
  </w:endnote>
  <w:endnote w:id="0" w:type="continuationSeparator">
    <w:p w:rsidRDefault="00FE37A0" w:rsidR="00FE3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7A0" w:rsidR="00FE37A0">
      <w:r>
        <w:separator/>
      </w:r>
    </w:p>
  </w:footnote>
  <w:footnote w:id="0" w:type="continuationSeparator">
    <w:p w:rsidRDefault="00FE37A0" w:rsidR="00FE37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73CD1"/>
    <w:rsid w:val="00080DAD"/>
    <w:rsid w:val="000B6A05"/>
    <w:rsid w:val="000E2229"/>
    <w:rsid w:val="000E2494"/>
    <w:rsid w:val="00184DF0"/>
    <w:rsid w:val="001B397D"/>
    <w:rsid w:val="00230CD2"/>
    <w:rsid w:val="0032457F"/>
    <w:rsid w:val="003E56D2"/>
    <w:rsid w:val="004525DA"/>
    <w:rsid w:val="004629E7"/>
    <w:rsid w:val="004B7E8E"/>
    <w:rsid w:val="0052619D"/>
    <w:rsid w:val="005609E1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7E27E0"/>
    <w:rsid w:val="007F4681"/>
    <w:rsid w:val="008259B1"/>
    <w:rsid w:val="00831DA7"/>
    <w:rsid w:val="008825CB"/>
    <w:rsid w:val="008A217A"/>
    <w:rsid w:val="008E00AB"/>
    <w:rsid w:val="008E3DB0"/>
    <w:rsid w:val="009354A3"/>
    <w:rsid w:val="0097587E"/>
    <w:rsid w:val="00985844"/>
    <w:rsid w:val="009F1B25"/>
    <w:rsid w:val="009F1D56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572C9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  <w:rsid w:val="00FE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73C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3CD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7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2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2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2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2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73C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3CD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7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2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2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2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2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St-345/2015</izvorni_sadrzaj>
    <derivirana_varijabla naziv="DomainObject.Predmet.OznakaBroj_1">St-345/2015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MATEO jednostavno društvo s ograničenom odgovornošću za građevinarstvo, Bjelovar zastupanog po punomoćniku Marijan Pavlek</izvorni_sadrzaj>
    <derivirana_varijabla naziv="DomainObject.Predmet.ProtustrankaFormated_1">  MATEO jednostavno društvo s ograničenom odgovornošću za građevinarstvo, Bjelovar zastupanog po punomoćniku Marijan Pavlek</derivirana_varijabla>
  </DomainObject.Predmet.ProtustrankaFormated>
  <DomainObject.Predmet.ProtustrankaFormatedOIB>
    <izvorni_sadrzaj>  MATEO jednostavno društvo s ograničenom odgovornošću za građevinarstvo, Bjelovar, OIB 22002520953 zastupanog po punomoćniku Marijan Pavlek</izvorni_sadrzaj>
    <derivirana_varijabla naziv="DomainObject.Predmet.ProtustrankaFormatedOIB_1">  MATEO jednostavno društvo s ograničenom odgovornošću za građevinarstvo, Bjelovar, OIB 22002520953 zastupanog po punomoćniku Marijan Pavlek</derivirana_varijabla>
  </DomainObject.Predmet.ProtustrankaFormatedOIB>
  <DomainObject.Predmet.ProtustrankaFormatedWithAdress>
    <izvorni_sadrzaj> MATEO jednostavno društvo s ograničenom odgovornošću za građevinarstvo, Bjelovar, Miroslava Krleže 117, 43000 Bjelovar zastupanog po punomoćniku Marijan Pavlek</izvorni_sadrzaj>
    <derivirana_varijabla naziv="DomainObject.Predmet.ProtustrankaFormatedWithAdress_1"> MATEO jednostavno društvo s ograničenom odgovornošću za građevinarstvo, Bjelovar, Miroslava Krleže 117, 43000 Bjelovar zastupanog po punomoćniku Marijan Pavlek</derivirana_varijabla>
  </DomainObject.Predmet.ProtustrankaFormatedWithAdress>
  <DomainObject.Predmet.ProtustrankaFormatedWithAdressOIB>
    <izvorni_sadrzaj> MATEO jednostavno društvo s ograničenom odgovornošću za građevinarstvo, Bjelovar, OIB 22002520953, Miroslava Krleže 117, 43000 Bjelovar zastupanog po punomoćniku Marijan Pavlek</izvorni_sadrzaj>
    <derivirana_varijabla naziv="DomainObject.Predmet.ProtustrankaFormatedWithAdressOIB_1"> MATEO jednostavno društvo s ograničenom odgovornošću za građevinarstvo, Bjelovar, OIB 22002520953, Miroslava Krleže 117, 43000 Bjelovar zastupanog po punomoćniku Marijan Pavlek</derivirana_varijabla>
  </DomainObject.Predmet.ProtustrankaFormatedWithAdressOIB>
  <DomainObject.Predmet.ProtustrankaWithAdress>
    <izvorni_sadrzaj>MATEO jednostavno društvo s ograničenom odgovornošću za građevinarstvo, Bjelovar Miroslava Krleže 117, 43000 Bjelovar</izvorni_sadrzaj>
    <derivirana_varijabla naziv="DomainObject.Predmet.ProtustrankaWithAdress_1">MATEO jednostavno društvo s ograničenom odgovornošću za građevinarstvo, Bjelovar Miroslava Krleže 117, 43000 Bjelovar</derivirana_varijabla>
  </DomainObject.Predmet.ProtustrankaWithAdress>
  <DomainObject.Predmet.ProtustrankaWithAdressOIB>
    <izvorni_sadrzaj>MATEO jednostavno društvo s ograničenom odgovornošću za građevinarstvo, Bjelovar, OIB 22002520953, Miroslava Krleže 117, 43000 Bjelovar</izvorni_sadrzaj>
    <derivirana_varijabla naziv="DomainObject.Predmet.ProtustrankaWithAdressOIB_1">MATEO jednostavno društvo s ograničenom odgovornošću za građevinarstvo, Bjelovar, OIB 22002520953, Miroslava Krleže 117, 43000 Bjelovar</derivirana_varijabla>
  </DomainObject.Predmet.ProtustrankaWithAdressOIB>
  <DomainObject.Predmet.ProtustrankaNazivFormated>
    <izvorni_sadrzaj>MATEO jednostavno društvo s ograničenom odgovornošću za građevinarstvo, Bjelovar</izvorni_sadrzaj>
    <derivirana_varijabla naziv="DomainObject.Predmet.ProtustrankaNazivFormated_1">MATEO jednostavno društvo s ograničenom odgovornošću za građevinarstvo, Bjelovar</derivirana_varijabla>
  </DomainObject.Predmet.ProtustrankaNazivFormated>
  <DomainObject.Predmet.ProtustrankaNazivFormatedOIB>
    <izvorni_sadrzaj>MATEO jednostavno društvo s ograničenom odgovornošću za građevinarstvo, Bjelovar, OIB 22002520953</izvorni_sadrzaj>
    <derivirana_varijabla naziv="DomainObject.Predmet.ProtustrankaNazivFormatedOIB_1">MATEO jednostavno društvo s ograničenom odgovornošću za građevinarstvo, Bjelovar, OIB 22002520953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MATEO jednostavno društvo s ograničenom odgovornošću za građevinarstvo, Bjelovar zastupanog po punomoćniku Marijan Pavlek</item>
    </izvorni_sadrzaj>
    <derivirana_varijabla naziv="DomainObject.Predmet.ProtuStrankaListFormated_1">
      <item>MATEO jednostavno društvo s ograničenom odgovornošću za građevinarstvo, Bjelovar zastupanog po punomoćniku Marijan Pavlek</item>
    </derivirana_varijabla>
  </DomainObject.Predmet.ProtuStrankaListFormated>
  <DomainObject.Predmet.ProtuStrankaListFormatedOIB>
    <izvorni_sadrzaj>
      <item>MATEO jednostavno društvo s ograničenom odgovornošću za građevinarstvo, Bjelovar, OIB 22002520953 zastupanog po punomoćniku Marijan Pavlek</item>
    </izvorni_sadrzaj>
    <derivirana_varijabla naziv="DomainObject.Predmet.ProtuStrankaListFormatedOIB_1">
      <item>MATEO jednostavno društvo s ograničenom odgovornošću za građevinarstvo, Bjelovar, OIB 22002520953 zastupanog po punomoćniku Marijan Pavlek</item>
    </derivirana_varijabla>
  </DomainObject.Predmet.ProtuStrankaListFormatedOIB>
  <DomainObject.Predmet.ProtuStrankaListFormatedWithAdress>
    <izvorni_sadrzaj>
      <item>MATEO jednostavno društvo s ograničenom odgovornošću za građevinarstvo, Bjelovar, Miroslava Krleže 117, 43000 Bjelovar zastupanog po punomoćniku Marijan Pavlek</item>
    </izvorni_sadrzaj>
    <derivirana_varijabla naziv="DomainObject.Predmet.ProtuStrankaListFormatedWithAdress_1">
      <item>MATEO jednostavno društvo s ograničenom odgovornošću za građevinarstvo, Bjelovar, Miroslava Krleže 117, 43000 Bjelovar zastupanog po punomoćniku Marijan Pavlek</item>
    </derivirana_varijabla>
  </DomainObject.Predmet.ProtuStrankaListFormatedWithAdress>
  <DomainObject.Predmet.ProtuStrankaListFormatedWithAdressOIB>
    <izvorni_sadrzaj>
      <item>MATEO jednostavno društvo s ograničenom odgovornošću za građevinarstvo, Bjelovar, OIB 22002520953, Miroslava Krleže 117, 43000 Bjelovar zastupanog po punomoćniku Marijan Pavlek</item>
    </izvorni_sadrzaj>
    <derivirana_varijabla naziv="DomainObject.Predmet.ProtuStrankaListFormatedWithAdressOIB_1">
      <item>MATEO jednostavno društvo s ograničenom odgovornošću za građevinarstvo, Bjelovar, OIB 22002520953, Miroslava Krleže 117, 43000 Bjelovar zastupanog po punomoćniku Marijan Pavlek</item>
    </derivirana_varijabla>
  </DomainObject.Predmet.ProtuStrankaListFormatedWithAdressOIB>
  <DomainObject.Predmet.ProtuStrankaListNazivFormated>
    <izvorni_sadrzaj>
      <item>MATEO jednostavno društvo s ograničenom odgovornošću za građevinarstvo, Bjelovar</item>
    </izvorni_sadrzaj>
    <derivirana_varijabla naziv="DomainObject.Predmet.ProtuStrankaListNazivFormated_1">
      <item>MATEO jednostavno društvo s ograničenom odgovornošću za građevinarstvo, Bjelovar</item>
    </derivirana_varijabla>
  </DomainObject.Predmet.ProtuStrankaListNazivFormated>
  <DomainObject.Predmet.ProtuStrankaListNazivFormatedOIB>
    <izvorni_sadrzaj>
      <item>MATEO jednostavno društvo s ograničenom odgovornošću za građevinarstvo, Bjelovar, OIB 22002520953</item>
    </izvorni_sadrzaj>
    <derivirana_varijabla naziv="DomainObject.Predmet.ProtuStrankaListNazivFormatedOIB_1">
      <item>MATEO jednostavno društvo s ograničenom odgovornošću za građevinarstvo, Bjelovar, OIB 22002520953</item>
    </derivirana_varijabla>
  </DomainObject.Predmet.ProtuStrankaListNazivFormatedOIB>
  <DomainObject.Predmet.OstaliListFormated>
    <izvorni_sadrzaj>
      <item>Marijan Pavlek punomoćnik sudionika u postupku MATEO jednostavno društvo s ograničenom odgovornošću za građevinarstvo, Bjelovar</item>
    </izvorni_sadrzaj>
    <derivirana_varijabla naziv="DomainObject.Predmet.OstaliListFormated_1">
      <item>Marijan Pavlek punomoćnik sudionika u postupku MATEO jednostavno društvo s ograničenom odgovornošću za građevinarstvo, Bjelovar</item>
    </derivirana_varijabla>
  </DomainObject.Predmet.OstaliListFormated>
  <DomainObject.Predmet.OstaliListFormatedOIB>
    <izvorni_sadrzaj>
      <item>Marijan Pavlek, OIB 28418317832 punomoćnik sudionika u postupku MATEO jednostavno društvo s ograničenom odgovornošću za građevinarstvo, Bjelovar</item>
    </izvorni_sadrzaj>
    <derivirana_varijabla naziv="DomainObject.Predmet.OstaliListFormatedOIB_1">
      <item>Marijan Pavlek, OIB 28418317832 punomoćnik sudionika u postupku MATEO jednostavno društvo s ograničenom odgovornošću za građevinarstvo, Bjelovar</item>
    </derivirana_varijabla>
  </DomainObject.Predmet.OstaliListFormatedOIB>
  <DomainObject.Predmet.OstaliListFormatedWithAdress>
    <izvorni_sadrzaj>
      <item>Marijan Pavlek, Jabučeta 58, 43000 Jabučeta punomoćnik sudionika u postupku MATEO jednostavno društvo s ograničenom odgovornošću za građevinarstvo, Bjelovar</item>
    </izvorni_sadrzaj>
    <derivirana_varijabla naziv="DomainObject.Predmet.OstaliListFormatedWithAdress_1">
      <item>Marijan Pavlek, Jabučeta 58, 43000 Jabučeta punomoćnik sudionika u postupku MATEO jednostavno društvo s ograničenom odgovornošću za građevinarstvo, Bjelovar</item>
    </derivirana_varijabla>
  </DomainObject.Predmet.OstaliListFormatedWithAdress>
  <DomainObject.Predmet.OstaliListFormatedWithAdressOIB>
    <izvorni_sadrzaj>
      <item>Marijan Pavlek, OIB 28418317832, Jabučeta 58, 43000 Jabučeta punomoćnik sudionika u postupku MATEO jednostavno društvo s ograničenom odgovornošću za građevinarstvo, Bjelovar</item>
    </izvorni_sadrzaj>
    <derivirana_varijabla naziv="DomainObject.Predmet.OstaliListFormatedWithAdressOIB_1">
      <item>Marijan Pavlek, OIB 28418317832, Jabučeta 58, 43000 Jabučeta punomoćnik sudionika u postupku MATEO jednostavno društvo s ograničenom odgovornošću za građevinarstvo, Bjelovar</item>
    </derivirana_varijabla>
  </DomainObject.Predmet.OstaliListFormatedWithAdressOIB>
  <DomainObject.Predmet.OstaliListNazivFormated>
    <izvorni_sadrzaj>
      <item>Marijan Pavlek</item>
    </izvorni_sadrzaj>
    <derivirana_varijabla naziv="DomainObject.Predmet.OstaliListNazivFormated_1">
      <item>Marijan Pavlek</item>
    </derivirana_varijabla>
  </DomainObject.Predmet.OstaliListNazivFormated>
  <DomainObject.Predmet.OstaliListNazivFormatedOIB>
    <izvorni_sadrzaj>
      <item>Marijan Pavlek, OIB 28418317832</item>
    </izvorni_sadrzaj>
    <derivirana_varijabla naziv="DomainObject.Predmet.OstaliListNazivFormatedOIB_1">
      <item>Marijan Pavlek, OIB 28418317832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MATEO jednostavno društvo s ograničenom odgovornošću za građevinarstvo, Bjelovar</izvorni_sadrzaj>
    <derivirana_varijabla naziv="DomainObject.Predmet.ProtustrankaIDrugi_1">MATEO jednostavno društvo s ograničenom odgovornošću za građevinarstvo,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MATEO jednostavno društvo s ograničenom odgovornošću za građevinarstvo, Bjelovar, OIB 22002520953, Miroslava Krleže 117, 43000 Bjelovar</izvorni_sadrzaj>
    <derivirana_varijabla naziv="DomainObject.Predmet.ProtustrankaIDrugiAdressOIB_1">MATEO jednostavno društvo s ograničenom odgovornošću za građevinarstvo, Bjelovar, OIB 22002520953, Miroslava Krleže 117,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MATEO jednostavno društvo s ograničenom odgovornošću za građevinarstvo, Bjelovar</item>
      <item>Marijan Pavlek</item>
    </izvorni_sadrzaj>
    <derivirana_varijabla naziv="DomainObject.Predmet.SudioniciListNaziv_1">
      <item>FINA, RC ZAGREB, Podružnica Bjelovar</item>
      <item>MATEO jednostavno društvo s ograničenom odgovornošću za građevinarstvo, Bjelovar</item>
      <item>Marijan Pavlek</item>
    </derivirana_varijabla>
  </DomainObject.Predmet.SudioniciListNaziv>
  <DomainObject.Predmet.SudioniciListAdressOIB>
    <izvorni_sadrzaj>
      <item>FINA, RC ZAGREB, Podružnica Bjelovar, OIB 85821130368, F. Supila 4,43000 Bjelovar</item>
      <item>MATEO jednostavno društvo s ograničenom odgovornošću za građevinarstvo, Bjelovar, OIB 22002520953, Miroslava Krleže 117,43000 Bjelovar</item>
      <item>Marijan Pavlek, OIB 28418317832, Jabučeta 58,43000 Jabučeta</item>
    </izvorni_sadrzaj>
    <derivirana_varijabla naziv="DomainObject.Predmet.SudioniciListAdressOIB_1">
      <item>FINA, RC ZAGREB, Podružnica Bjelovar, OIB 85821130368, F. Supila 4,43000 Bjelovar</item>
      <item>MATEO jednostavno društvo s ograničenom odgovornošću za građevinarstvo, Bjelovar, OIB 22002520953, Miroslava Krleže 117,43000 Bjelovar</item>
      <item>Marijan Pavlek, OIB 28418317832, Jabučeta 58,43000 Jabučeta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22002520953</item>
      <item>, OIB 28418317832</item>
    </izvorni_sadrzaj>
    <derivirana_varijabla naziv="DomainObject.Predmet.SudioniciListNazivOIB_1">
      <item>, OIB 85821130368</item>
      <item>, OIB 22002520953</item>
      <item>, OIB 28418317832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E3F878-8D64-4132-ADBC-B3827220B0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1749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2015-11-23T06:51:00Z</dcterms:created>
  <dc:creator>ssabljic</dc:creator>
  <cp:lastModifiedBy>Miroslav Lovreković</cp:lastModifiedBy>
  <cp:lastPrinted>2015-11-23T06:51:00Z</cp:lastPrinted>
  <dcterms:modified xmlns:xsi="http://www.w3.org/2001/XMLSchema-instance" xsi:type="dcterms:W3CDTF">2015-11-23T06:52:00Z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