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1609" w14:paraId="16d1609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DE5A93">
        <w:rPr>
          <w:rFonts w:hAnsi="Times New Roman" w:ascii="Times New Roman"/>
          <w:szCs w:val="24"/>
          <w:lang w:val="hr-HR"/>
        </w:rPr>
        <w:t>3640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DE5A93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E5A93">
        <w:rPr>
          <w:rFonts w:hAnsi="Times New Roman" w:ascii="Times New Roman"/>
          <w:szCs w:val="24"/>
          <w:lang w:val="hr-HR"/>
        </w:rPr>
        <w:t xml:space="preserve"> </w:t>
      </w:r>
      <w:r w:rsidR="00DE5A93" w:rsidRPr="00DE5A93">
        <w:rPr>
          <w:rFonts w:hAnsi="Times New Roman" w:ascii="Times New Roman"/>
        </w:rPr>
        <w:t>ČUTIĆ-PRIMO d.o.o. saloni za uljepšavanje, Zagreb, Vladimira Ruždjaka 13, MBS: 080504272, OIB: 22801294185</w:t>
      </w:r>
      <w:r w:rsidR="008D4153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01.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70144F" w:rsidR="0070144F" w:rsidRPr="0070144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70144F">
        <w:rPr>
          <w:rFonts w:hAnsi="Times New Roman" w:ascii="Times New Roman"/>
          <w:szCs w:val="24"/>
        </w:rPr>
        <w:t xml:space="preserve"> </w:t>
      </w:r>
      <w:r w:rsidR="00DE5A93" w:rsidRPr="00DE5A93">
        <w:rPr>
          <w:rFonts w:hAnsi="Times New Roman" w:ascii="Times New Roman"/>
        </w:rPr>
        <w:t>ČUTIĆ-PRIMO d.o.o. saloni za uljepšavanje, Zagreb, Vladimira Ruždjaka 13, MBS: 080504272, OIB: 22801294185</w:t>
      </w:r>
      <w:r w:rsidR="00DE5A93">
        <w:rPr>
          <w:rFonts w:hAnsi="Times New Roman" w:ascii="Times New Roman"/>
        </w:rPr>
        <w:t>.</w:t>
      </w:r>
    </w:p>
    <w:p w:rsidRDefault="008D4153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01.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70144F">
        <w:rPr>
          <w:rFonts w:hAnsi="Times New Roman" w:ascii="Times New Roman"/>
          <w:szCs w:val="24"/>
        </w:rPr>
        <w:t>11,00</w:t>
      </w:r>
      <w:r w:rsidR="001C15BB">
        <w:rPr>
          <w:rFonts w:hAnsi="Times New Roman" w:ascii="Times New Roman"/>
          <w:szCs w:val="24"/>
        </w:rPr>
        <w:t xml:space="preserve"> sati i  </w:t>
      </w:r>
      <w:r w:rsidR="0070144F">
        <w:rPr>
          <w:rFonts w:hAnsi="Times New Roman" w:ascii="Times New Roman"/>
          <w:szCs w:val="24"/>
        </w:rPr>
        <w:t>45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8D4153">
        <w:rPr>
          <w:rFonts w:hAnsi="Times New Roman" w:ascii="Times New Roman"/>
          <w:szCs w:val="24"/>
        </w:rPr>
        <w:t xml:space="preserve"> </w:t>
      </w:r>
      <w:r w:rsidR="0070144F" w:rsidRPr="0070144F">
        <w:rPr>
          <w:rFonts w:hAnsi="Times New Roman" w:ascii="Times New Roman"/>
          <w:szCs w:val="24"/>
        </w:rPr>
        <w:t>Miljenko Marinić, Zagreb, Lopudska 1 a, OIB 34668485052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70144F" w:rsidR="00A02786" w:rsidRPr="0070144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E5A93">
        <w:rPr>
          <w:rFonts w:hAnsi="Times New Roman" w:ascii="Times New Roman"/>
          <w:szCs w:val="24"/>
          <w:lang w:val="hr-HR"/>
        </w:rPr>
        <w:t xml:space="preserve"> </w:t>
      </w:r>
      <w:r w:rsidR="00DE5A93" w:rsidRPr="00DE5A93">
        <w:rPr>
          <w:rFonts w:hAnsi="Times New Roman" w:ascii="Times New Roman"/>
        </w:rPr>
        <w:t>ČUTIĆ-PRIMO d.o.o. saloni za uljepšavanje, Zagreb, Vladimira Ruždjaka 13, MBS: 080504272, OIB: 22801294185</w:t>
      </w:r>
      <w:r w:rsidR="008D4153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0144F">
        <w:rPr>
          <w:rFonts w:hAnsi="Times New Roman" w:ascii="Times New Roman"/>
          <w:lang w:val="hr-HR"/>
        </w:rPr>
        <w:t>1</w:t>
      </w:r>
      <w:r w:rsidR="008D4153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0144F">
        <w:rPr>
          <w:rFonts w:hAnsi="Times New Roman" w:ascii="Times New Roman"/>
          <w:lang w:val="hr-HR"/>
        </w:rPr>
        <w:t>1</w:t>
      </w:r>
      <w:r w:rsidR="008D4153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8D4153">
        <w:rPr>
          <w:rFonts w:hAnsi="Times New Roman" w:ascii="Times New Roman"/>
          <w:lang w:val="hr-HR"/>
        </w:rPr>
        <w:t>1.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04090D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4090D" w:rsidR="0004090D" w:rsidRPr="0004090D">
      <w:pPr>
        <w:jc w:val="right"/>
        <w:rPr>
          <w:rFonts w:hAnsi="Times New Roman" w:ascii="Times New Roman"/>
          <w:sz w:val="22"/>
          <w:szCs w:val="22"/>
        </w:rPr>
      </w:pPr>
    </w:p>
    <w:p w:rsidRDefault="0004090D" w:rsidR="0004090D" w:rsidRPr="0004090D">
      <w:pPr>
        <w:jc w:val="right"/>
        <w:rPr>
          <w:rFonts w:hAnsi="Times New Roman" w:ascii="Times New Roman"/>
          <w:color w:val="000000"/>
        </w:rPr>
      </w:pPr>
      <w:r w:rsidRPr="0004090D">
        <w:rPr>
          <w:rFonts w:hAnsi="Times New Roman" w:ascii="Times New Roman"/>
          <w:color w:val="000000"/>
        </w:rPr>
        <w:t>Za točnost otpravka</w:t>
      </w:r>
    </w:p>
    <w:p w:rsidRDefault="0004090D" w:rsidR="0004090D" w:rsidRPr="0004090D">
      <w:pPr>
        <w:jc w:val="right"/>
        <w:rPr>
          <w:rFonts w:hAnsi="Times New Roman" w:ascii="Times New Roman"/>
          <w:color w:val="000000"/>
        </w:rPr>
      </w:pPr>
      <w:r w:rsidRPr="0004090D">
        <w:rPr>
          <w:rFonts w:hAnsi="Times New Roman" w:ascii="Times New Roman"/>
          <w:color w:val="000000"/>
        </w:rPr>
        <w:t>Ovlašteni službenik</w:t>
      </w:r>
    </w:p>
    <w:p w:rsidRDefault="0004090D" w:rsidR="0004090D" w:rsidRPr="0004090D">
      <w:pPr>
        <w:jc w:val="right"/>
        <w:rPr>
          <w:rFonts w:hAnsi="Times New Roman" w:ascii="Times New Roman"/>
          <w:color w:val="000000"/>
        </w:rPr>
      </w:pPr>
      <w:r w:rsidRPr="0004090D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04090D" w:rsidRPr="0004090D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D4153">
          <w:rPr>
            <w:rFonts w:hAnsi="Times New Roman" w:ascii="Times New Roman"/>
          </w:rPr>
          <w:t xml:space="preserve">                    27. St-</w:t>
        </w:r>
        <w:r w:rsidR="00DE5A93">
          <w:rPr>
            <w:rFonts w:hAnsi="Times New Roman" w:ascii="Times New Roman"/>
          </w:rPr>
          <w:t>3640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4090D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70144F"/>
    <w:rsid w:val="008139E9"/>
    <w:rsid w:val="008A0A2C"/>
    <w:rsid w:val="008D4153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DE5A93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0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9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0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9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9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9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9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8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78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3640</izvorni_sadrzaj>
    <derivirana_varijabla naziv="DomainObject.Predmet.Broj_1">3640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St-3640/2015</izvorni_sadrzaj>
    <derivirana_varijabla naziv="DomainObject.Predmet.OznakaBroj_1">St-3640/2015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ČUTIĆ-PRIMO d.o.o. zastupanog po punomoćniku Tomislav Čutić; Ivana Dajak</izvorni_sadrzaj>
    <derivirana_varijabla naziv="DomainObject.Predmet.ProtustrankaFormated_1">  ČUTIĆ-PRIMO d.o.o. zastupanog po punomoćniku Tomislav Čutić; Ivana Dajak</derivirana_varijabla>
  </DomainObject.Predmet.ProtustrankaFormated>
  <DomainObject.Predmet.ProtustrankaFormatedOIB>
    <izvorni_sadrzaj>  ČUTIĆ-PRIMO d.o.o., OIB 22801294185 zastupanog po punomoćniku Tomislav Čutić; Ivana Dajak</izvorni_sadrzaj>
    <derivirana_varijabla naziv="DomainObject.Predmet.ProtustrankaFormatedOIB_1">  ČUTIĆ-PRIMO d.o.o., OIB 22801294185 zastupanog po punomoćniku Tomislav Čutić; Ivana Dajak</derivirana_varijabla>
  </DomainObject.Predmet.ProtustrankaFormatedOIB>
  <DomainObject.Predmet.ProtustrankaFormatedWithAdress>
    <izvorni_sadrzaj> ČUTIĆ-PRIMO d.o.o., Vladimira Ruždjaka 13, 10000 Zagreb zastupanog po punomoćniku Tomislav Čutić; Ivana Dajak</izvorni_sadrzaj>
    <derivirana_varijabla naziv="DomainObject.Predmet.ProtustrankaFormatedWithAdress_1"> ČUTIĆ-PRIMO d.o.o., Vladimira Ruždjaka 13, 10000 Zagreb zastupanog po punomoćniku Tomislav Čutić; Ivana Dajak</derivirana_varijabla>
  </DomainObject.Predmet.ProtustrankaFormatedWithAdress>
  <DomainObject.Predmet.ProtustrankaFormatedWithAdressOIB>
    <izvorni_sadrzaj> ČUTIĆ-PRIMO d.o.o., OIB 22801294185, Vladimira Ruždjaka 13, 10000 Zagreb zastupanog po punomoćniku Tomislav Čutić; Ivana Dajak</izvorni_sadrzaj>
    <derivirana_varijabla naziv="DomainObject.Predmet.ProtustrankaFormatedWithAdressOIB_1"> ČUTIĆ-PRIMO d.o.o., OIB 22801294185, Vladimira Ruždjaka 13, 10000 Zagreb zastupanog po punomoćniku Tomislav Čutić; Ivana Dajak</derivirana_varijabla>
  </DomainObject.Predmet.ProtustrankaFormatedWithAdressOIB>
  <DomainObject.Predmet.ProtustrankaWithAdress>
    <izvorni_sadrzaj>ČUTIĆ-PRIMO d.o.o. Vladimira Ruždjaka 13, 10000 Zagreb</izvorni_sadrzaj>
    <derivirana_varijabla naziv="DomainObject.Predmet.ProtustrankaWithAdress_1">ČUTIĆ-PRIMO d.o.o. Vladimira Ruždjaka 13, 10000 Zagreb</derivirana_varijabla>
  </DomainObject.Predmet.ProtustrankaWithAdress>
  <DomainObject.Predmet.ProtustrankaWithAdressOIB>
    <izvorni_sadrzaj>ČUTIĆ-PRIMO d.o.o., OIB 22801294185, Vladimira Ruždjaka 13, 10000 Zagreb</izvorni_sadrzaj>
    <derivirana_varijabla naziv="DomainObject.Predmet.ProtustrankaWithAdressOIB_1">ČUTIĆ-PRIMO d.o.o., OIB 22801294185, Vladimira Ruždjaka 13, 10000 Zagreb</derivirana_varijabla>
  </DomainObject.Predmet.ProtustrankaWithAdressOIB>
  <DomainObject.Predmet.ProtustrankaNazivFormated>
    <izvorni_sadrzaj>ČUTIĆ-PRIMO d.o.o.</izvorni_sadrzaj>
    <derivirana_varijabla naziv="DomainObject.Predmet.ProtustrankaNazivFormated_1">ČUTIĆ-PRIMO d.o.o.</derivirana_varijabla>
  </DomainObject.Predmet.ProtustrankaNazivFormated>
  <DomainObject.Predmet.ProtustrankaNazivFormatedOIB>
    <izvorni_sadrzaj>ČUTIĆ-PRIMO d.o.o., OIB 22801294185</izvorni_sadrzaj>
    <derivirana_varijabla naziv="DomainObject.Predmet.ProtustrankaNazivFormatedOIB_1">ČUTIĆ-PRIMO d.o.o., OIB 22801294185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ČUTIĆ-PRIMO d.o.o. zastupanog po punomoćniku Tomislav Čutić; Ivana Dajak</item>
    </izvorni_sadrzaj>
    <derivirana_varijabla naziv="DomainObject.Predmet.ProtuStrankaListFormated_1">
      <item>ČUTIĆ-PRIMO d.o.o. zastupanog po punomoćniku Tomislav Čutić; Ivana Dajak</item>
    </derivirana_varijabla>
  </DomainObject.Predmet.ProtuStrankaListFormated>
  <DomainObject.Predmet.ProtuStrankaListFormatedOIB>
    <izvorni_sadrzaj>
      <item>ČUTIĆ-PRIMO d.o.o., OIB 22801294185 zastupanog po punomoćniku Tomislav Čutić; Ivana Dajak</item>
    </izvorni_sadrzaj>
    <derivirana_varijabla naziv="DomainObject.Predmet.ProtuStrankaListFormatedOIB_1">
      <item>ČUTIĆ-PRIMO d.o.o., OIB 22801294185 zastupanog po punomoćniku Tomislav Čutić; Ivana Dajak</item>
    </derivirana_varijabla>
  </DomainObject.Predmet.ProtuStrankaListFormatedOIB>
  <DomainObject.Predmet.ProtuStrankaListFormatedWithAdress>
    <izvorni_sadrzaj>
      <item>ČUTIĆ-PRIMO d.o.o., Vladimira Ruždjaka 13, 10000 Zagreb zastupanog po punomoćniku Tomislav Čutić; Ivana Dajak</item>
    </izvorni_sadrzaj>
    <derivirana_varijabla naziv="DomainObject.Predmet.ProtuStrankaListFormatedWithAdress_1">
      <item>ČUTIĆ-PRIMO d.o.o., Vladimira Ruždjaka 13, 10000 Zagreb zastupanog po punomoćniku Tomislav Čutić; Ivana Dajak</item>
    </derivirana_varijabla>
  </DomainObject.Predmet.ProtuStrankaListFormatedWithAdress>
  <DomainObject.Predmet.ProtuStrankaListFormatedWithAdressOIB>
    <izvorni_sadrzaj>
      <item>ČUTIĆ-PRIMO d.o.o., OIB 22801294185, Vladimira Ruždjaka 13, 10000 Zagreb zastupanog po punomoćniku Tomislav Čutić; Ivana Dajak</item>
    </izvorni_sadrzaj>
    <derivirana_varijabla naziv="DomainObject.Predmet.ProtuStrankaListFormatedWithAdressOIB_1">
      <item>ČUTIĆ-PRIMO d.o.o., OIB 22801294185, Vladimira Ruždjaka 13, 10000 Zagreb zastupanog po punomoćniku Tomislav Čutić; Ivana Dajak</item>
    </derivirana_varijabla>
  </DomainObject.Predmet.ProtuStrankaListFormatedWithAdressOIB>
  <DomainObject.Predmet.ProtuStrankaListNazivFormated>
    <izvorni_sadrzaj>
      <item>ČUTIĆ-PRIMO d.o.o.</item>
    </izvorni_sadrzaj>
    <derivirana_varijabla naziv="DomainObject.Predmet.ProtuStrankaListNazivFormated_1">
      <item>ČUTIĆ-PRIMO d.o.o.</item>
    </derivirana_varijabla>
  </DomainObject.Predmet.ProtuStrankaListNazivFormated>
  <DomainObject.Predmet.ProtuStrankaListNazivFormatedOIB>
    <izvorni_sadrzaj>
      <item>ČUTIĆ-PRIMO d.o.o., OIB 22801294185</item>
    </izvorni_sadrzaj>
    <derivirana_varijabla naziv="DomainObject.Predmet.ProtuStrankaListNazivFormatedOIB_1">
      <item>ČUTIĆ-PRIMO d.o.o., OIB 22801294185</item>
    </derivirana_varijabla>
  </DomainObject.Predmet.ProtuStrankaListNazivFormatedOIB>
  <DomainObject.Predmet.OstaliListFormated>
    <izvorni_sadrzaj>
      <item>Tomislav Čutić punomoćnik sudionika u postupku ČUTIĆ-PRIMO d.o.o.</item>
      <item>Ivana Dajak punomoćnik sudionika u postupku ČUTIĆ-PRIMO d.o.o.</item>
    </izvorni_sadrzaj>
    <derivirana_varijabla naziv="DomainObject.Predmet.OstaliListFormated_1">
      <item>Tomislav Čutić punomoćnik sudionika u postupku ČUTIĆ-PRIMO d.o.o.</item>
      <item>Ivana Dajak punomoćnik sudionika u postupku ČUTIĆ-PRIMO d.o.o.</item>
    </derivirana_varijabla>
  </DomainObject.Predmet.OstaliListFormated>
  <DomainObject.Predmet.OstaliListFormatedOIB>
    <izvorni_sadrzaj>
      <item>Tomislav Čutić, OIB 57341231978 punomoćnik sudionika u postupku ČUTIĆ-PRIMO d.o.o.</item>
      <item>Ivana Dajak, OIB 30080255618 punomoćnik sudionika u postupku ČUTIĆ-PRIMO d.o.o.</item>
    </izvorni_sadrzaj>
    <derivirana_varijabla naziv="DomainObject.Predmet.OstaliListFormatedOIB_1">
      <item>Tomislav Čutić, OIB 57341231978 punomoćnik sudionika u postupku ČUTIĆ-PRIMO d.o.o.</item>
      <item>Ivana Dajak, OIB 30080255618 punomoćnik sudionika u postupku ČUTIĆ-PRIMO d.o.o.</item>
    </derivirana_varijabla>
  </DomainObject.Predmet.OstaliListFormatedOIB>
  <DomainObject.Predmet.OstaliListFormatedWithAdress>
    <izvorni_sadrzaj>
      <item>Tomislav Čutić, Ulica Vladimira Ruždjaka 13, 10000 Zagreb punomoćnik sudionika u postupku ČUTIĆ-PRIMO d.o.o.</item>
      <item>Ivana Dajak, Ulica Vladimira Ruždjaka 13, 10000 Zagreb punomoćnik sudionika u postupku ČUTIĆ-PRIMO d.o.o.</item>
    </izvorni_sadrzaj>
    <derivirana_varijabla naziv="DomainObject.Predmet.OstaliListFormatedWithAdress_1">
      <item>Tomislav Čutić, Ulica Vladimira Ruždjaka 13, 10000 Zagreb punomoćnik sudionika u postupku ČUTIĆ-PRIMO d.o.o.</item>
      <item>Ivana Dajak, Ulica Vladimira Ruždjaka 13, 10000 Zagreb punomoćnik sudionika u postupku ČUTIĆ-PRIMO d.o.o.</item>
    </derivirana_varijabla>
  </DomainObject.Predmet.OstaliListFormatedWithAdress>
  <DomainObject.Predmet.OstaliListFormatedWithAdressOIB>
    <izvorni_sadrzaj>
      <item>Tomislav Čutić, OIB 57341231978, Ulica Vladimira Ruždjaka 13, 10000 Zagreb punomoćnik sudionika u postupku ČUTIĆ-PRIMO d.o.o.</item>
      <item>Ivana Dajak, OIB 30080255618, Ulica Vladimira Ruždjaka 13, 10000 Zagreb punomoćnik sudionika u postupku ČUTIĆ-PRIMO d.o.o.</item>
    </izvorni_sadrzaj>
    <derivirana_varijabla naziv="DomainObject.Predmet.OstaliListFormatedWithAdressOIB_1">
      <item>Tomislav Čutić, OIB 57341231978, Ulica Vladimira Ruždjaka 13, 10000 Zagreb punomoćnik sudionika u postupku ČUTIĆ-PRIMO d.o.o.</item>
      <item>Ivana Dajak, OIB 30080255618, Ulica Vladimira Ruždjaka 13, 10000 Zagreb punomoćnik sudionika u postupku ČUTIĆ-PRIMO d.o.o.</item>
    </derivirana_varijabla>
  </DomainObject.Predmet.OstaliListFormatedWithAdressOIB>
  <DomainObject.Predmet.OstaliListNazivFormated>
    <izvorni_sadrzaj>
      <item>Tomislav Čutić</item>
      <item>Ivana Dajak</item>
    </izvorni_sadrzaj>
    <derivirana_varijabla naziv="DomainObject.Predmet.OstaliListNazivFormated_1">
      <item>Tomislav Čutić</item>
      <item>Ivana Dajak</item>
    </derivirana_varijabla>
  </DomainObject.Predmet.OstaliListNazivFormated>
  <DomainObject.Predmet.OstaliListNazivFormatedOIB>
    <izvorni_sadrzaj>
      <item>Tomislav Čutić, OIB 57341231978</item>
      <item>Ivana Dajak, OIB 30080255618</item>
    </izvorni_sadrzaj>
    <derivirana_varijabla naziv="DomainObject.Predmet.OstaliListNazivFormatedOIB_1">
      <item>Tomislav Čutić, OIB 57341231978</item>
      <item>Ivana Dajak, OIB 30080255618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ČUTIĆ-PRIMO d.o.o.</izvorni_sadrzaj>
    <derivirana_varijabla naziv="DomainObject.Predmet.ProtustrankaIDrugi_1">ČUTIĆ-PRIMO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ČUTIĆ-PRIMO d.o.o., OIB 22801294185, Vladimira Ruždjaka 13, 10000 Zagreb</izvorni_sadrzaj>
    <derivirana_varijabla naziv="DomainObject.Predmet.ProtustrankaIDrugiAdressOIB_1">ČUTIĆ-PRIMO d.o.o., OIB 22801294185, Vladimira Ruždjaka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ČUTIĆ-PRIMO d.o.o.</item>
      <item>FINA Regionalni centar Zagreb</item>
      <item>Tomislav Čutić</item>
      <item>Ivana Dajak</item>
    </izvorni_sadrzaj>
    <derivirana_varijabla naziv="DomainObject.Predmet.SudioniciListNaziv_1">
      <item>ČUTIĆ-PRIMO d.o.o.</item>
      <item>FINA Regionalni centar Zagreb</item>
      <item>Tomislav Čutić</item>
      <item>Ivana Dajak</item>
    </derivirana_varijabla>
  </DomainObject.Predmet.SudioniciListNaziv>
  <DomainObject.Predmet.SudioniciListAdressOIB>
    <izvorni_sadrzaj>
      <item>ČUTIĆ-PRIMO d.o.o., OIB 22801294185, Vladimira Ruždjaka 13,10000 Zagreb</item>
      <item>FINA Regionalni centar Zagreb, OIB 85821130368, Trg svibanjskih žrtava 1995. br.1,10000 Zagreb</item>
      <item>Tomislav Čutić, OIB 57341231978, Ulica Vladimira Ruždjaka 13,10000 Zagreb</item>
      <item>Ivana Dajak, OIB 30080255618, Ulica Vladimira Ruždjaka 13,10000 Zagreb</item>
    </izvorni_sadrzaj>
    <derivirana_varijabla naziv="DomainObject.Predmet.SudioniciListAdressOIB_1">
      <item>ČUTIĆ-PRIMO d.o.o., OIB 22801294185, Vladimira Ruždjaka 13,10000 Zagreb</item>
      <item>FINA Regionalni centar Zagreb, OIB 85821130368, Trg svibanjskih žrtava 1995. br.1,10000 Zagreb</item>
      <item>Tomislav Čutić, OIB 57341231978, Ulica Vladimira Ruždjaka 13,10000 Zagreb</item>
      <item>Ivana Dajak, OIB 30080255618, Ulica Vladimira Ruždjaka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22801294185</item>
      <item>, OIB 85821130368</item>
      <item>, OIB 57341231978</item>
      <item>, OIB 30080255618</item>
    </izvorni_sadrzaj>
    <derivirana_varijabla naziv="DomainObject.Predmet.SudioniciListNazivOIB_1">
      <item>, OIB 22801294185</item>
      <item>, OIB 85821130368</item>
      <item>, OIB 57341231978</item>
      <item>, OIB 30080255618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B11B7-E0FB-40BD-B53A-C75D9EC92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2171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2016-04-01T09:15:00Z</dcterms:created>
  <dc:creator>Ksenija Nol</dc:creator>
  <cp:lastModifiedBy>Višnja Svečak</cp:lastModifiedBy>
  <cp:lastPrinted>2016-04-01T09:19:00Z</cp:lastPrinted>
  <dcterms:modified xmlns:xsi="http://www.w3.org/2001/XMLSchema-instance" xsi:type="dcterms:W3CDTF">2016-04-01T09:19:00Z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