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4c14" w14:paraId="a7c4c14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3F6D04">
        <w:rPr>
          <w:rFonts w:hAnsi="Times New Roman" w:ascii="Times New Roman"/>
          <w:szCs w:val="24"/>
          <w:lang w:val="hr-HR"/>
        </w:rPr>
        <w:t>2863</w:t>
      </w:r>
      <w:r w:rsidR="004E6DD5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172B4" w:rsidRPr="00F50D94">
        <w:rPr>
          <w:rFonts w:hAnsi="Times New Roman" w:ascii="Times New Roman"/>
        </w:rPr>
        <w:t xml:space="preserve">NOVA AUTO d.o.o., Velika Gorica, Sisačka 5, </w:t>
      </w:r>
      <w:r w:rsidR="004172B4" w:rsidRPr="00F50D94">
        <w:rPr>
          <w:rFonts w:hAnsi="Times New Roman" w:ascii="Times New Roman"/>
          <w:szCs w:val="24"/>
        </w:rPr>
        <w:t>OIB: 49472635057</w:t>
      </w:r>
      <w:r w:rsidR="00257B97" w:rsidRPr="00951620">
        <w:rPr>
          <w:rFonts w:hAnsi="Times New Roman" w:ascii="Times New Roman"/>
          <w:szCs w:val="24"/>
        </w:rPr>
        <w:t>,</w:t>
      </w:r>
      <w:r w:rsidR="00257B97">
        <w:rPr>
          <w:rFonts w:hAnsi="Times New Roman" w:ascii="Times New Roman"/>
          <w:szCs w:val="24"/>
        </w:rPr>
        <w:t xml:space="preserve"> MBS: </w:t>
      </w:r>
      <w:r w:rsidR="00F331B9">
        <w:rPr>
          <w:rFonts w:hAnsi="Times New Roman" w:ascii="Times New Roman"/>
          <w:szCs w:val="24"/>
        </w:rPr>
        <w:t>080</w:t>
      </w:r>
      <w:r w:rsidR="004172B4">
        <w:rPr>
          <w:rFonts w:hAnsi="Times New Roman" w:ascii="Times New Roman"/>
          <w:szCs w:val="24"/>
        </w:rPr>
        <w:t>605951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4E6DD5">
        <w:rPr>
          <w:rFonts w:hAnsi="Times New Roman" w:ascii="Times New Roman"/>
          <w:szCs w:val="24"/>
          <w:lang w:val="hr-HR"/>
        </w:rPr>
        <w:t>18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4172B4" w:rsidRPr="00F50D94">
        <w:rPr>
          <w:rFonts w:hAnsi="Times New Roman" w:ascii="Times New Roman"/>
        </w:rPr>
        <w:t xml:space="preserve">NOVA AUTO d.o.o., Velika Gorica, Sisačka 5, </w:t>
      </w:r>
      <w:r w:rsidR="004172B4" w:rsidRPr="00F50D94">
        <w:rPr>
          <w:rFonts w:hAnsi="Times New Roman" w:ascii="Times New Roman"/>
          <w:szCs w:val="24"/>
        </w:rPr>
        <w:t>OIB: 49472635057</w:t>
      </w:r>
      <w:r w:rsidR="004172B4" w:rsidRPr="00951620">
        <w:rPr>
          <w:rFonts w:hAnsi="Times New Roman" w:ascii="Times New Roman"/>
          <w:szCs w:val="24"/>
        </w:rPr>
        <w:t>,</w:t>
      </w:r>
      <w:r w:rsidR="004172B4">
        <w:rPr>
          <w:rFonts w:hAnsi="Times New Roman" w:ascii="Times New Roman"/>
          <w:szCs w:val="24"/>
        </w:rPr>
        <w:t xml:space="preserve"> MBS: 080605951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4E6DD5">
        <w:rPr>
          <w:rFonts w:hAnsi="Times New Roman" w:ascii="Times New Roman"/>
          <w:szCs w:val="24"/>
        </w:rPr>
        <w:t>18</w:t>
      </w:r>
      <w:r w:rsidR="00755017" w:rsidRPr="0039048B">
        <w:rPr>
          <w:rFonts w:hAnsi="Times New Roman" w:ascii="Times New Roman"/>
          <w:szCs w:val="24"/>
        </w:rPr>
        <w:t>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623AA0">
        <w:rPr>
          <w:rFonts w:hAnsi="Times New Roman" w:ascii="Times New Roman"/>
          <w:szCs w:val="24"/>
        </w:rPr>
        <w:t>Anđelko Stankus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 xml:space="preserve">OIB: </w:t>
      </w:r>
      <w:r w:rsidR="00623AA0">
        <w:rPr>
          <w:rFonts w:hAnsi="Times New Roman" w:ascii="Times New Roman"/>
          <w:szCs w:val="24"/>
        </w:rPr>
        <w:t>11168088853</w:t>
      </w:r>
      <w:r w:rsidR="00257B97">
        <w:rPr>
          <w:rFonts w:hAnsi="Times New Roman" w:ascii="Times New Roman"/>
          <w:szCs w:val="24"/>
        </w:rPr>
        <w:t xml:space="preserve">, </w:t>
      </w:r>
      <w:r w:rsidR="00623AA0">
        <w:rPr>
          <w:rFonts w:hAnsi="Times New Roman" w:ascii="Times New Roman"/>
          <w:szCs w:val="24"/>
        </w:rPr>
        <w:t>Varaždin, Jalkovec, Braće Radić 20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4172B4" w:rsidRPr="00F50D94">
        <w:rPr>
          <w:rFonts w:hAnsi="Times New Roman" w:ascii="Times New Roman"/>
        </w:rPr>
        <w:t xml:space="preserve">NOVA AUTO d.o.o., Velika Gorica, Sisačka 5, </w:t>
      </w:r>
      <w:r w:rsidR="004172B4" w:rsidRPr="00F50D94">
        <w:rPr>
          <w:rFonts w:hAnsi="Times New Roman" w:ascii="Times New Roman"/>
          <w:szCs w:val="24"/>
        </w:rPr>
        <w:t>OIB: 49472635057</w:t>
      </w:r>
      <w:r w:rsidR="004172B4" w:rsidRPr="00951620">
        <w:rPr>
          <w:rFonts w:hAnsi="Times New Roman" w:ascii="Times New Roman"/>
          <w:szCs w:val="24"/>
        </w:rPr>
        <w:t>,</w:t>
      </w:r>
      <w:r w:rsidR="004172B4">
        <w:rPr>
          <w:rFonts w:hAnsi="Times New Roman" w:ascii="Times New Roman"/>
          <w:szCs w:val="24"/>
        </w:rPr>
        <w:t xml:space="preserve"> MBS: 080605951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7B371E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>postupile po predmetnom pozivu iz Oglasa</w:t>
      </w:r>
      <w:r w:rsidR="007B371E">
        <w:rPr>
          <w:rFonts w:hAnsi="Times New Roman" w:ascii="Times New Roman"/>
          <w:szCs w:val="24"/>
          <w:lang w:val="hr-HR"/>
        </w:rPr>
        <w:t xml:space="preserve">. Vjerovnik </w:t>
      </w:r>
      <w:r w:rsidR="001C3331">
        <w:rPr>
          <w:rFonts w:hAnsi="Times New Roman" w:ascii="Times New Roman"/>
          <w:szCs w:val="24"/>
          <w:lang w:val="hr-HR"/>
        </w:rPr>
        <w:t>GRAD NOVALJA</w:t>
      </w:r>
      <w:r w:rsidR="007B371E">
        <w:rPr>
          <w:rFonts w:hAnsi="Times New Roman" w:ascii="Times New Roman"/>
          <w:szCs w:val="24"/>
          <w:lang w:val="hr-HR"/>
        </w:rPr>
        <w:t xml:space="preserve"> je podnio prijedlog za otvaranje stečaja nad dužnikom, no u ostavljenom roku za uplatu predujma sredstava za namirenje troškova stečajnog postupka nije uplatio isti.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4E6DD5">
        <w:rPr>
          <w:rFonts w:hAnsi="Times New Roman" w:ascii="Times New Roman"/>
          <w:szCs w:val="24"/>
          <w:lang w:val="hr-HR"/>
        </w:rPr>
        <w:t>18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1C3331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1C3331" w:rsidR="001C3331" w:rsidRPr="003904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Vjerovniku po pun.</w:t>
      </w:r>
    </w:p>
    <w:p w:rsidRDefault="001C3331" w:rsidP="003401A1" w:rsidR="00D44D4F" w:rsidRPr="0039048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3401A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66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3F6D04">
      <w:rPr>
        <w:rFonts w:hAnsi="Times New Roman" w:ascii="Times New Roman"/>
        <w:lang w:val="hr-HR"/>
      </w:rPr>
      <w:t>2863</w:t>
    </w:r>
    <w:r w:rsidR="004E6DD5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6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3331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3F6D04"/>
    <w:rsid w:val="00404308"/>
    <w:rsid w:val="00414DC1"/>
    <w:rsid w:val="0041643E"/>
    <w:rsid w:val="004172B4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E6DD5"/>
    <w:rsid w:val="004F5601"/>
    <w:rsid w:val="004F71E0"/>
    <w:rsid w:val="004F7DD6"/>
    <w:rsid w:val="00501843"/>
    <w:rsid w:val="00504D30"/>
    <w:rsid w:val="00511DA9"/>
    <w:rsid w:val="00517210"/>
    <w:rsid w:val="005203DC"/>
    <w:rsid w:val="00520564"/>
    <w:rsid w:val="00522AAA"/>
    <w:rsid w:val="00524B96"/>
    <w:rsid w:val="005274D0"/>
    <w:rsid w:val="005277E0"/>
    <w:rsid w:val="00532B71"/>
    <w:rsid w:val="005366AE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23AA0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B371E"/>
    <w:rsid w:val="007C688B"/>
    <w:rsid w:val="007D0C25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5A6"/>
    <w:rsid w:val="00EF3DDB"/>
    <w:rsid w:val="00F1128F"/>
    <w:rsid w:val="00F159E6"/>
    <w:rsid w:val="00F258DE"/>
    <w:rsid w:val="00F331B9"/>
    <w:rsid w:val="00F425A0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6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6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6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6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6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6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6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6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6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St-2863/2015</izvorni_sadrzaj>
    <derivirana_varijabla naziv="DomainObject.Predmet.OznakaBroj_1">St-2863/2015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AUTO d.o.o. zastupanog po punomoćniku NEVEN VRANIĆ</izvorni_sadrzaj>
    <derivirana_varijabla naziv="DomainObject.Predmet.ProtustrankaFormated_1">  NOVA AUTO d.o.o. zastupanog po punomoćniku NEVEN VRANIĆ</derivirana_varijabla>
  </DomainObject.Predmet.ProtustrankaFormated>
  <DomainObject.Predmet.ProtustrankaFormatedOIB>
    <izvorni_sadrzaj>  NOVA AUTO d.o.o., OIB 49472635057 zastupanog po punomoćniku NEVEN VRANIĆ</izvorni_sadrzaj>
    <derivirana_varijabla naziv="DomainObject.Predmet.ProtustrankaFormatedOIB_1">  NOVA AUTO d.o.o., OIB 49472635057 zastupanog po punomoćniku NEVEN VRANIĆ</derivirana_varijabla>
  </DomainObject.Predmet.ProtustrankaFormatedOIB>
  <DomainObject.Predmet.ProtustrankaFormatedWithAdress>
    <izvorni_sadrzaj> NOVA AUTO d.o.o., Sisačka 5, 10410 Velika Gorica zastupanog po punomoćniku NEVEN VRANIĆ</izvorni_sadrzaj>
    <derivirana_varijabla naziv="DomainObject.Predmet.ProtustrankaFormatedWithAdress_1"> NOVA AUTO d.o.o., Sisačka 5, 10410 Velika Gorica zastupanog po punomoćniku NEVEN VRANIĆ</derivirana_varijabla>
  </DomainObject.Predmet.ProtustrankaFormatedWithAdress>
  <DomainObject.Predmet.ProtustrankaFormatedWithAdressOIB>
    <izvorni_sadrzaj> NOVA AUTO d.o.o., OIB 49472635057, Sisačka 5, 10410 Velika Gorica zastupanog po punomoćniku NEVEN VRANIĆ</izvorni_sadrzaj>
    <derivirana_varijabla naziv="DomainObject.Predmet.ProtustrankaFormatedWithAdressOIB_1"> NOVA AUTO d.o.o., OIB 49472635057, Sisačka 5, 10410 Velika Gorica zastupanog po punomoćniku NEVEN VRANIĆ</derivirana_varijabla>
  </DomainObject.Predmet.ProtustrankaFormatedWithAdressOIB>
  <DomainObject.Predmet.ProtustrankaWithAdress>
    <izvorni_sadrzaj>NOVA AUTO d.o.o. Sisačka 5, 10410 Velika Gorica</izvorni_sadrzaj>
    <derivirana_varijabla naziv="DomainObject.Predmet.ProtustrankaWithAdress_1">NOVA AUTO d.o.o. Sisačka 5, 10410 Velika Gorica</derivirana_varijabla>
  </DomainObject.Predmet.ProtustrankaWithAdress>
  <DomainObject.Predmet.ProtustrankaWithAdressOIB>
    <izvorni_sadrzaj>NOVA AUTO d.o.o., OIB 49472635057, Sisačka 5, 10410 Velika Gorica</izvorni_sadrzaj>
    <derivirana_varijabla naziv="DomainObject.Predmet.ProtustrankaWithAdressOIB_1">NOVA AUTO d.o.o., OIB 49472635057, Sisačka 5, 10410 Velika Gorica</derivirana_varijabla>
  </DomainObject.Predmet.ProtustrankaWithAdressOIB>
  <DomainObject.Predmet.ProtustrankaNazivFormated>
    <izvorni_sadrzaj>NOVA AUTO d.o.o.</izvorni_sadrzaj>
    <derivirana_varijabla naziv="DomainObject.Predmet.ProtustrankaNazivFormated_1">NOVA AUTO d.o.o.</derivirana_varijabla>
  </DomainObject.Predmet.ProtustrankaNazivFormated>
  <DomainObject.Predmet.ProtustrankaNazivFormatedOIB>
    <izvorni_sadrzaj>NOVA AUTO d.o.o., OIB 49472635057</izvorni_sadrzaj>
    <derivirana_varijabla naziv="DomainObject.Predmet.ProtustrankaNazivFormatedOIB_1">NOVA AUTO d.o.o., OIB 49472635057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AUTO d.o.o. zastupanog po punomoćniku NEVEN VRANIĆ</item>
    </izvorni_sadrzaj>
    <derivirana_varijabla naziv="DomainObject.Predmet.ProtuStrankaListFormated_1">
      <item>NOVA AUTO d.o.o. zastupanog po punomoćniku NEVEN VRANIĆ</item>
    </derivirana_varijabla>
  </DomainObject.Predmet.ProtuStrankaListFormated>
  <DomainObject.Predmet.ProtuStrankaListFormatedOIB>
    <izvorni_sadrzaj>
      <item>NOVA AUTO d.o.o., OIB 49472635057 zastupanog po punomoćniku NEVEN VRANIĆ</item>
    </izvorni_sadrzaj>
    <derivirana_varijabla naziv="DomainObject.Predmet.ProtuStrankaListFormatedOIB_1">
      <item>NOVA AUTO d.o.o., OIB 49472635057 zastupanog po punomoćniku NEVEN VRANIĆ</item>
    </derivirana_varijabla>
  </DomainObject.Predmet.ProtuStrankaListFormatedOIB>
  <DomainObject.Predmet.ProtuStrankaListFormatedWithAdress>
    <izvorni_sadrzaj>
      <item>NOVA AUTO d.o.o., Sisačka 5, 10410 Velika Gorica zastupanog po punomoćniku NEVEN VRANIĆ</item>
    </izvorni_sadrzaj>
    <derivirana_varijabla naziv="DomainObject.Predmet.ProtuStrankaListFormatedWithAdress_1">
      <item>NOVA AUTO d.o.o., Sisačka 5, 10410 Velika Gorica zastupanog po punomoćniku NEVEN VRANIĆ</item>
    </derivirana_varijabla>
  </DomainObject.Predmet.ProtuStrankaListFormatedWithAdress>
  <DomainObject.Predmet.ProtuStrankaListFormatedWithAdressOIB>
    <izvorni_sadrzaj>
      <item>NOVA AUTO d.o.o., OIB 49472635057, Sisačka 5, 10410 Velika Gorica zastupanog po punomoćniku NEVEN VRANIĆ</item>
    </izvorni_sadrzaj>
    <derivirana_varijabla naziv="DomainObject.Predmet.ProtuStrankaListFormatedWithAdressOIB_1">
      <item>NOVA AUTO d.o.o., OIB 49472635057, Sisačka 5, 10410 Velika Gorica zastupanog po punomoćniku NEVEN VRANIĆ</item>
    </derivirana_varijabla>
  </DomainObject.Predmet.ProtuStrankaListFormatedWithAdressOIB>
  <DomainObject.Predmet.ProtuStrankaListNazivFormated>
    <izvorni_sadrzaj>
      <item>NOVA AUTO d.o.o.</item>
    </izvorni_sadrzaj>
    <derivirana_varijabla naziv="DomainObject.Predmet.ProtuStrankaListNazivFormated_1">
      <item>NOVA AUTO d.o.o.</item>
    </derivirana_varijabla>
  </DomainObject.Predmet.ProtuStrankaListNazivFormated>
  <DomainObject.Predmet.ProtuStrankaListNazivFormatedOIB>
    <izvorni_sadrzaj>
      <item>NOVA AUTO d.o.o., OIB 49472635057</item>
    </izvorni_sadrzaj>
    <derivirana_varijabla naziv="DomainObject.Predmet.ProtuStrankaListNazivFormatedOIB_1">
      <item>NOVA AUTO d.o.o., OIB 49472635057</item>
    </derivirana_varijabla>
  </DomainObject.Predmet.ProtuStrankaListNazivFormatedOIB>
  <DomainObject.Predmet.OstaliListFormated>
    <izvorni_sadrzaj>
      <item>NEVEN VRANIĆ punomoćnik sudionika u postupku NOVA AUTO d.o.o.</item>
    </izvorni_sadrzaj>
    <derivirana_varijabla naziv="DomainObject.Predmet.OstaliListFormated_1">
      <item>NEVEN VRANIĆ punomoćnik sudionika u postupku NOVA AUTO d.o.o.</item>
    </derivirana_varijabla>
  </DomainObject.Predmet.OstaliListFormated>
  <DomainObject.Predmet.OstaliListFormatedOIB>
    <izvorni_sadrzaj>
      <item>NEVEN VRANIĆ, OIB 52134472711 punomoćnik sudionika u postupku NOVA AUTO d.o.o.</item>
    </izvorni_sadrzaj>
    <derivirana_varijabla naziv="DomainObject.Predmet.OstaliListFormatedOIB_1">
      <item>NEVEN VRANIĆ, OIB 52134472711 punomoćnik sudionika u postupku NOVA AUTO d.o.o.</item>
    </derivirana_varijabla>
  </DomainObject.Predmet.OstaliListFormatedOIB>
  <DomainObject.Predmet.OstaliListFormatedWithAdress>
    <izvorni_sadrzaj>
      <item>NEVEN VRANIĆ, BUKEVJE,  Bukevje 71/1, 10411 Orle punomoćnik sudionika u postupku NOVA AUTO d.o.o.</item>
    </izvorni_sadrzaj>
    <derivirana_varijabla naziv="DomainObject.Predmet.OstaliListFormatedWithAdress_1">
      <item>NEVEN VRANIĆ, BUKEVJE,  Bukevje 71/1, 10411 Orle punomoćnik sudionika u postupku NOVA AUTO d.o.o.</item>
    </derivirana_varijabla>
  </DomainObject.Predmet.OstaliListFormatedWithAdress>
  <DomainObject.Predmet.OstaliListFormatedWithAdressOIB>
    <izvorni_sadrzaj>
      <item>NEVEN VRANIĆ, OIB 52134472711, BUKEVJE,  Bukevje 71/1, 10411 Orle punomoćnik sudionika u postupku NOVA AUTO d.o.o.</item>
    </izvorni_sadrzaj>
    <derivirana_varijabla naziv="DomainObject.Predmet.OstaliListFormatedWithAdressOIB_1">
      <item>NEVEN VRANIĆ, OIB 52134472711, BUKEVJE,  Bukevje 71/1, 10411 Orle punomoćnik sudionika u postupku NOVA AUTO d.o.o.</item>
    </derivirana_varijabla>
  </DomainObject.Predmet.OstaliListFormatedWithAdressOIB>
  <DomainObject.Predmet.OstaliListNazivFormated>
    <izvorni_sadrzaj>
      <item>NEVEN VRANIĆ</item>
    </izvorni_sadrzaj>
    <derivirana_varijabla naziv="DomainObject.Predmet.OstaliListNazivFormated_1">
      <item>NEVEN VRANIĆ</item>
    </derivirana_varijabla>
  </DomainObject.Predmet.OstaliListNazivFormated>
  <DomainObject.Predmet.OstaliListNazivFormatedOIB>
    <izvorni_sadrzaj>
      <item>NEVEN VRANIĆ, OIB 52134472711</item>
    </izvorni_sadrzaj>
    <derivirana_varijabla naziv="DomainObject.Predmet.OstaliListNazivFormatedOIB_1">
      <item>NEVEN VRANIĆ, OIB 52134472711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AUTO d.o.o.</izvorni_sadrzaj>
    <derivirana_varijabla naziv="DomainObject.Predmet.ProtustrankaIDrugi_1">NOVA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AUTO d.o.o., OIB 49472635057, Sisačka 5, 10410 Velika Gorica</izvorni_sadrzaj>
    <derivirana_varijabla naziv="DomainObject.Predmet.ProtustrankaIDrugiAdressOIB_1">NOVA AUTO d.o.o., OIB 49472635057, Sisačka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AUTO d.o.o.</item>
      <item>NEVEN VRANIĆ</item>
    </izvorni_sadrzaj>
    <derivirana_varijabla naziv="DomainObject.Predmet.SudioniciListNaziv_1">
      <item>FINA Regionalni centar Zagreb</item>
      <item>NOVA AUTO d.o.o.</item>
      <item>NEVEN VRANIĆ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AUTO d.o.o., OIB 49472635057, Sisačka 5,10410 Velika Gorica</item>
      <item>NEVEN VRANIĆ, OIB 52134472711, BUKEVJE,  Bukevje 71/1,10411 Orle</item>
    </izvorni_sadrzaj>
    <derivirana_varijabla naziv="DomainObject.Predmet.SudioniciListAdressOIB_1">
      <item>FINA Regionalni centar Zagreb, OIB 85821130368, Trg svibanjskih žrtava 1995. 1,10000 Zagreb</item>
      <item>NOVA AUTO d.o.o., OIB 49472635057, Sisačka 5,10410 Velika Gorica</item>
      <item>NEVEN VRANIĆ, OIB 52134472711, BUKEVJE,  Bukevje 71/1,10411 Orle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49472635057</item>
      <item>, OIB 52134472711</item>
    </izvorni_sadrzaj>
    <derivirana_varijabla naziv="DomainObject.Predmet.SudioniciListNazivOIB_1">
      <item>, OIB 85821130368</item>
      <item>, OIB 49472635057</item>
      <item>, OIB 52134472711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2477</properties:Characters>
  <properties:Lines>77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2016-05-18T06:40:00Z</dcterms:created>
  <dc:creator>Sudsko vijeæe</dc:creator>
  <cp:lastModifiedBy>Nevenka Furić</cp:lastModifiedBy>
  <cp:lastPrinted>2016-05-16T07:17:00Z</cp:lastPrinted>
  <dcterms:modified xmlns:xsi="http://www.w3.org/2001/XMLSchema-instance" xsi:type="dcterms:W3CDTF">2016-05-18T07:44:00Z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