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9062" w14:paraId="ac0906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F4DF9">
        <w:rPr>
          <w:szCs w:val="24"/>
          <w:lang w:val="hr-HR"/>
        </w:rPr>
        <w:t>359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4F4DF9">
        <w:rPr>
          <w:lang w:val="hr-HR"/>
        </w:rPr>
        <w:t xml:space="preserve">ŽENSKI INFORMACIJSKO – DOKUMENTACIJSKI CENTAR, Zagreb, Berislavićeva 14, </w:t>
      </w:r>
      <w:r w:rsidR="004F4DF9" w:rsidRPr="000664E3">
        <w:rPr>
          <w:lang w:val="hr-HR"/>
        </w:rPr>
        <w:t>OIB:</w:t>
      </w:r>
      <w:r w:rsidR="004F4DF9">
        <w:rPr>
          <w:lang w:val="hr-HR"/>
        </w:rPr>
        <w:t xml:space="preserve"> 81053022354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4F4DF9">
        <w:rPr>
          <w:lang w:val="hr-HR"/>
        </w:rPr>
        <w:t xml:space="preserve">ŽENSKI INFORMACIJSKO – DOKUMENTACIJSKI CENTAR, Zagreb, Berislavićeva 14, </w:t>
      </w:r>
      <w:r w:rsidR="004F4DF9" w:rsidRPr="000664E3">
        <w:rPr>
          <w:lang w:val="hr-HR"/>
        </w:rPr>
        <w:t>OIB:</w:t>
      </w:r>
      <w:r w:rsidR="004F4DF9">
        <w:rPr>
          <w:lang w:val="hr-HR"/>
        </w:rPr>
        <w:t xml:space="preserve"> 81053022354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F4DF9">
        <w:rPr>
          <w:szCs w:val="24"/>
          <w:lang w:val="hr-HR"/>
        </w:rPr>
        <w:t>IVAN HUDOLETNJAK</w:t>
      </w:r>
      <w:r w:rsidR="00385599">
        <w:rPr>
          <w:szCs w:val="24"/>
          <w:lang w:val="hr-HR"/>
        </w:rPr>
        <w:t xml:space="preserve">, </w:t>
      </w:r>
      <w:r w:rsidR="004F4DF9">
        <w:rPr>
          <w:szCs w:val="24"/>
          <w:lang w:val="hr-HR"/>
        </w:rPr>
        <w:t>Ivanec, Zavojna ulica 3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4F4DF9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4F4DF9">
        <w:rPr>
          <w:lang w:val="hr-HR"/>
        </w:rPr>
        <w:t xml:space="preserve">ŽENSKI INFORMACIJSKO – DOKUMENTACIJSKI CENTAR, Zagreb, Berislavićeva 14, </w:t>
      </w:r>
      <w:r w:rsidR="004F4DF9" w:rsidRPr="000664E3">
        <w:rPr>
          <w:lang w:val="hr-HR"/>
        </w:rPr>
        <w:t>OIB:</w:t>
      </w:r>
      <w:r w:rsidR="004F4DF9">
        <w:rPr>
          <w:lang w:val="hr-HR"/>
        </w:rPr>
        <w:t xml:space="preserve"> 81053022354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F4DF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F4DF9">
        <w:rPr>
          <w:szCs w:val="24"/>
          <w:lang w:val="hr-HR"/>
        </w:rPr>
        <w:t>359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B33E5">
        <w:rPr>
          <w:szCs w:val="24"/>
          <w:lang w:val="hr-HR"/>
        </w:rPr>
        <w:t>23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761" w:rsidR="00056761">
      <w:r>
        <w:separator/>
      </w:r>
    </w:p>
  </w:endnote>
  <w:endnote w:id="0" w:type="continuationSeparator">
    <w:p w:rsidRDefault="00056761" w:rsidR="00056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761" w:rsidR="00056761">
      <w:r>
        <w:separator/>
      </w:r>
    </w:p>
  </w:footnote>
  <w:footnote w:id="0" w:type="continuationSeparator">
    <w:p w:rsidRDefault="00056761" w:rsidR="00056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8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4F4DF9">
      <w:t>359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85844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5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8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8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8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8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5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8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8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8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8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navedenom OIB-u nije pronađen niti
jedan poslovni subjekt</izvorni_sadrzaj>
    <derivirana_varijabla naziv="DomainObject.Predmet.PrimjedbaSuca_1">po navedenom OIB-u nije pronađen niti
jedan poslovni subjekt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INFORMACIJSKO-DOKUMENTACIJSKI CENTAR</izvorni_sadrzaj>
    <derivirana_varijabla naziv="DomainObject.Predmet.ProtustrankaFormated_1">  ŽENSKI INFORMACIJSKO-DOKUMENTACIJSKI CENTAR</derivirana_varijabla>
  </DomainObject.Predmet.ProtustrankaFormated>
  <DomainObject.Predmet.ProtustrankaFormatedOIB>
    <izvorni_sadrzaj>  ŽENSKI INFORMACIJSKO-DOKUMENTACIJSKI CENTAR, OIB 81053022354</izvorni_sadrzaj>
    <derivirana_varijabla naziv="DomainObject.Predmet.ProtustrankaFormatedOIB_1">  ŽENSKI INFORMACIJSKO-DOKUMENTACIJSKI CENTAR, OIB 81053022354</derivirana_varijabla>
  </DomainObject.Predmet.ProtustrankaFormatedOIB>
  <DomainObject.Predmet.ProtustrankaFormatedWithAdress>
    <izvorni_sadrzaj> ŽENSKI INFORMACIJSKO-DOKUMENTACIJSKI CENTAR, BERISLAVIĆEVA 14, 10000 Zagreb</izvorni_sadrzaj>
    <derivirana_varijabla naziv="DomainObject.Predmet.ProtustrankaFormatedWithAdress_1"> ŽENSKI INFORMACIJSKO-DOKUMENTACIJSKI CENTAR, BERISLAVIĆEVA 14, 10000 Zagreb</derivirana_varijabla>
  </DomainObject.Predmet.ProtustrankaFormatedWithAdress>
  <DomainObject.Predmet.ProtustrankaFormatedWithAdressOIB>
    <izvorni_sadrzaj> ŽENSKI INFORMACIJSKO-DOKUMENTACIJSKI CENTAR, OIB 81053022354, BERISLAVIĆEVA 14, 10000 Zagreb</izvorni_sadrzaj>
    <derivirana_varijabla naziv="DomainObject.Predmet.ProtustrankaFormatedWithAdressOIB_1"> ŽENSKI INFORMACIJSKO-DOKUMENTACIJSKI CENTAR, OIB 81053022354, BERISLAVIĆEVA 14, 10000 Zagreb</derivirana_varijabla>
  </DomainObject.Predmet.ProtustrankaFormatedWithAdressOIB>
  <DomainObject.Predmet.ProtustrankaWithAdress>
    <izvorni_sadrzaj>ŽENSKI INFORMACIJSKO-DOKUMENTACIJSKI CENTAR BERISLAVIĆEVA 14, 10000 Zagreb</izvorni_sadrzaj>
    <derivirana_varijabla naziv="DomainObject.Predmet.ProtustrankaWithAdress_1">ŽENSKI INFORMACIJSKO-DOKUMENTACIJSKI CENTAR BERISLAVIĆEVA 14, 10000 Zagreb</derivirana_varijabla>
  </DomainObject.Predmet.ProtustrankaWithAdress>
  <DomainObject.Predmet.ProtustrankaWithAdressOIB>
    <izvorni_sadrzaj>ŽENSKI INFORMACIJSKO-DOKUMENTACIJSKI CENTAR, OIB 81053022354, BERISLAVIĆEVA 14, 10000 Zagreb</izvorni_sadrzaj>
    <derivirana_varijabla naziv="DomainObject.Predmet.ProtustrankaWithAdressOIB_1">ŽENSKI INFORMACIJSKO-DOKUMENTACIJSKI CENTAR, OIB 81053022354, BERISLAVIĆEVA 14, 10000 Zagreb</derivirana_varijabla>
  </DomainObject.Predmet.ProtustrankaWithAdressOIB>
  <DomainObject.Predmet.ProtustrankaNazivFormated>
    <izvorni_sadrzaj>ŽENSKI INFORMACIJSKO-DOKUMENTACIJSKI CENTAR</izvorni_sadrzaj>
    <derivirana_varijabla naziv="DomainObject.Predmet.ProtustrankaNazivFormated_1">ŽENSKI INFORMACIJSKO-DOKUMENTACIJSKI CENTAR</derivirana_varijabla>
  </DomainObject.Predmet.ProtustrankaNazivFormated>
  <DomainObject.Predmet.ProtustrankaNazivFormatedOIB>
    <izvorni_sadrzaj>ŽENSKI INFORMACIJSKO-DOKUMENTACIJSKI CENTAR, OIB 81053022354</izvorni_sadrzaj>
    <derivirana_varijabla naziv="DomainObject.Predmet.ProtustrankaNazivFormatedOIB_1">ŽENSKI INFORMACIJSKO-DOKUMENTACIJSKI CENTAR, OIB 81053022354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INFORMACIJSKO-DOKUMENTACIJSKI CENTAR</item>
    </izvorni_sadrzaj>
    <derivirana_varijabla naziv="DomainObject.Predmet.ProtuStrankaListFormated_1">
      <item>ŽENSKI INFORMACIJSKO-DOKUMENTACIJSKI CENTAR</item>
    </derivirana_varijabla>
  </DomainObject.Predmet.ProtuStrankaListFormated>
  <DomainObject.Predmet.ProtuStrankaListFormatedOIB>
    <izvorni_sadrzaj>
      <item>ŽENSKI INFORMACIJSKO-DOKUMENTACIJSKI CENTAR, OIB 81053022354</item>
    </izvorni_sadrzaj>
    <derivirana_varijabla naziv="DomainObject.Predmet.ProtuStrankaListFormatedOIB_1">
      <item>ŽENSKI INFORMACIJSKO-DOKUMENTACIJSKI CENTAR, OIB 81053022354</item>
    </derivirana_varijabla>
  </DomainObject.Predmet.ProtuStrankaListFormatedOIB>
  <DomainObject.Predmet.ProtuStrankaListFormatedWithAdress>
    <izvorni_sadrzaj>
      <item>ŽENSKI INFORMACIJSKO-DOKUMENTACIJSKI CENTAR, BERISLAVIĆEVA 14, 10000 Zagreb</item>
    </izvorni_sadrzaj>
    <derivirana_varijabla naziv="DomainObject.Predmet.ProtuStrankaListFormatedWithAdress_1">
      <item>ŽENSKI INFORMACIJSKO-DOKUMENTACIJSKI CENTAR, BERISLAVIĆEVA 14, 10000 Zagreb</item>
    </derivirana_varijabla>
  </DomainObject.Predmet.ProtuStrankaListFormatedWithAdress>
  <DomainObject.Predmet.ProtuStrankaListFormatedWithAdressOIB>
    <izvorni_sadrzaj>
      <item>ŽENSKI INFORMACIJSKO-DOKUMENTACIJSKI CENTAR, OIB 81053022354, BERISLAVIĆEVA 14, 10000 Zagreb</item>
    </izvorni_sadrzaj>
    <derivirana_varijabla naziv="DomainObject.Predmet.ProtuStrankaListFormatedWithAdressOIB_1">
      <item>ŽENSKI INFORMACIJSKO-DOKUMENTACIJSKI CENTAR, OIB 81053022354, BERISLAVIĆEVA 14, 10000 Zagreb</item>
    </derivirana_varijabla>
  </DomainObject.Predmet.ProtuStrankaListFormatedWithAdressOIB>
  <DomainObject.Predmet.ProtuStrankaListNazivFormated>
    <izvorni_sadrzaj>
      <item>ŽENSKI INFORMACIJSKO-DOKUMENTACIJSKI CENTAR</item>
    </izvorni_sadrzaj>
    <derivirana_varijabla naziv="DomainObject.Predmet.ProtuStrankaListNazivFormated_1">
      <item>ŽENSKI INFORMACIJSKO-DOKUMENTACIJSKI CENTAR</item>
    </derivirana_varijabla>
  </DomainObject.Predmet.ProtuStrankaListNazivFormated>
  <DomainObject.Predmet.ProtuStrankaListNazivFormatedOIB>
    <izvorni_sadrzaj>
      <item>ŽENSKI INFORMACIJSKO-DOKUMENTACIJSKI CENTAR, OIB 81053022354</item>
    </izvorni_sadrzaj>
    <derivirana_varijabla naziv="DomainObject.Predmet.ProtuStrankaListNazivFormatedOIB_1">
      <item>ŽENSKI INFORMACIJSKO-DOKUMENTACIJSKI CENTAR, OIB 81053022354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INFORMACIJSKO-DOKUMENTACIJSKI CENTAR</izvorni_sadrzaj>
    <derivirana_varijabla naziv="DomainObject.Predmet.ProtustrankaIDrugi_1">ŽENSKI INFORMACIJSKO-DOKUMENTACIJSKI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INFORMACIJSKO-DOKUMENTACIJSKI CENTAR, OIB 81053022354, BERISLAVIĆEVA 14, 10000 Zagreb</izvorni_sadrzaj>
    <derivirana_varijabla naziv="DomainObject.Predmet.ProtustrankaIDrugiAdressOIB_1">ŽENSKI INFORMACIJSKO-DOKUMENTACIJSKI CENTAR, OIB 81053022354, BERISLAVIĆEVA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INFORMACIJSKO-DOKUMENTACIJSKI CENTAR</item>
      <item>FINA Regionalni centar Zagreb</item>
    </izvorni_sadrzaj>
    <derivirana_varijabla naziv="DomainObject.Predmet.SudioniciListNaziv_1">
      <item>ŽENSKI INFORMACIJSKO-DOKUMENTACIJSKI CENTAR</item>
      <item>FINA Regionalni centar Zagreb</item>
    </derivirana_varijabla>
  </DomainObject.Predmet.SudioniciListNaziv>
  <DomainObject.Predmet.SudioniciListAdressOIB>
    <izvorni_sadrzaj>
      <item>ŽENSKI INFORMACIJSKO-DOKUMENTACIJSKI CENTAR, OIB 81053022354, BERISLAVIĆEVA 14,10000 Zagreb</item>
      <item>FINA Regionalni centar Zagreb, OIB 85821130368, TRG SVIBANJSKIH ŽRTAVA 1995. 1,10000 Zagreb</item>
    </izvorni_sadrzaj>
    <derivirana_varijabla naziv="DomainObject.Predmet.SudioniciListAdressOIB_1">
      <item>ŽENSKI INFORMACIJSKO-DOKUMENTACIJSKI CENTAR, OIB 81053022354, BERISLAVIĆEVA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81053022354</item>
      <item>, OIB 85821130368</item>
    </izvorni_sadrzaj>
    <derivirana_varijabla naziv="DomainObject.Predmet.SudioniciListNazivOIB_1">
      <item>, OIB 81053022354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A7140-B479-4BDC-B5A1-F0C3311F3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681</properties:Words>
  <properties:Characters>3684</properties:Characters>
  <properties:Lines>114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2016-07-25T08:54:00Z</dcterms:created>
  <dc:creator>553y7k3</dc:creator>
  <cp:lastModifiedBy>Miroslav Lovreković</cp:lastModifiedBy>
  <cp:lastPrinted>2016-07-25T09:00:00Z</cp:lastPrinted>
  <dcterms:modified xmlns:xsi="http://www.w3.org/2001/XMLSchema-instance" xsi:type="dcterms:W3CDTF">2016-07-25T09:01:00Z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