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c8b7c69" w14:paraId="c8b7c69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997629" w:rsidP="00AD4CB2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 w:rsidRPr="00997629"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AD4CB2">
              <w:rPr>
                <w:rFonts w:cs="Times New Roman" w:eastAsia="Times New Roman"/>
                <w:kern w:val="0"/>
                <w:lang w:bidi="ar-SA" w:eastAsia="hr-HR"/>
              </w:rPr>
              <w:t>2/18-8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240DAF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 xml:space="preserve">sucu u stečajnom predmetu </w:t>
      </w:r>
      <w:r w:rsidR="00AD4CB2" w:rsidRPr="00EF7BA6">
        <w:rPr>
          <w:rFonts w:cs="Times New Roman"/>
          <w:kern w:val="2"/>
        </w:rPr>
        <w:t xml:space="preserve">povodom </w:t>
      </w:r>
      <w:r w:rsidR="00AD4CB2">
        <w:rPr>
          <w:rFonts w:cs="Times New Roman"/>
        </w:rPr>
        <w:t>prijedloga predlagatelja Financijske agencije, Regionalni centar Zagreb, Podružnica Varaždin, za otvaranje stečajnog postupka nad dužnikom</w:t>
      </w:r>
      <w:r w:rsidR="00AD4CB2">
        <w:rPr>
          <w:rFonts w:cs="Times New Roman"/>
          <w:kern w:val="2"/>
        </w:rPr>
        <w:t xml:space="preserve"> BEST FOR WOMEN j.d.o.o., Čakovec, Franje </w:t>
      </w:r>
      <w:proofErr w:type="spellStart"/>
      <w:r w:rsidR="00AD4CB2">
        <w:rPr>
          <w:rFonts w:cs="Times New Roman"/>
          <w:kern w:val="2"/>
        </w:rPr>
        <w:t>Punčeca</w:t>
      </w:r>
      <w:proofErr w:type="spellEnd"/>
      <w:r w:rsidR="00AD4CB2">
        <w:rPr>
          <w:rFonts w:cs="Times New Roman"/>
          <w:kern w:val="2"/>
        </w:rPr>
        <w:t xml:space="preserve"> 2, OIB: 93824399386</w:t>
      </w:r>
      <w:r w:rsidR="00240DAF" w:rsidRPr="00240DAF">
        <w:rPr>
          <w:kern w:val="2"/>
        </w:rPr>
        <w:t>,</w:t>
      </w:r>
      <w:r w:rsidR="00AD4CB2">
        <w:rPr>
          <w:rFonts w:cs="Times New Roman"/>
        </w:rPr>
        <w:t xml:space="preserve"> 21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AD4CB2">
        <w:rPr>
          <w:rFonts w:cs="Times New Roman"/>
        </w:rPr>
        <w:t xml:space="preserve"> </w:t>
      </w:r>
      <w:r w:rsidR="00AD4CB2">
        <w:rPr>
          <w:rFonts w:cs="Times New Roman"/>
          <w:kern w:val="2"/>
        </w:rPr>
        <w:t xml:space="preserve">BEST FOR WOMEN j.d.o.o., Čakovec, Franje </w:t>
      </w:r>
      <w:proofErr w:type="spellStart"/>
      <w:r w:rsidR="00AD4CB2">
        <w:rPr>
          <w:rFonts w:cs="Times New Roman"/>
          <w:kern w:val="2"/>
        </w:rPr>
        <w:t>Punčeca</w:t>
      </w:r>
      <w:proofErr w:type="spellEnd"/>
      <w:r w:rsidR="00AD4CB2">
        <w:rPr>
          <w:rFonts w:cs="Times New Roman"/>
          <w:kern w:val="2"/>
        </w:rPr>
        <w:t xml:space="preserve"> 2, OIB: 93824399386</w:t>
      </w:r>
      <w:r>
        <w:t>, da u roku od 15 dana od objave na mrežnoj stranici e-Oglasna ploča suda, 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AD4CB2">
        <w:t>2/18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AD4CB2">
        <w:rPr>
          <w:rFonts w:cs="Times New Roman"/>
        </w:rPr>
        <w:t>21</w:t>
      </w:r>
      <w:r w:rsidR="00997629">
        <w:rPr>
          <w:rFonts w:cs="Times New Roman"/>
        </w:rPr>
        <w:t>. veljače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12800" w:rsidP="00BA0147" w:rsidR="00812800">
      <w:r>
        <w:separator/>
      </w:r>
    </w:p>
  </w:endnote>
  <w:endnote w:id="0" w:type="continuationSeparator">
    <w:p w:rsidRDefault="00812800" w:rsidP="00BA0147" w:rsidR="00812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12800" w:rsidP="00BA0147" w:rsidR="00812800">
      <w:r>
        <w:separator/>
      </w:r>
    </w:p>
  </w:footnote>
  <w:footnote w:id="0" w:type="continuationSeparator">
    <w:p w:rsidRDefault="00812800" w:rsidP="00BA0147" w:rsidR="008128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4358D"/>
    <w:rsid w:val="0046016D"/>
    <w:rsid w:val="00461516"/>
    <w:rsid w:val="00470538"/>
    <w:rsid w:val="004D15D7"/>
    <w:rsid w:val="004D6A7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B385D"/>
    <w:rsid w:val="008B5950"/>
    <w:rsid w:val="008C14BC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C55E9"/>
    <w:rsid w:val="00AD4CB2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70B9C"/>
    <w:rsid w:val="00DB63DD"/>
    <w:rsid w:val="00E0463A"/>
    <w:rsid w:val="00E35839"/>
    <w:rsid w:val="00E557EB"/>
    <w:rsid w:val="00E717D2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705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0538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470538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470538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470538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705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053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470538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47053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470538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2018.</izvorni_sadrzaj>
    <derivirana_varijabla naziv="DomainObject.Predmet.DatumOsnivanja_1">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St-2/2018</izvorni_sadrzaj>
    <derivirana_varijabla naziv="DomainObject.Predmet.OznakaBroj_1">St-2/2018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FOR WOMEN jednostavno društvo s ograničenom odgovornošću za tjelesno i zdravstveno vježbanje žena zastupanog po punomoćniku Augustina Blagus Leško</izvorni_sadrzaj>
    <derivirana_varijabla naziv="DomainObject.Predmet.ProtustrankaFormated_1">  BEST FOR WOMEN jednostavno društvo s ograničenom odgovornošću za tjelesno i zdravstveno vježbanje žena zastupanog po punomoćniku Augustina Blagus Leško</derivirana_varijabla>
  </DomainObject.Predmet.ProtustrankaFormated>
  <DomainObject.Predmet.ProtustrankaFormatedOIB>
    <izvorni_sadrzaj>  BEST FOR WOMEN jednostavno društvo s ograničenom odgovornošću za tjelesno i zdravstveno vježbanje žena, OIB 93824399386 zastupanog po punomoćniku Augustina Blagus Leško</izvorni_sadrzaj>
    <derivirana_varijabla naziv="DomainObject.Predmet.ProtustrankaFormatedOIB_1">  BEST FOR WOMEN jednostavno društvo s ograničenom odgovornošću za tjelesno i zdravstveno vježbanje žena, OIB 93824399386 zastupanog po punomoćniku Augustina Blagus Leško</derivirana_varijabla>
  </DomainObject.Predmet.ProtustrankaFormatedOIB>
  <DomainObject.Predmet.ProtustrankaFormatedWithAdress>
    <izvorni_sadrzaj> BEST FOR WOMEN jednostavno društvo s ograničenom odgovornošću za tjelesno i zdravstveno vježbanje žena, Franje Punčeca 2, 40000 Čakovec zastupanog po punomoćniku Augustina Blagus Leško</izvorni_sadrzaj>
    <derivirana_varijabla naziv="DomainObject.Predmet.ProtustrankaFormatedWithAdress_1"> BEST FOR WOMEN jednostavno društvo s ograničenom odgovornošću za tjelesno i zdravstveno vježbanje žena, Franje Punčeca 2, 40000 Čakovec zastupanog po punomoćniku Augustina Blagus Leško</derivirana_varijabla>
  </DomainObject.Predmet.ProtustrankaFormatedWithAdress>
  <DomainObject.Predmet.ProtustrankaFormatedWithAdressOIB>
    <izvorni_sadrzaj> BEST FOR WOMEN jednostavno društvo s ograničenom odgovornošću za tjelesno i zdravstveno vježbanje žena, OIB 93824399386, Franje Punčeca 2, 40000 Čakovec zastupanog po punomoćniku Augustina Blagus Leško</izvorni_sadrzaj>
    <derivirana_varijabla naziv="DomainObject.Predmet.ProtustrankaFormatedWithAdressOIB_1"> BEST FOR WOMEN jednostavno društvo s ograničenom odgovornošću za tjelesno i zdravstveno vježbanje žena, OIB 93824399386, Franje Punčeca 2, 40000 Čakovec zastupanog po punomoćniku Augustina Blagus Leško</derivirana_varijabla>
  </DomainObject.Predmet.ProtustrankaFormatedWithAdressOIB>
  <DomainObject.Predmet.ProtustrankaWithAdress>
    <izvorni_sadrzaj>BEST FOR WOMEN jednostavno društvo s ograničenom odgovornošću za tjelesno i zdravstveno vježbanje žena Franje Punčeca 2, 40000 Čakovec</izvorni_sadrzaj>
    <derivirana_varijabla naziv="DomainObject.Predmet.ProtustrankaWithAdress_1">BEST FOR WOMEN jednostavno društvo s ograničenom odgovornošću za tjelesno i zdravstveno vježbanje žena Franje Punčeca 2, 40000 Čakovec</derivirana_varijabla>
  </DomainObject.Predmet.ProtustrankaWithAdress>
  <DomainObject.Predmet.ProtustrankaWithAdressOIB>
    <izvorni_sadrzaj>BEST FOR WOMEN jednostavno društvo s ograničenom odgovornošću za tjelesno i zdravstveno vježbanje žena, OIB 93824399386, Franje Punčeca 2, 40000 Čakovec</izvorni_sadrzaj>
    <derivirana_varijabla naziv="DomainObject.Predmet.ProtustrankaWithAdressOIB_1">BEST FOR WOMEN jednostavno društvo s ograničenom odgovornošću za tjelesno i zdravstveno vježbanje žena, OIB 93824399386, Franje Punčeca 2, 40000 Čakovec</derivirana_varijabla>
  </DomainObject.Predmet.ProtustrankaWithAdressOIB>
  <DomainObject.Predmet.ProtustrankaNazivFormated>
    <izvorni_sadrzaj>BEST FOR WOMEN jednostavno društvo s ograničenom odgovornošću za tjelesno i zdravstveno vježbanje žena</izvorni_sadrzaj>
    <derivirana_varijabla naziv="DomainObject.Predmet.ProtustrankaNazivFormated_1">BEST FOR WOMEN jednostavno društvo s ograničenom odgovornošću za tjelesno i zdravstveno vježbanje žena</derivirana_varijabla>
  </DomainObject.Predmet.ProtustrankaNazivFormated>
  <DomainObject.Predmet.ProtustrankaNazivFormatedOIB>
    <izvorni_sadrzaj>BEST FOR WOMEN jednostavno društvo s ograničenom odgovornošću za tjelesno i zdravstveno vježbanje žena, OIB 93824399386</izvorni_sadrzaj>
    <derivirana_varijabla naziv="DomainObject.Predmet.ProtustrankaNazivFormatedOIB_1">BEST FOR WOMEN jednostavno društvo s ograničenom odgovornošću za tjelesno i zdravstveno vježbanje žena, OIB 93824399386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20342.22</izvorni_sadrzaj>
    <derivirana_varijabla naziv="DomainObject.Predmet.TrenutnaVrijednost_1">20342.22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BEST FOR WOMEN jednostavno društvo s ograničenom odgovornošću za tjelesno i zdravstveno vježbanje žena zastupanog po punomoćniku Augustina Blagus Leško</item>
    </izvorni_sadrzaj>
    <derivirana_varijabla naziv="DomainObject.Predmet.ProtuStrankaListFormated_1">
      <item>BEST FOR WOMEN jednostavno društvo s ograničenom odgovornošću za tjelesno i zdravstveno vježbanje žena zastupanog po punomoćniku Augustina Blagus Leško</item>
    </derivirana_varijabla>
  </DomainObject.Predmet.ProtuStrankaListFormated>
  <DomainObject.Predmet.ProtuStrankaListFormatedOIB>
    <izvorni_sadrzaj>
      <item>BEST FOR WOMEN jednostavno društvo s ograničenom odgovornošću za tjelesno i zdravstveno vježbanje žena, OIB 93824399386 zastupanog po punomoćniku Augustina Blagus Leško</item>
    </izvorni_sadrzaj>
    <derivirana_varijabla naziv="DomainObject.Predmet.ProtuStrankaListFormatedOIB_1">
      <item>BEST FOR WOMEN jednostavno društvo s ograničenom odgovornošću za tjelesno i zdravstveno vježbanje žena, OIB 93824399386 zastupanog po punomoćniku Augustina Blagus Leško</item>
    </derivirana_varijabla>
  </DomainObject.Predmet.ProtuStrankaListFormatedOIB>
  <DomainObject.Predmet.ProtuStrankaListFormatedWithAdress>
    <izvorni_sadrzaj>
      <item>BEST FOR WOMEN jednostavno društvo s ograničenom odgovornošću za tjelesno i zdravstveno vježbanje žena, Franje Punčeca 2, 40000 Čakovec zastupanog po punomoćniku Augustina Blagus Leško</item>
    </izvorni_sadrzaj>
    <derivirana_varijabla naziv="DomainObject.Predmet.ProtuStrankaListFormatedWithAdress_1">
      <item>BEST FOR WOMEN jednostavno društvo s ograničenom odgovornošću za tjelesno i zdravstveno vježbanje žena, Franje Punčeca 2, 40000 Čakovec zastupanog po punomoćniku Augustina Blagus Leško</item>
    </derivirana_varijabla>
  </DomainObject.Predmet.ProtuStrankaListFormatedWithAdress>
  <DomainObject.Predmet.ProtuStrankaListFormatedWithAdressOIB>
    <izvorni_sadrzaj>
      <item>BEST FOR WOMEN jednostavno društvo s ograničenom odgovornošću za tjelesno i zdravstveno vježbanje žena, OIB 93824399386, Franje Punčeca 2, 40000 Čakovec zastupanog po punomoćniku Augustina Blagus Leško</item>
    </izvorni_sadrzaj>
    <derivirana_varijabla naziv="DomainObject.Predmet.ProtuStrankaListFormatedWithAdressOIB_1">
      <item>BEST FOR WOMEN jednostavno društvo s ograničenom odgovornošću za tjelesno i zdravstveno vježbanje žena, OIB 93824399386, Franje Punčeca 2, 40000 Čakovec zastupanog po punomoćniku Augustina Blagus Leško</item>
    </derivirana_varijabla>
  </DomainObject.Predmet.ProtuStrankaListFormatedWithAdressOIB>
  <DomainObject.Predmet.ProtuStrankaListNazivFormated>
    <izvorni_sadrzaj>
      <item>BEST FOR WOMEN jednostavno društvo s ograničenom odgovornošću za tjelesno i zdravstveno vježbanje žena</item>
    </izvorni_sadrzaj>
    <derivirana_varijabla naziv="DomainObject.Predmet.ProtuStrankaListNazivFormated_1">
      <item>BEST FOR WOMEN jednostavno društvo s ograničenom odgovornošću za tjelesno i zdravstveno vježbanje žena</item>
    </derivirana_varijabla>
  </DomainObject.Predmet.ProtuStrankaListNazivFormated>
  <DomainObject.Predmet.ProtuStrankaListNazivFormatedOIB>
    <izvorni_sadrzaj>
      <item>BEST FOR WOMEN jednostavno društvo s ograničenom odgovornošću za tjelesno i zdravstveno vježbanje žena, OIB 93824399386</item>
    </izvorni_sadrzaj>
    <derivirana_varijabla naziv="DomainObject.Predmet.ProtuStrankaListNazivFormatedOIB_1">
      <item>BEST FOR WOMEN jednostavno društvo s ograničenom odgovornošću za tjelesno i zdravstveno vježbanje žena, OIB 93824399386</item>
    </derivirana_varijabla>
  </DomainObject.Predmet.ProtuStrankaListNazivFormatedOIB>
  <DomainObject.Predmet.OstaliListFormated>
    <izvorni_sadrzaj>
      <item>Sudski registar</item>
      <item>Augustina Blagus Leško punomoćnik sudionika u postupku BEST FOR WOMEN jednostavno društvo s ograničenom odgovornošću za tjelesno i zdravstveno vježbanje žena</item>
    </izvorni_sadrzaj>
    <derivirana_varijabla naziv="DomainObject.Predmet.OstaliListFormated_1">
      <item>Sudski registar</item>
      <item>Augustina Blagus Leško punomoćnik sudionika u postupku BEST FOR WOMEN jednostavno društvo s ograničenom odgovornošću za tjelesno i zdravstveno vježbanje žena</item>
    </derivirana_varijabla>
  </DomainObject.Predmet.OstaliListFormated>
  <DomainObject.Predmet.OstaliListFormatedOIB>
    <izvorni_sadrzaj>
      <item>Sudski registar</item>
      <item>Augustina Blagus Leško, OIB 80946447984 punomoćnik sudionika u postupku BEST FOR WOMEN jednostavno društvo s ograničenom odgovornošću za tjelesno i zdravstveno vježbanje žena</item>
    </izvorni_sadrzaj>
    <derivirana_varijabla naziv="DomainObject.Predmet.OstaliListFormatedOIB_1">
      <item>Sudski registar</item>
      <item>Augustina Blagus Leško, OIB 80946447984 punomoćnik sudionika u postupku BEST FOR WOMEN jednostavno društvo s ograničenom odgovornošću za tjelesno i zdravstveno vježbanje žena</item>
    </derivirana_varijabla>
  </DomainObject.Predmet.OstaliListFormatedOIB>
  <DomainObject.Predmet.OstaliListFormatedWithAdress>
    <izvorni_sadrzaj>
      <item>Sudski registar</item>
      <item>Augustina Blagus Leško,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_1">
      <item>Sudski registar</item>
      <item>Augustina Blagus Leško, Ulica Jakova Gotovca 1a, 40000 Čakovec punomoćnik sudionika u postupku BEST FOR WOMEN jednostavno društvo s ograničenom odgovornošću za tjelesno i zdravstveno vježbanje žena</item>
    </derivirana_varijabla>
  </DomainObject.Predmet.OstaliListFormatedWithAdress>
  <DomainObject.Predmet.OstaliListFormatedWithAdressOIB>
    <izvorni_sadrzaj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izvorni_sadrzaj>
    <derivirana_varijabla naziv="DomainObject.Predmet.OstaliListFormatedWithAdressOIB_1">
      <item>Sudski registar</item>
      <item>Augustina Blagus Leško, OIB 80946447984, Ulica Jakova Gotovca 1a, 40000 Čakovec punomoćnik sudionika u postupku BEST FOR WOMEN jednostavno društvo s ograničenom odgovornošću za tjelesno i zdravstveno vježbanje žena</item>
    </derivirana_varijabla>
  </DomainObject.Predmet.OstaliListFormatedWithAdressOIB>
  <DomainObject.Predmet.OstaliListNazivFormated>
    <izvorni_sadrzaj>
      <item>Sudski registar</item>
      <item>Augustina Blagus Leško</item>
    </izvorni_sadrzaj>
    <derivirana_varijabla naziv="DomainObject.Predmet.OstaliListNazivFormated_1">
      <item>Sudski registar</item>
      <item>Augustina Blagus Leško</item>
    </derivirana_varijabla>
  </DomainObject.Predmet.OstaliListNazivFormated>
  <DomainObject.Predmet.OstaliListNazivFormatedOIB>
    <izvorni_sadrzaj>
      <item>Sudski registar</item>
      <item>Augustina Blagus Leško, OIB 80946447984</item>
    </izvorni_sadrzaj>
    <derivirana_varijabla naziv="DomainObject.Predmet.OstaliListNazivFormatedOIB_1">
      <item>Sudski registar</item>
      <item>Augustina Blagus Leško, OIB 80946447984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BEST FOR WOMEN jednostavno društvo s ograničenom odgovornošću za tjelesno i zdravstveno vježbanje žena</izvorni_sadrzaj>
    <derivirana_varijabla naziv="DomainObject.Predmet.ProtustrankaIDrugi_1">BEST FOR WOMEN jednostavno društvo s ograničenom odgovornošću za tjelesno i zdravstveno vježbanje žena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BEST FOR WOMEN jednostavno društvo s ograničenom odgovornošću za tjelesno i zdravstveno vježbanje žena, OIB 93824399386, Franje Punčeca 2, 40000 Čakovec</izvorni_sadrzaj>
    <derivirana_varijabla naziv="DomainObject.Predmet.ProtustrankaIDrugiAdressOIB_1">BEST FOR WOMEN jednostavno društvo s ograničenom odgovornošću za tjelesno i zdravstveno vježbanje žena, OIB 93824399386, Franje Punčeca 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BEST FOR WOMEN jednostavno društvo s ograničenom odgovornošću za tjelesno i zdravstveno vježbanje žena</item>
      <item>Sudski registar</item>
      <item>Augustina Blagus Leško</item>
    </izvorni_sadrzaj>
    <derivirana_varijabla naziv="DomainObject.Predmet.SudioniciListNaziv_1">
      <item>Financijska agencija</item>
      <item>BEST FOR WOMEN jednostavno društvo s ograničenom odgovornošću za tjelesno i zdravstveno vježbanje žena</item>
      <item>Sudski registar</item>
      <item>Augustina Blagus Leško</item>
    </derivirana_varijabla>
  </DomainObject.Predmet.SudioniciListNaziv>
  <DomainObject.Predmet.SudioniciListAdressOIB>
    <izvorni_sadrzaj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izvorni_sadrzaj>
    <derivirana_varijabla naziv="DomainObject.Predmet.SudioniciListAdressOIB_1">
      <item>Financijska agencija, OIB 85821130368, Ulica grada Vukovara 70,10000 Zagreb</item>
      <item>BEST FOR WOMEN jednostavno društvo s ograničenom odgovornošću za tjelesno i zdravstveno vježbanje žena, OIB 93824399386, Franje Punčeca 2,40000 Čakovec</item>
      <item>Sudski registar</item>
      <item>Augustina Blagus Leško, OIB 80946447984, Ulica Jakova Gotovca 1a,40000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93824399386</item>
      <item>, OIB null</item>
      <item>, OIB 80946447984</item>
    </izvorni_sadrzaj>
    <derivirana_varijabla naziv="DomainObject.Predmet.SudioniciListNazivOIB_1">
      <item>, OIB 85821130368</item>
      <item>, OIB 93824399386</item>
      <item>, OIB null</item>
      <item>, OIB 80946447984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4BF736-E17B-4922-9F39-E5E610801E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224</properties:Words>
  <properties:Characters>1099</properties:Characters>
  <properties:Lines>43</properties:Lines>
  <properties:Paragraphs>16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2018-02-21T09:22:00Z</cp:lastPrinted>
  <dcterms:modified xmlns:xsi="http://www.w3.org/2001/XMLSchema-instance" xsi:type="dcterms:W3CDTF">2018-02-21T09:22:00Z</dcterms:modified>
  <cp:revision>44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ST-644-17-14 rješenje - poziv na uplatu predujma po NOVOM SZ Obrazac 3. - cl.62.st.5. SP -.docx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