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e7ca" w14:paraId="511e7ca" w:rsidRDefault="00467C7F" w:rsidP="00467C7F" w:rsidR="00467C7F">
      <w:pPr>
        <w15:collapsed w:val="false"/>
      </w:pPr>
      <w:bookmarkStart w:name="_GoBack" w:id="0"/>
      <w:bookmarkEnd w:id="0"/>
      <w:r>
        <w:t>REPUBLIKA HRVATSKA</w:t>
      </w:r>
    </w:p>
    <w:p w:rsidRDefault="00467C7F" w:rsidP="00467C7F" w:rsidR="00467C7F">
      <w:r>
        <w:t>TRGOVAČKI SUD U RIJECI</w:t>
      </w:r>
    </w:p>
    <w:p w:rsidRDefault="00467C7F" w:rsidP="00467C7F" w:rsidR="00467C7F"/>
    <w:p w:rsidRDefault="00467C7F" w:rsidP="00467C7F" w:rsidR="00467C7F">
      <w:pPr>
        <w:jc w:val="center"/>
      </w:pPr>
      <w:r>
        <w:t>Z A P I S N I K</w:t>
      </w:r>
    </w:p>
    <w:p w:rsidRDefault="00467C7F" w:rsidP="00467C7F" w:rsidR="00467C7F">
      <w:pPr>
        <w:jc w:val="center"/>
      </w:pPr>
      <w:r>
        <w:t xml:space="preserve">od </w:t>
      </w:r>
      <w:r w:rsidR="002D73B8">
        <w:t xml:space="preserve">10. svibnja </w:t>
      </w:r>
      <w:r>
        <w:t>201</w:t>
      </w:r>
      <w:r w:rsidR="002D73B8">
        <w:t>8</w:t>
      </w:r>
      <w:r>
        <w:t xml:space="preserve">. </w:t>
      </w:r>
    </w:p>
    <w:p w:rsidRDefault="00467C7F" w:rsidP="00467C7F" w:rsidR="00467C7F">
      <w:pPr>
        <w:jc w:val="center"/>
      </w:pPr>
      <w:r>
        <w:t xml:space="preserve">Sastavljen kod Trgovačkog suda u Rijeci, radi izjašnjenja o prijedlogu i rasprave o uvjetima za otvaranje stečajnog postupka nad dužnikom </w:t>
      </w:r>
      <w:r w:rsidR="008F7CCA">
        <w:rPr>
          <w:rFonts w:cs="Times New Roman"/>
          <w:bCs/>
          <w:szCs w:val="24"/>
        </w:rPr>
        <w:t>ŠIMAC TRANSPORT</w:t>
      </w:r>
      <w:r w:rsidR="008F7CCA">
        <w:rPr>
          <w:rFonts w:cs="Times New Roman"/>
          <w:szCs w:val="24"/>
        </w:rPr>
        <w:t xml:space="preserve"> društvo za prijevoz i usluge s ograničenom odgovornošću Rijeka, Baretićevo 13/10, OIB 33460328308, MBS: 040193722</w:t>
      </w:r>
    </w:p>
    <w:p w:rsidRDefault="00467C7F" w:rsidP="00467C7F" w:rsidR="00467C7F">
      <w:r>
        <w:t>OD SUDA PRISUTNI:</w:t>
      </w:r>
    </w:p>
    <w:p w:rsidRDefault="00467C7F" w:rsidP="00467C7F" w:rsidR="00467C7F">
      <w:r>
        <w:t>Vera Jelenović, sudac</w:t>
      </w:r>
    </w:p>
    <w:p w:rsidRDefault="00467C7F" w:rsidP="00467C7F" w:rsidR="00467C7F">
      <w:r>
        <w:t>Danijela Fumić, zapisničar</w:t>
      </w:r>
    </w:p>
    <w:p w:rsidRDefault="00467C7F" w:rsidP="00467C7F" w:rsidR="00467C7F"/>
    <w:p w:rsidRDefault="00467C7F" w:rsidP="00467C7F" w:rsidR="00467C7F">
      <w:r>
        <w:t xml:space="preserve">Početak u </w:t>
      </w:r>
      <w:r w:rsidR="008F7CCA">
        <w:t>9,40</w:t>
      </w:r>
      <w:r>
        <w:t xml:space="preserve"> sati.</w:t>
      </w:r>
    </w:p>
    <w:p w:rsidRDefault="00467C7F" w:rsidP="00467C7F" w:rsidR="00467C7F"/>
    <w:p w:rsidRDefault="00467C7F" w:rsidP="00467C7F" w:rsidR="00467C7F">
      <w:r>
        <w:t>Utvrđuje se da su na današnje ročište pristupili:</w:t>
      </w:r>
    </w:p>
    <w:p w:rsidRDefault="00467C7F" w:rsidP="00467C7F" w:rsidR="00467C7F">
      <w:r>
        <w:t>Za predlagatelja: nitko, dostava poziva uredna</w:t>
      </w:r>
    </w:p>
    <w:p w:rsidRDefault="00467C7F" w:rsidP="0061587E" w:rsidR="0061587E">
      <w:pPr>
        <w:jc w:val="both"/>
      </w:pPr>
      <w:r>
        <w:t xml:space="preserve">Za dužnika: </w:t>
      </w:r>
      <w:r w:rsidR="0061587E">
        <w:t>Nina Šimac iz Rijeke, Baretićevo 13/10 čiji je identitet sud utvrdio uvidom u osobnu iskaznicu broj 1122336663  izdanu od PU Primorsko-goranska, bez punomoći</w:t>
      </w:r>
    </w:p>
    <w:p w:rsidRDefault="0061587E" w:rsidP="0061587E" w:rsidR="0061587E">
      <w:pPr>
        <w:jc w:val="both"/>
      </w:pPr>
      <w:r>
        <w:t xml:space="preserve">Nina Šimac ističe da je osoba ovlaštena za dužnikovo zastupanje Dario Šimac na poslovnom putu u Italiji i da će naknadno kada se vrati u Hrvatsku dostaviti urednu punomoć. Navodi da je ona osobno dužnikov zaposlenik.  </w:t>
      </w:r>
    </w:p>
    <w:p w:rsidRDefault="0061587E" w:rsidP="0061587E" w:rsidR="0061587E">
      <w:pPr>
        <w:jc w:val="both"/>
      </w:pPr>
    </w:p>
    <w:p w:rsidRDefault="0061587E" w:rsidP="0061587E" w:rsidR="0061587E">
      <w:pPr>
        <w:jc w:val="both"/>
      </w:pPr>
      <w:r>
        <w:t xml:space="preserve">Sud donosi </w:t>
      </w:r>
    </w:p>
    <w:p w:rsidRDefault="0061587E" w:rsidP="0061587E" w:rsidR="0061587E">
      <w:pPr>
        <w:jc w:val="both"/>
      </w:pPr>
    </w:p>
    <w:p w:rsidRDefault="0061587E" w:rsidP="0061587E" w:rsidR="0061587E">
      <w:pPr>
        <w:jc w:val="center"/>
      </w:pPr>
      <w:r>
        <w:t>r j e š e n je</w:t>
      </w:r>
    </w:p>
    <w:p w:rsidRDefault="0061587E" w:rsidP="0061587E" w:rsidR="0061587E">
      <w:pPr>
        <w:jc w:val="both"/>
      </w:pPr>
    </w:p>
    <w:p w:rsidRDefault="0061587E" w:rsidP="0061587E" w:rsidR="0061587E">
      <w:pPr>
        <w:jc w:val="both"/>
      </w:pPr>
      <w:r>
        <w:t>Dopušta se Nini Šimac da na današnjem ročištu zastupa dužnika uz obvezu dostave uredne punomoći u roku od tri dana, jer se u suprotnome njezine radnje poduzete na današnjem ročištu neće uvažiti.</w:t>
      </w:r>
    </w:p>
    <w:p w:rsidRDefault="0061587E" w:rsidP="0061587E" w:rsidR="0061587E">
      <w:pPr>
        <w:jc w:val="both"/>
      </w:pPr>
    </w:p>
    <w:p w:rsidRDefault="0061587E" w:rsidP="0061587E" w:rsidR="0061587E">
      <w:pPr>
        <w:jc w:val="both"/>
      </w:pPr>
    </w:p>
    <w:p w:rsidRDefault="0061587E" w:rsidP="0061587E" w:rsidR="0061587E">
      <w:pPr>
        <w:jc w:val="both"/>
      </w:pPr>
      <w:r>
        <w:t xml:space="preserve">Nina Šimac u ime dužnika ističe kako dužnik ima problem sa primanjem pošte, jer je za ovo ročište slučajno saznala od poslovnog suradnika. Navodi da zbog toga ni dužnikov direktor nije dostavio izvješće kako ga je sud pozvao. Moli odgodu današnjeg ročišta za kraći rok u kojem će dužnik dostaviti potrebno izvješće.   </w:t>
      </w:r>
    </w:p>
    <w:p w:rsidRDefault="0061587E" w:rsidP="0061587E" w:rsidR="0061587E">
      <w:pPr>
        <w:jc w:val="both"/>
      </w:pPr>
    </w:p>
    <w:p w:rsidRDefault="00467C7F" w:rsidP="00467C7F" w:rsidR="00467C7F">
      <w:pPr>
        <w:jc w:val="both"/>
      </w:pPr>
      <w:r>
        <w:t xml:space="preserve">Sud je uvidom u prijedlog i dopis Financijske agencije od </w:t>
      </w:r>
      <w:r w:rsidR="002D73B8">
        <w:t>2</w:t>
      </w:r>
      <w:r w:rsidR="004F5AB8">
        <w:t>0</w:t>
      </w:r>
      <w:r w:rsidR="002D73B8">
        <w:t xml:space="preserve">. ožujka </w:t>
      </w:r>
      <w:r w:rsidR="004F5AB8">
        <w:t>2018.</w:t>
      </w:r>
      <w:r>
        <w:t xml:space="preserve"> utvrdio kako dužnik ispunjava uvjete za stečaj s obzirom da je nesposoban za plaćanje.</w:t>
      </w:r>
    </w:p>
    <w:p w:rsidRDefault="00467C7F" w:rsidP="00467C7F" w:rsidR="00467C7F">
      <w:pPr>
        <w:jc w:val="both"/>
      </w:pPr>
    </w:p>
    <w:p w:rsidRDefault="00467C7F" w:rsidP="00467C7F" w:rsidR="00467C7F">
      <w:pPr>
        <w:jc w:val="both"/>
      </w:pPr>
      <w:r>
        <w:t>Utvrđuje se da osoba ovlaštena za dužnikovo zastupanje nije u skladu sa nalogom suda dostavila sudu pisano izviješće o financijsko – gospodarskom stanju dužnika u kojem će biti naznačeni podaci o imovini dužnika, te sud stoga nema podataka o postojanju dužnikove imovine koja bi bila dostatna za pokriće troškova stečajnog postupka.</w:t>
      </w:r>
    </w:p>
    <w:p w:rsidRDefault="0061587E" w:rsidP="00467C7F" w:rsidR="0061587E">
      <w:pPr>
        <w:jc w:val="both"/>
      </w:pPr>
    </w:p>
    <w:p w:rsidRDefault="00467C7F" w:rsidP="00467C7F" w:rsidR="00467C7F">
      <w:r>
        <w:t xml:space="preserve">Sud donosi </w:t>
      </w:r>
    </w:p>
    <w:p w:rsidRDefault="00467C7F" w:rsidP="00467C7F" w:rsidR="00467C7F">
      <w:pPr>
        <w:jc w:val="center"/>
      </w:pPr>
      <w:r>
        <w:t>r j e š e n je</w:t>
      </w:r>
    </w:p>
    <w:p w:rsidRDefault="00467C7F" w:rsidP="00467C7F" w:rsidR="00467C7F">
      <w:pPr>
        <w:jc w:val="both"/>
      </w:pPr>
    </w:p>
    <w:p w:rsidRDefault="00E809CE" w:rsidP="00E809CE" w:rsidR="00E809CE">
      <w:pPr>
        <w:pStyle w:val="Odlomakpopisa"/>
        <w:numPr>
          <w:ilvl w:val="0"/>
          <w:numId w:val="1"/>
        </w:numPr>
        <w:jc w:val="both"/>
      </w:pPr>
      <w:r>
        <w:t xml:space="preserve">Osobi ovlaštenoj za zastupanje dužnika Dario Šimac, OIB: 26424399036, Rijeka, Baretićevo 13/10  dodjeljuje se dodatan rok od osam dana da preda sudu pisano </w:t>
      </w:r>
      <w:r>
        <w:lastRenderedPageBreak/>
        <w:t xml:space="preserve">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809CE" w:rsidP="00E809CE" w:rsidR="00E809CE">
      <w:pPr>
        <w:pStyle w:val="Odlomakpopisa"/>
        <w:ind w:left="1080"/>
        <w:jc w:val="both"/>
      </w:pPr>
    </w:p>
    <w:p w:rsidRDefault="00E809CE" w:rsidP="00E809CE" w:rsidR="00E809CE">
      <w:pPr>
        <w:numPr>
          <w:ilvl w:val="0"/>
          <w:numId w:val="1"/>
        </w:numPr>
        <w:tabs>
          <w:tab w:pos="1080" w:val="num"/>
        </w:tabs>
        <w:jc w:val="both"/>
        <w:rPr>
          <w:rFonts w:cs="Times New Roman"/>
          <w:szCs w:val="24"/>
        </w:rPr>
      </w:pPr>
      <w:r>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E809CE" w:rsidP="00E809CE" w:rsidR="00E809CE">
      <w:pPr>
        <w:pStyle w:val="Odlomakpopisa"/>
      </w:pPr>
    </w:p>
    <w:p w:rsidRDefault="00E809CE" w:rsidP="00E809CE" w:rsidR="00E809CE">
      <w:pPr>
        <w:numPr>
          <w:ilvl w:val="0"/>
          <w:numId w:val="1"/>
        </w:numPr>
        <w:tabs>
          <w:tab w:pos="1080" w:val="num"/>
        </w:tabs>
        <w:jc w:val="both"/>
        <w:rPr>
          <w:rFonts w:cs="Times New Roman"/>
          <w:szCs w:val="24"/>
        </w:rPr>
      </w:pPr>
      <w:r>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467C7F" w:rsidP="00467C7F" w:rsidR="00E809CE">
      <w:pPr>
        <w:jc w:val="both"/>
      </w:pPr>
      <w:r>
        <w:tab/>
      </w:r>
    </w:p>
    <w:p w:rsidRDefault="00467C7F" w:rsidP="00467C7F" w:rsidR="00467C7F">
      <w:pPr>
        <w:jc w:val="both"/>
      </w:pPr>
      <w:r>
        <w:t>Slijedom navedenoga, današnje se ročište odgađa, a sljedeće se određuje za</w:t>
      </w:r>
    </w:p>
    <w:p w:rsidRDefault="00467C7F" w:rsidP="00467C7F" w:rsidR="00467C7F">
      <w:pPr>
        <w:jc w:val="both"/>
      </w:pPr>
    </w:p>
    <w:p w:rsidRDefault="00E809CE" w:rsidP="00467C7F" w:rsidR="00467C7F">
      <w:pPr>
        <w:jc w:val="center"/>
      </w:pPr>
      <w:r>
        <w:t xml:space="preserve">4. rujna </w:t>
      </w:r>
      <w:r w:rsidR="00467C7F">
        <w:t xml:space="preserve">2018. u </w:t>
      </w:r>
      <w:r>
        <w:t xml:space="preserve">9,00 </w:t>
      </w:r>
      <w:r w:rsidR="00467C7F">
        <w:t>sati</w:t>
      </w:r>
    </w:p>
    <w:p w:rsidRDefault="00467C7F" w:rsidP="00467C7F" w:rsidR="00467C7F">
      <w:pPr>
        <w:jc w:val="both"/>
      </w:pPr>
    </w:p>
    <w:p w:rsidRDefault="00467C7F" w:rsidP="00467C7F" w:rsidR="00467C7F">
      <w:pPr>
        <w:jc w:val="both"/>
      </w:pPr>
      <w:r>
        <w:t>u prostorijama Trgovačkog suda u Rijeci, Zadarska ulica 1 i 3, I. kat, sudnica br. 3.</w:t>
      </w:r>
    </w:p>
    <w:p w:rsidRDefault="00467C7F" w:rsidP="00467C7F" w:rsidR="00467C7F">
      <w:pPr>
        <w:jc w:val="both"/>
        <w:rPr>
          <w:bCs/>
        </w:rPr>
      </w:pPr>
    </w:p>
    <w:p w:rsidRDefault="00E809CE" w:rsidP="00467C7F" w:rsidR="00E809CE">
      <w:pPr>
        <w:jc w:val="both"/>
        <w:rPr>
          <w:bCs/>
        </w:rPr>
      </w:pPr>
    </w:p>
    <w:p w:rsidRDefault="00467C7F" w:rsidP="00467C7F" w:rsidR="00467C7F">
      <w:r>
        <w:t>Dovršeno u</w:t>
      </w:r>
      <w:r w:rsidR="008F7CCA">
        <w:t xml:space="preserve"> 9</w:t>
      </w:r>
      <w:r>
        <w:t>,</w:t>
      </w:r>
      <w:r w:rsidR="00E809CE">
        <w:t>5</w:t>
      </w:r>
      <w:r w:rsidR="004F5AB8">
        <w:t>5</w:t>
      </w:r>
      <w:r>
        <w:t xml:space="preserve"> sati.</w:t>
      </w:r>
    </w:p>
    <w:p w:rsidRDefault="00467C7F" w:rsidP="00467C7F" w:rsidR="00467C7F"/>
    <w:p w:rsidRDefault="00467C7F" w:rsidP="00467C7F" w:rsidR="00467C7F">
      <w:pPr>
        <w:ind w:firstLine="708" w:left="3540"/>
      </w:pPr>
      <w:r>
        <w:t>Sudac                                Stranke</w:t>
      </w:r>
    </w:p>
    <w:p w:rsidRDefault="00467C7F" w:rsidP="00467C7F" w:rsidR="00467C7F"/>
    <w:p w:rsidRDefault="00467C7F" w:rsidP="00467C7F" w:rsidR="00467C7F"/>
    <w:p w:rsidRDefault="00467C7F" w:rsidP="00467C7F" w:rsidR="00467C7F">
      <w:r>
        <w:t xml:space="preserve">           </w:t>
      </w:r>
      <w:r>
        <w:tab/>
      </w:r>
      <w:r>
        <w:tab/>
      </w:r>
      <w:r>
        <w:tab/>
      </w:r>
      <w:r>
        <w:tab/>
      </w:r>
      <w:r>
        <w:tab/>
      </w:r>
      <w:r>
        <w:tab/>
        <w:t xml:space="preserve">Zapisničar            </w:t>
      </w:r>
      <w:r>
        <w:tab/>
      </w:r>
      <w:r>
        <w:tab/>
        <w:t xml:space="preserve">   </w:t>
      </w:r>
    </w:p>
    <w:p w:rsidRDefault="00467C7F" w:rsidP="00467C7F" w:rsidR="00467C7F"/>
    <w:p w:rsidRDefault="00467C7F" w:rsidP="00467C7F" w:rsidR="00467C7F"/>
    <w:p w:rsidRDefault="00467C7F" w:rsidP="00467C7F" w:rsidR="00467C7F"/>
    <w:p w:rsidRDefault="00810717" w:rsidP="00467C7F" w:rsidR="00810717">
      <w:pPr>
        <w:ind w:firstLine="708"/>
        <w:rPr>
          <w:rFonts w:eastAsia="Times New Roman"/>
        </w:rPr>
      </w:pPr>
    </w:p>
    <w:p w:rsidRDefault="00810717" w:rsidP="00810717" w:rsidR="00810717">
      <w:pPr>
        <w:rPr>
          <w:rFonts w:eastAsia="Times New Roman"/>
        </w:rPr>
      </w:pPr>
    </w:p>
    <w:p w:rsidRDefault="0024139F" w:rsidP="00810717" w:rsidR="0024139F" w:rsidRPr="00810717">
      <w:pPr>
        <w:ind w:firstLine="708"/>
        <w:rPr>
          <w:rFonts w:eastAsia="Times New Roman"/>
        </w:rPr>
      </w:pPr>
    </w:p>
    <w:sectPr w:rsidR="0024139F" w:rsidRPr="0081071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FB9" w:rsidP="00C75245" w:rsidR="00695FB9">
      <w:r>
        <w:separator/>
      </w:r>
    </w:p>
  </w:endnote>
  <w:endnote w:id="0" w:type="continuationSeparator">
    <w:p w:rsidRDefault="00695FB9" w:rsidP="00C75245" w:rsidR="00695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153F6">
          <w:rPr>
            <w:noProof/>
          </w:rPr>
          <w:t>1</w:t>
        </w:r>
        <w:r>
          <w:fldChar w:fldCharType="end"/>
        </w:r>
      </w:p>
    </w:sdtContent>
  </w:sdt>
  <w:p w:rsidRDefault="00A153F6"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FB9" w:rsidP="00C75245" w:rsidR="00695FB9">
      <w:r>
        <w:separator/>
      </w:r>
    </w:p>
  </w:footnote>
  <w:footnote w:id="0" w:type="continuationSeparator">
    <w:p w:rsidRDefault="00695FB9" w:rsidP="00C75245" w:rsidR="00695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4F5AB8">
      <w:t>4</w:t>
    </w:r>
    <w:r w:rsidR="008F7CCA">
      <w:t>0</w:t>
    </w:r>
    <w:r w:rsidR="00467C7F">
      <w:t>/2018</w:t>
    </w:r>
  </w:p>
  <w:p w:rsidRDefault="00A153F6"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0243B"/>
    <w:rsid w:val="0024139F"/>
    <w:rsid w:val="002D73B8"/>
    <w:rsid w:val="0041565A"/>
    <w:rsid w:val="00433F45"/>
    <w:rsid w:val="00467C7F"/>
    <w:rsid w:val="00494FB2"/>
    <w:rsid w:val="004A2B10"/>
    <w:rsid w:val="004F5AB8"/>
    <w:rsid w:val="00544990"/>
    <w:rsid w:val="005F2D62"/>
    <w:rsid w:val="0061104D"/>
    <w:rsid w:val="0061587E"/>
    <w:rsid w:val="00695FB9"/>
    <w:rsid w:val="0072559B"/>
    <w:rsid w:val="007424DD"/>
    <w:rsid w:val="00744572"/>
    <w:rsid w:val="007B500B"/>
    <w:rsid w:val="007E5F1B"/>
    <w:rsid w:val="00810717"/>
    <w:rsid w:val="008D78DC"/>
    <w:rsid w:val="008F410A"/>
    <w:rsid w:val="008F7CCA"/>
    <w:rsid w:val="00A153F6"/>
    <w:rsid w:val="00A811AD"/>
    <w:rsid w:val="00AF7AF2"/>
    <w:rsid w:val="00B1301F"/>
    <w:rsid w:val="00B45B51"/>
    <w:rsid w:val="00B54D90"/>
    <w:rsid w:val="00BA0277"/>
    <w:rsid w:val="00C60B28"/>
    <w:rsid w:val="00C75245"/>
    <w:rsid w:val="00CC037E"/>
    <w:rsid w:val="00CC68D6"/>
    <w:rsid w:val="00D73553"/>
    <w:rsid w:val="00D930A1"/>
    <w:rsid w:val="00E20C10"/>
    <w:rsid w:val="00E809CE"/>
    <w:rsid w:val="00EA1771"/>
    <w:rsid w:val="00EB21C9"/>
    <w:rsid w:val="00EB5D83"/>
    <w:rsid w:val="00EC4032"/>
    <w:rsid w:val="00ED349F"/>
    <w:rsid w:val="00F31CAD"/>
    <w:rsid w:val="00F960E1"/>
    <w:rsid w:val="00FC339B"/>
    <w:rsid w:val="00FC7092"/>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A153F6"/>
    <w:rPr>
      <w:color w:val="808080"/>
      <w:bdr w:space="0" w:sz="0" w:color="auto" w:val="none"/>
      <w:shd w:fill="auto" w:color="auto" w:val="clear"/>
    </w:rPr>
  </w:style>
  <w:style w:customStyle="true" w:styleId="eSPISCCParagraphDefaultFont" w:type="character">
    <w:name w:val="eSPIS_CC_Paragraph Default Font"/>
    <w:basedOn w:val="Zadanifontodlomka"/>
    <w:rsid w:val="00A153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53F6"/>
    <w:rPr>
      <w:bdr w:space="0" w:sz="0" w:color="auto" w:val="none"/>
      <w:shd w:fill="FFFFCC" w:color="auto" w:val="clear"/>
      <w:lang w:val="hr-HR"/>
    </w:rPr>
  </w:style>
  <w:style w:customStyle="true" w:styleId="PozadinaSvijetloCrvena" w:type="character">
    <w:name w:val="Pozadina_SvijetloCrvena"/>
    <w:basedOn w:val="eSPISCCParagraphDefaultFont"/>
    <w:rsid w:val="00A153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53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A153F6"/>
    <w:rPr>
      <w:color w:val="808080"/>
      <w:bdr w:color="auto" w:space="0" w:sz="0" w:val="none"/>
      <w:shd w:color="auto" w:fill="auto" w:val="clear"/>
    </w:rPr>
  </w:style>
  <w:style w:customStyle="1" w:styleId="eSPISCCParagraphDefaultFont" w:type="character">
    <w:name w:val="eSPIS_CC_Paragraph Default Font"/>
    <w:basedOn w:val="Zadanifontodlomka"/>
    <w:rsid w:val="00A153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53F6"/>
    <w:rPr>
      <w:bdr w:color="auto" w:space="0" w:sz="0" w:val="none"/>
      <w:shd w:color="auto" w:fill="FFFFCC" w:val="clear"/>
      <w:lang w:val="hr-HR"/>
    </w:rPr>
  </w:style>
  <w:style w:customStyle="1" w:styleId="PozadinaSvijetloCrvena" w:type="character">
    <w:name w:val="Pozadina_SvijetloCrvena"/>
    <w:basedOn w:val="eSPISCCParagraphDefaultFont"/>
    <w:rsid w:val="00A153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53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806046170">
      <w:bodyDiv w:val="true"/>
      <w:marLeft w:val="0"/>
      <w:marRight w:val="0"/>
      <w:marTop w:val="0"/>
      <w:marBottom w:val="0"/>
      <w:divBdr>
        <w:top w:space="0" w:sz="0" w:color="auto" w:val="none"/>
        <w:left w:space="0" w:sz="0" w:color="auto" w:val="none"/>
        <w:bottom w:space="0" w:sz="0" w:color="auto" w:val="none"/>
        <w:right w:space="0" w:sz="0" w:color="auto" w:val="none"/>
      </w:divBdr>
    </w:div>
    <w:div w:id="188286539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svibnja 2018.</izvorni_sadrzaj>
    <derivirana_varijabla naziv="DomainObject.PlaniraniZavrsetakDatum_1">10. svibnja 2018.</derivirana_varijabla>
  </DomainObject.PlaniraniZavrsetakDatum>
  <DomainObject.PlaniraniPocetakDatum>
    <izvorni_sadrzaj>10. svibnja 2018.</izvorni_sadrzaj>
    <derivirana_varijabla naziv="DomainObject.PlaniraniPocetakDatum_1">10.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2018.</izvorni_sadrzaj>
    <derivirana_varijabla naziv="DomainObject.Zapisnik.DatumKreiranja_1">10. svibnja 2018.</derivirana_varijabla>
  </DomainObject.Zapisnik.DatumKreiranja>
  <DomainObject.Zapisnik.ImovinskaKorist>
    <izvorni_sadrzaj/>
    <derivirana_varijabla naziv="DomainObject.Zapisnik.ImovinskaKorist_1"/>
  </DomainObject.Zapisnik.ImovinskaKorist>
  <DomainObject.Zapisnik.Oznaka>
    <izvorni_sadrzaj>St-40/2018-7</izvorni_sadrzaj>
    <derivirana_varijabla naziv="DomainObject.Zapisnik.Oznaka_1">St-40/2018-7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St-40/2018</izvorni_sadrzaj>
    <derivirana_varijabla naziv="DomainObject.Predmet.OznakaBroj_1">St-40/2018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ŠIMAC TRANSPORT d.o.o.</izvorni_sadrzaj>
    <derivirana_varijabla naziv="DomainObject.Predmet.ProtustrankaFormated_1">  ŠIMAC TRANSPORT d.o.o.</derivirana_varijabla>
  </DomainObject.Predmet.ProtustrankaFormated>
  <DomainObject.Predmet.ProtustrankaFormatedOIB>
    <izvorni_sadrzaj>  ŠIMAC TRANSPORT d.o.o., OIB 33460328308</izvorni_sadrzaj>
    <derivirana_varijabla naziv="DomainObject.Predmet.ProtustrankaFormatedOIB_1">  ŠIMAC TRANSPORT d.o.o., OIB 33460328308</derivirana_varijabla>
  </DomainObject.Predmet.ProtustrankaFormatedOIB>
  <DomainObject.Predmet.ProtustrankaFormatedWithAdress>
    <izvorni_sadrzaj> ŠIMAC TRANSPORT d.o.o., Baretićevo 13, 51000 Rijeka</izvorni_sadrzaj>
    <derivirana_varijabla naziv="DomainObject.Predmet.ProtustrankaFormatedWithAdress_1"> ŠIMAC TRANSPORT d.o.o., Baretićevo 13, 51000 Rijeka</derivirana_varijabla>
  </DomainObject.Predmet.ProtustrankaFormatedWithAdress>
  <DomainObject.Predmet.ProtustrankaFormatedWithAdressOIB>
    <izvorni_sadrzaj> ŠIMAC TRANSPORT d.o.o., OIB 33460328308, Baretićevo 13, 51000 Rijeka</izvorni_sadrzaj>
    <derivirana_varijabla naziv="DomainObject.Predmet.ProtustrankaFormatedWithAdressOIB_1"> ŠIMAC TRANSPORT d.o.o., OIB 33460328308, Baretićevo 13, 51000 Rijeka</derivirana_varijabla>
  </DomainObject.Predmet.ProtustrankaFormatedWithAdressOIB>
  <DomainObject.Predmet.ProtustrankaWithAdress>
    <izvorni_sadrzaj>ŠIMAC TRANSPORT d.o.o. Baretićevo 13, 51000 Rijeka</izvorni_sadrzaj>
    <derivirana_varijabla naziv="DomainObject.Predmet.ProtustrankaWithAdress_1">ŠIMAC TRANSPORT d.o.o. Baretićevo 13, 51000 Rijeka</derivirana_varijabla>
  </DomainObject.Predmet.ProtustrankaWithAdress>
  <DomainObject.Predmet.ProtustrankaWithAdressOIB>
    <izvorni_sadrzaj>ŠIMAC TRANSPORT d.o.o., OIB 33460328308, Baretićevo 13, 51000 Rijeka</izvorni_sadrzaj>
    <derivirana_varijabla naziv="DomainObject.Predmet.ProtustrankaWithAdressOIB_1">ŠIMAC TRANSPORT d.o.o., OIB 33460328308, Baretićevo 13, 51000 Rijeka</derivirana_varijabla>
  </DomainObject.Predmet.ProtustrankaWithAdressOIB>
  <DomainObject.Predmet.ProtustrankaNazivFormated>
    <izvorni_sadrzaj>ŠIMAC TRANSPORT d.o.o.</izvorni_sadrzaj>
    <derivirana_varijabla naziv="DomainObject.Predmet.ProtustrankaNazivFormated_1">ŠIMAC TRANSPORT d.o.o.</derivirana_varijabla>
  </DomainObject.Predmet.ProtustrankaNazivFormated>
  <DomainObject.Predmet.ProtustrankaNazivFormatedOIB>
    <izvorni_sadrzaj>ŠIMAC TRANSPORT d.o.o., OIB 33460328308</izvorni_sadrzaj>
    <derivirana_varijabla naziv="DomainObject.Predmet.ProtustrankaNazivFormatedOIB_1">ŠIMAC TRANSPORT d.o.o., OIB 33460328308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ŠIMAC TRANSPORT d.o.o.</item>
    </izvorni_sadrzaj>
    <derivirana_varijabla naziv="DomainObject.Predmet.ProtuStrankaListFormated_1">
      <item>ŠIMAC TRANSPORT d.o.o.</item>
    </derivirana_varijabla>
  </DomainObject.Predmet.ProtuStrankaListFormated>
  <DomainObject.Predmet.ProtuStrankaListFormatedOIB>
    <izvorni_sadrzaj>
      <item>ŠIMAC TRANSPORT d.o.o., OIB 33460328308</item>
    </izvorni_sadrzaj>
    <derivirana_varijabla naziv="DomainObject.Predmet.ProtuStrankaListFormatedOIB_1">
      <item>ŠIMAC TRANSPORT d.o.o., OIB 33460328308</item>
    </derivirana_varijabla>
  </DomainObject.Predmet.ProtuStrankaListFormatedOIB>
  <DomainObject.Predmet.ProtuStrankaListFormatedWithAdress>
    <izvorni_sadrzaj>
      <item>ŠIMAC TRANSPORT d.o.o., Baretićevo 13, 51000 Rijeka</item>
    </izvorni_sadrzaj>
    <derivirana_varijabla naziv="DomainObject.Predmet.ProtuStrankaListFormatedWithAdress_1">
      <item>ŠIMAC TRANSPORT d.o.o., Baretićevo 13, 51000 Rijeka</item>
    </derivirana_varijabla>
  </DomainObject.Predmet.ProtuStrankaListFormatedWithAdress>
  <DomainObject.Predmet.ProtuStrankaListFormatedWithAdressOIB>
    <izvorni_sadrzaj>
      <item>ŠIMAC TRANSPORT d.o.o., OIB 33460328308, Baretićevo 13, 51000 Rijeka</item>
    </izvorni_sadrzaj>
    <derivirana_varijabla naziv="DomainObject.Predmet.ProtuStrankaListFormatedWithAdressOIB_1">
      <item>ŠIMAC TRANSPORT d.o.o., OIB 33460328308, Baretićevo 13, 51000 Rijeka</item>
    </derivirana_varijabla>
  </DomainObject.Predmet.ProtuStrankaListFormatedWithAdressOIB>
  <DomainObject.Predmet.ProtuStrankaListNazivFormated>
    <izvorni_sadrzaj>
      <item>ŠIMAC TRANSPORT d.o.o.</item>
    </izvorni_sadrzaj>
    <derivirana_varijabla naziv="DomainObject.Predmet.ProtuStrankaListNazivFormated_1">
      <item>ŠIMAC TRANSPORT d.o.o.</item>
    </derivirana_varijabla>
  </DomainObject.Predmet.ProtuStrankaListNazivFormated>
  <DomainObject.Predmet.ProtuStrankaListNazivFormatedOIB>
    <izvorni_sadrzaj>
      <item>ŠIMAC TRANSPORT d.o.o., OIB 33460328308</item>
    </izvorni_sadrzaj>
    <derivirana_varijabla naziv="DomainObject.Predmet.ProtuStrankaListNazivFormatedOIB_1">
      <item>ŠIMAC TRANSPORT d.o.o., OIB 33460328308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St-40/2018-7</izvorni_sadrzaj>
    <derivirana_varijabla naziv="DomainObject.PoslovniBrojDokumenta_1">St-40/2018-7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ŠIMAC TRANSPORT d.o.o.</izvorni_sadrzaj>
    <derivirana_varijabla naziv="DomainObject.Predmet.ProtustrankaIDrugi_1">ŠIMAC TRANSPORT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ŠIMAC TRANSPORT d.o.o., OIB 33460328308, Baretićevo 13, 51000 Rijeka</izvorni_sadrzaj>
    <derivirana_varijabla naziv="DomainObject.Predmet.ProtustrankaIDrugiAdressOIB_1">ŠIMAC TRANSPORT d.o.o., OIB 33460328308, Baretićevo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ŠIMAC TRANSPORT d.o.o.</item>
    </izvorni_sadrzaj>
    <derivirana_varijabla naziv="DomainObject.Predmet.SudioniciListNaziv_1">
      <item>FINA  Rijeka</item>
      <item>ŠIMAC TRANSPORT d.o.o.</item>
    </derivirana_varijabla>
  </DomainObject.Predmet.SudioniciListNaziv>
  <DomainObject.Predmet.SudioniciListAdressOIB>
    <izvorni_sadrzaj>
      <item>FINA  Rijeka, OIB 85821130368, Frana Kurelca 8,51000 Rijeka</item>
      <item>ŠIMAC TRANSPORT d.o.o., OIB 33460328308, Baretićevo 13,51000 Rijeka</item>
    </izvorni_sadrzaj>
    <derivirana_varijabla naziv="DomainObject.Predmet.SudioniciListAdressOIB_1">
      <item>FINA  Rijeka, OIB 85821130368, Frana Kurelca 8,51000 Rijeka</item>
      <item>ŠIMAC TRANSPORT d.o.o., OIB 33460328308, Baretićevo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33460328308</item>
    </izvorni_sadrzaj>
    <derivirana_varijabla naziv="DomainObject.Predmet.SudioniciListNazivOIB_1">
      <item>, OIB 85821130368</item>
      <item>, OIB 33460328308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409D20-E0B9-4CF9-ADEF-FA0EEFEEC0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533</properties:Words>
  <properties:Characters>2803</properties:Characters>
  <properties:Lines>85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2018-05-10T07:54:00Z</dcterms:created>
  <dc:creator>Danijela Fumić</dc:creator>
  <cp:lastModifiedBy>Danijela Fumić</cp:lastModifiedBy>
  <dcterms:modified xmlns:xsi="http://www.w3.org/2001/XMLSchema-instance" xsi:type="dcterms:W3CDTF">2018-05-10T07:58:00Z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St-40/2018-7 / Zapisnik - Ročište radi rasprave o uvjetima za otvaranje steč. post. (40 18 zap..docx)</vt:lpwstr>
  </prop:property>
  <prop:property name="CC_coloring" pid="4" fmtid="{D5CDD505-2E9C-101B-9397-08002B2CF9AE}">
    <vt:bool>false</vt:bool>
  </prop:property>
  <prop:property name="BrojStranica" pid="5" fmtid="{D5CDD505-2E9C-101B-9397-08002B2CF9AE}">
    <vt:i4>2</vt:i4>
  </prop:property>
</prop:Properties>
</file>