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9777" w14:paraId="9f19777" w:rsidRDefault="003D1FE0" w:rsidP="00CD45A7" w:rsidR="003D1FE0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1FE0" w:rsidP="00CD45A7" w:rsidR="003D1FE0">
      <w:pPr>
        <w:jc w:val="both"/>
      </w:pPr>
      <w:r>
        <w:t>REPUBLIKA HRVATSKA</w:t>
      </w:r>
    </w:p>
    <w:p w:rsidRDefault="003D1FE0" w:rsidP="00CD45A7" w:rsidR="003D1FE0">
      <w:pPr>
        <w:jc w:val="both"/>
      </w:pPr>
      <w:r>
        <w:t>Trgovački sud u Zagrebu</w:t>
      </w:r>
    </w:p>
    <w:p w:rsidRDefault="003D1FE0" w:rsidP="00CD45A7" w:rsidR="003D1FE0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D1FE0" w:rsidP="00CD45A7" w:rsidR="003D1FE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St-423/2019-</w:t>
      </w:r>
    </w:p>
    <w:p w:rsidRDefault="003D1FE0" w:rsidP="00CD45A7" w:rsidR="003D1FE0">
      <w:pPr>
        <w:jc w:val="both"/>
      </w:pPr>
    </w:p>
    <w:p w:rsidRDefault="003D1FE0" w:rsidP="00CD45A7" w:rsidR="003D1FE0">
      <w:pPr>
        <w:jc w:val="both"/>
      </w:pPr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3D1FE0" w:rsidP="00CD45A7" w:rsidR="003D1FE0">
      <w:pPr>
        <w:jc w:val="both"/>
      </w:pPr>
    </w:p>
    <w:p w:rsidRDefault="003D1FE0" w:rsidP="00CD45A7" w:rsidR="003D1FE0">
      <w:pPr>
        <w:ind w:firstLine="708" w:left="2832"/>
        <w:jc w:val="both"/>
      </w:pPr>
      <w:r>
        <w:t>Z A K LJ U Č A K</w:t>
      </w:r>
    </w:p>
    <w:p w:rsidRDefault="003D1FE0" w:rsidP="00CD45A7" w:rsidR="003D1FE0">
      <w:pPr>
        <w:jc w:val="both"/>
      </w:pPr>
      <w:r>
        <w:tab/>
      </w:r>
      <w:r>
        <w:tab/>
      </w:r>
      <w:r>
        <w:tab/>
      </w:r>
      <w:r>
        <w:tab/>
      </w:r>
    </w:p>
    <w:p w:rsidRDefault="003D1FE0" w:rsidP="00CD45A7" w:rsidR="003D1FE0">
      <w:pPr>
        <w:jc w:val="both"/>
      </w:pPr>
      <w:r>
        <w:tab/>
        <w:t xml:space="preserve">  </w:t>
      </w:r>
    </w:p>
    <w:p w:rsidRDefault="003D1FE0" w:rsidP="00CD45A7" w:rsidR="003D1FE0">
      <w:pPr>
        <w:ind w:firstLine="708"/>
        <w:jc w:val="both"/>
      </w:pPr>
      <w:r>
        <w:t xml:space="preserve">Trgovački sud u Zagrebu, sudac Danijela Uzelac, u stečajnom postupku u povodu prijedloga REPUBLIKE HRVATSKE, Ministarstva financija, Porezne uprave, OIB 18683136487, koju zastupa Županijsko državno odvjetništvo u Zagrebu, za otvaranje stečajnog postupka nad dužnikom </w:t>
      </w:r>
      <w:r w:rsidR="00CD45A7" w:rsidRPr="00CD45A7">
        <w:t>AGRO SAT d.o.o., OIB 3085093804</w:t>
      </w:r>
      <w:r w:rsidR="00CD45A7">
        <w:t xml:space="preserve">8, Zagreb, </w:t>
      </w:r>
      <w:proofErr w:type="spellStart"/>
      <w:r w:rsidR="00CD45A7">
        <w:t>Tratinska</w:t>
      </w:r>
      <w:proofErr w:type="spellEnd"/>
      <w:r w:rsidR="00CD45A7">
        <w:t xml:space="preserve"> ulica 13, </w:t>
      </w:r>
      <w:r>
        <w:t>17. svibnja 2019.</w:t>
      </w:r>
    </w:p>
    <w:p w:rsidRDefault="003D1FE0" w:rsidP="00CD45A7" w:rsidR="003D1FE0">
      <w:pPr>
        <w:jc w:val="both"/>
      </w:pPr>
    </w:p>
    <w:p w:rsidRDefault="00CD45A7" w:rsidP="00CD45A7" w:rsidR="003D1FE0">
      <w:pPr>
        <w:ind w:firstLine="708" w:left="2832"/>
        <w:jc w:val="both"/>
      </w:pPr>
      <w:r>
        <w:t xml:space="preserve">  </w:t>
      </w:r>
      <w:r w:rsidR="003D1FE0">
        <w:t xml:space="preserve">z a k </w:t>
      </w:r>
      <w:proofErr w:type="spellStart"/>
      <w:r w:rsidR="003D1FE0">
        <w:t>lj</w:t>
      </w:r>
      <w:proofErr w:type="spellEnd"/>
      <w:r w:rsidR="003D1FE0">
        <w:t xml:space="preserve"> u č i o   j e </w:t>
      </w:r>
    </w:p>
    <w:p w:rsidRDefault="003D1FE0" w:rsidP="00CD45A7" w:rsidR="003D1FE0">
      <w:pPr>
        <w:jc w:val="both"/>
      </w:pPr>
    </w:p>
    <w:p w:rsidRDefault="007218E2" w:rsidP="00CD45A7" w:rsidR="007218E2">
      <w:pPr>
        <w:jc w:val="both"/>
      </w:pPr>
    </w:p>
    <w:p w:rsidRDefault="003D1FE0" w:rsidP="007218E2" w:rsidR="007218E2">
      <w:pPr>
        <w:ind w:firstLine="708"/>
        <w:jc w:val="both"/>
      </w:pPr>
      <w:r>
        <w:t xml:space="preserve">Zakazuje se ročište radi rasprave o pretpostavkama za otvaranje stečajnog postupka </w:t>
      </w:r>
      <w:r w:rsidR="007218E2">
        <w:t xml:space="preserve">nad dužnikom </w:t>
      </w:r>
      <w:r w:rsidR="007218E2" w:rsidRPr="007218E2">
        <w:t xml:space="preserve">AGRO SAT d.o.o., Zagreb, </w:t>
      </w:r>
      <w:proofErr w:type="spellStart"/>
      <w:r w:rsidR="007218E2" w:rsidRPr="007218E2">
        <w:t>Tratinska</w:t>
      </w:r>
      <w:proofErr w:type="spellEnd"/>
      <w:r w:rsidR="007218E2" w:rsidRPr="007218E2">
        <w:t xml:space="preserve"> ulica 13</w:t>
      </w:r>
      <w:r w:rsidR="007218E2">
        <w:t>,</w:t>
      </w:r>
    </w:p>
    <w:p w:rsidRDefault="007218E2" w:rsidP="007218E2" w:rsidR="007218E2">
      <w:pPr>
        <w:ind w:firstLine="708"/>
        <w:jc w:val="both"/>
      </w:pPr>
    </w:p>
    <w:p w:rsidRDefault="003D1FE0" w:rsidP="007218E2" w:rsidR="007218E2">
      <w:pPr>
        <w:ind w:firstLine="708" w:left="2832"/>
        <w:jc w:val="both"/>
      </w:pPr>
      <w:r>
        <w:t xml:space="preserve">5. lipnja 2019. u 10.30 sati </w:t>
      </w:r>
    </w:p>
    <w:p w:rsidRDefault="007218E2" w:rsidP="007218E2" w:rsidR="007218E2">
      <w:pPr>
        <w:ind w:firstLine="708" w:left="2832"/>
        <w:jc w:val="both"/>
      </w:pPr>
    </w:p>
    <w:p w:rsidRDefault="003D1FE0" w:rsidP="007218E2" w:rsidR="003D1FE0">
      <w:pPr>
        <w:jc w:val="both"/>
      </w:pPr>
      <w:r>
        <w:t>u zgradi Trgovačkog suda u Zagrebu, Petrinjska 8, soba broj 56/III kat – (dvorišna zgrada), na koje ročište se dostavom ovog zaključka pozivaju:</w:t>
      </w:r>
    </w:p>
    <w:p w:rsidRDefault="003D1FE0" w:rsidP="00CD45A7" w:rsidR="003D1FE0">
      <w:pPr>
        <w:jc w:val="both"/>
      </w:pPr>
      <w:r>
        <w:t>- predlagatelj,</w:t>
      </w:r>
    </w:p>
    <w:p w:rsidRDefault="003D1FE0" w:rsidP="00CD45A7" w:rsidR="003D1FE0">
      <w:pPr>
        <w:jc w:val="both"/>
      </w:pPr>
      <w:r>
        <w:t>- dužnik,</w:t>
      </w:r>
    </w:p>
    <w:p w:rsidRDefault="003D1FE0" w:rsidP="00CD45A7" w:rsidR="003D1FE0">
      <w:pPr>
        <w:jc w:val="both"/>
      </w:pPr>
      <w:r>
        <w:t>- zastupnik po zakonu dužnika.</w:t>
      </w:r>
    </w:p>
    <w:p w:rsidRDefault="003D1FE0" w:rsidP="00CD45A7" w:rsidR="003D1FE0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</w:t>
      </w:r>
    </w:p>
    <w:p w:rsidRDefault="003D1FE0" w:rsidP="00CD45A7" w:rsidR="003D1FE0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</w:t>
      </w:r>
      <w:r w:rsidR="007218E2">
        <w:t xml:space="preserve">     </w:t>
      </w:r>
      <w:r>
        <w:t xml:space="preserve"> U Zagrebu 17. svibnja 2019.</w:t>
      </w:r>
    </w:p>
    <w:p w:rsidRDefault="003D1FE0" w:rsidP="00CD45A7" w:rsidR="003D1FE0">
      <w:pPr>
        <w:jc w:val="both"/>
      </w:pPr>
    </w:p>
    <w:p w:rsidRDefault="003D1FE0" w:rsidP="00CD45A7" w:rsidR="003D1FE0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Sudac</w:t>
      </w:r>
    </w:p>
    <w:p w:rsidRDefault="003D1FE0" w:rsidP="00CD45A7" w:rsidR="003D1FE0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18E2">
        <w:t xml:space="preserve"> </w:t>
      </w:r>
      <w:r>
        <w:t xml:space="preserve"> Danijela Uzelac, v.r.</w:t>
      </w:r>
    </w:p>
    <w:p w:rsidRDefault="003D1FE0" w:rsidP="00CD45A7" w:rsidR="003D1FE0">
      <w:pPr>
        <w:jc w:val="both"/>
      </w:pPr>
    </w:p>
    <w:p w:rsidRDefault="003D1FE0" w:rsidP="00CD45A7" w:rsidR="003D1FE0">
      <w:pPr>
        <w:jc w:val="both"/>
      </w:pPr>
      <w:r>
        <w:t>Uputa o pravnom lijeku:Protiv ovog zaključka nije dopušten pravni lijek (čl. 19. st. 7. Stečajnog zakona („Narodne novine“ broj 71/15 i 104/17).</w:t>
      </w:r>
    </w:p>
    <w:p w:rsidRDefault="003D1FE0" w:rsidP="00CD45A7" w:rsidR="003D1FE0">
      <w:pPr>
        <w:jc w:val="both"/>
      </w:pPr>
    </w:p>
    <w:p w:rsidRDefault="003D1FE0" w:rsidP="00CD45A7" w:rsidR="003D1FE0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F782D">
        <w:t xml:space="preserve">        </w:t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D1FE0" w:rsidP="00CD45A7" w:rsidR="003D1FE0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Katarina Franjić</w:t>
      </w:r>
    </w:p>
    <w:p w:rsidRDefault="006540BF" w:rsidP="00CD45A7" w:rsidR="006540BF">
      <w:pPr>
        <w:jc w:val="both"/>
      </w:pPr>
    </w:p>
    <w:sectPr w:rsidR="006540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30D1"/>
    <w:rsid w:val="003D1FE0"/>
    <w:rsid w:val="006540BF"/>
    <w:rsid w:val="006630D1"/>
    <w:rsid w:val="007218E2"/>
    <w:rsid w:val="007F782D"/>
    <w:rsid w:val="00C33FA8"/>
    <w:rsid w:val="00CD45A7"/>
    <w:rsid w:val="00F4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3F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3F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5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5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5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5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33F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3F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5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5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5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5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St-423/2019</izvorni_sadrzaj>
    <derivirana_varijabla naziv="DomainObject.Predmet.OznakaBroj_1">St-423/2019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SAT d.o.o. zastupanog po punomoćniku Slaven Sikirić</izvorni_sadrzaj>
    <derivirana_varijabla naziv="DomainObject.Predmet.ProtustrankaFormated_1">  AGRO SAT d.o.o. zastupanog po punomoćniku Slaven Sikirić</derivirana_varijabla>
  </DomainObject.Predmet.ProtustrankaFormated>
  <DomainObject.Predmet.ProtustrankaFormatedOIB>
    <izvorni_sadrzaj>  AGRO SAT d.o.o., OIB 30850938048 zastupanog po punomoćniku Slaven Sikirić</izvorni_sadrzaj>
    <derivirana_varijabla naziv="DomainObject.Predmet.ProtustrankaFormatedOIB_1">  AGRO SAT d.o.o., OIB 30850938048 zastupanog po punomoćniku Slaven Sikirić</derivirana_varijabla>
  </DomainObject.Predmet.ProtustrankaFormatedOIB>
  <DomainObject.Predmet.ProtustrankaFormatedWithAdress>
    <izvorni_sadrzaj> AGRO SAT d.o.o., Tratinska ulica 13, 10000 Zagreb zastupanog po punomoćniku Slaven Sikirić</izvorni_sadrzaj>
    <derivirana_varijabla naziv="DomainObject.Predmet.ProtustrankaFormatedWithAdress_1"> AGRO SAT d.o.o., Tratinska ulica 13, 10000 Zagreb zastupanog po punomoćniku Slaven Sikirić</derivirana_varijabla>
  </DomainObject.Predmet.ProtustrankaFormatedWithAdress>
  <DomainObject.Predmet.ProtustrankaFormatedWithAdressOIB>
    <izvorni_sadrzaj> AGRO SAT d.o.o., OIB 30850938048, Tratinska ulica 13, 10000 Zagreb zastupanog po punomoćniku Slaven Sikirić</izvorni_sadrzaj>
    <derivirana_varijabla naziv="DomainObject.Predmet.ProtustrankaFormatedWithAdressOIB_1"> AGRO SAT d.o.o., OIB 30850938048, Tratinska ulica 13, 10000 Zagreb zastupanog po punomoćniku Slaven Sikirić</derivirana_varijabla>
  </DomainObject.Predmet.ProtustrankaFormatedWithAdressOIB>
  <DomainObject.Predmet.ProtustrankaWithAdress>
    <izvorni_sadrzaj>AGRO SAT d.o.o. Tratinska ulica 13, 10000 Zagreb</izvorni_sadrzaj>
    <derivirana_varijabla naziv="DomainObject.Predmet.ProtustrankaWithAdress_1">AGRO SAT d.o.o. Tratinska ulica 13, 10000 Zagreb</derivirana_varijabla>
  </DomainObject.Predmet.ProtustrankaWithAdress>
  <DomainObject.Predmet.ProtustrankaWithAdressOIB>
    <izvorni_sadrzaj>AGRO SAT d.o.o., OIB 30850938048, Tratinska ulica 13, 10000 Zagreb</izvorni_sadrzaj>
    <derivirana_varijabla naziv="DomainObject.Predmet.ProtustrankaWithAdressOIB_1">AGRO SAT d.o.o., OIB 30850938048, Tratinska ulica 13, 10000 Zagreb</derivirana_varijabla>
  </DomainObject.Predmet.ProtustrankaWithAdressOIB>
  <DomainObject.Predmet.ProtustrankaNazivFormated>
    <izvorni_sadrzaj>AGRO SAT d.o.o.</izvorni_sadrzaj>
    <derivirana_varijabla naziv="DomainObject.Predmet.ProtustrankaNazivFormated_1">AGRO SAT d.o.o.</derivirana_varijabla>
  </DomainObject.Predmet.ProtustrankaNazivFormated>
  <DomainObject.Predmet.ProtustrankaNazivFormatedOIB>
    <izvorni_sadrzaj>AGRO SAT d.o.o., OIB 30850938048</izvorni_sadrzaj>
    <derivirana_varijabla naziv="DomainObject.Predmet.ProtustrankaNazivFormatedOIB_1">AGRO SAT d.o.o., OIB 30850938048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SAT d.o.o. zastupanog po punomoćniku Slaven Sikirić</item>
    </izvorni_sadrzaj>
    <derivirana_varijabla naziv="DomainObject.Predmet.ProtuStrankaListFormated_1">
      <item>AGRO SAT d.o.o. zastupanog po punomoćniku Slaven Sikirić</item>
    </derivirana_varijabla>
  </DomainObject.Predmet.ProtuStrankaListFormated>
  <DomainObject.Predmet.ProtuStrankaListFormatedOIB>
    <izvorni_sadrzaj>
      <item>AGRO SAT d.o.o., OIB 30850938048 zastupanog po punomoćniku Slaven Sikirić</item>
    </izvorni_sadrzaj>
    <derivirana_varijabla naziv="DomainObject.Predmet.ProtuStrankaListFormatedOIB_1">
      <item>AGRO SAT d.o.o., OIB 30850938048 zastupanog po punomoćniku Slaven Sikirić</item>
    </derivirana_varijabla>
  </DomainObject.Predmet.ProtuStrankaListFormatedOIB>
  <DomainObject.Predmet.ProtuStrankaListFormatedWithAdress>
    <izvorni_sadrzaj>
      <item>AGRO SAT d.o.o., Tratinska ulica 13, 10000 Zagreb zastupanog po punomoćniku Slaven Sikirić</item>
    </izvorni_sadrzaj>
    <derivirana_varijabla naziv="DomainObject.Predmet.ProtuStrankaListFormatedWithAdress_1">
      <item>AGRO SAT d.o.o., Tratinska ulica 13, 10000 Zagreb zastupanog po punomoćniku Slaven Sikirić</item>
    </derivirana_varijabla>
  </DomainObject.Predmet.ProtuStrankaListFormatedWithAdress>
  <DomainObject.Predmet.ProtuStrankaListFormatedWithAdressOIB>
    <izvorni_sadrzaj>
      <item>AGRO SAT d.o.o., OIB 30850938048, Tratinska ulica 13, 10000 Zagreb zastupanog po punomoćniku Slaven Sikirić</item>
    </izvorni_sadrzaj>
    <derivirana_varijabla naziv="DomainObject.Predmet.ProtuStrankaListFormatedWithAdressOIB_1">
      <item>AGRO SAT d.o.o., OIB 30850938048, Tratinska ulica 13, 10000 Zagreb zastupanog po punomoćniku Slaven Sikirić</item>
    </derivirana_varijabla>
  </DomainObject.Predmet.ProtuStrankaListFormatedWithAdressOIB>
  <DomainObject.Predmet.ProtuStrankaListNazivFormated>
    <izvorni_sadrzaj>
      <item>AGRO SAT d.o.o.</item>
    </izvorni_sadrzaj>
    <derivirana_varijabla naziv="DomainObject.Predmet.ProtuStrankaListNazivFormated_1">
      <item>AGRO SAT d.o.o.</item>
    </derivirana_varijabla>
  </DomainObject.Predmet.ProtuStrankaListNazivFormated>
  <DomainObject.Predmet.ProtuStrankaListNazivFormatedOIB>
    <izvorni_sadrzaj>
      <item>AGRO SAT d.o.o., OIB 30850938048</item>
    </izvorni_sadrzaj>
    <derivirana_varijabla naziv="DomainObject.Predmet.ProtuStrankaListNazivFormatedOIB_1">
      <item>AGRO SAT d.o.o., OIB 30850938048</item>
    </derivirana_varijabla>
  </DomainObject.Predmet.ProtuStrankaListNazivFormatedOIB>
  <DomainObject.Predmet.OstaliListFormated>
    <izvorni_sadrzaj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izvorni_sadrzaj>
    <derivirana_varijabla naziv="DomainObject.Predmet.OstaliListFormated_1"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derivirana_varijabla>
  </DomainObject.Predmet.OstaliListFormated>
  <DomainObject.Predmet.OstaliListFormatedOIB>
    <izvorni_sadrzaj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izvorni_sadrzaj>
    <derivirana_varijabla naziv="DomainObject.Predmet.OstaliListFormatedOIB_1">
      <item>Županijsko Državno odvjetništvo Zagreb</item>
      <item>Croatia banka d.d. Zagreb</item>
      <item>Addiko Bank d.d. Zagreb</item>
      <item>Erste i Steirmarkische bank d.d. Rijeka</item>
      <item>Slaven Sikirić punomoćnik sudionika u postupku AGRO SAT d.o.o.</item>
    </derivirana_varijabla>
  </DomainObject.Predmet.OstaliListFormatedOIB>
  <DomainObject.Predmet.OstaliListFormatedWithAdress>
    <izvorni_sadrzaj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izvorni_sadrzaj>
    <derivirana_varijabla naziv="DomainObject.Predmet.OstaliListFormatedWithAdress_1"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derivirana_varijabla>
  </DomainObject.Predmet.OstaliListFormatedWithAdress>
  <DomainObject.Predmet.OstaliListFormatedWithAdressOIB>
    <izvorni_sadrzaj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izvorni_sadrzaj>
    <derivirana_varijabla naziv="DomainObject.Predmet.OstaliListFormatedWithAdressOIB_1">
      <item>Županijsko Državno odvjetništvo Zagreb, Savska 41/4, 10000 Zagreb</item>
      <item>Croatia banka d.d. Zagreb, Roberta Frangeša Mihanovića 9, 10000 Zagreb</item>
      <item>Addiko Bank d.d. Zagreb, Slavonska avenija 6, 10000 Zagreb</item>
      <item>Erste i Steirmarkische bank d.d. Rijeka, Jadranski trg 3a, 51000 Rijeka</item>
      <item>Slaven Sikirić, Pelađije 1, 23205 Bibinje punomoćnik sudionika u postupku AGRO SAT d.o.o.</item>
    </derivirana_varijabla>
  </DomainObject.Predmet.OstaliListFormatedWithAdressOIB>
  <DomainObject.Predmet.OstaliListNazivFormated>
    <izvorni_sadrzaj>
      <item>Županijsko Državno odvjetništvo Zagreb</item>
      <item>Croatia banka d.d. Zagreb</item>
      <item>Addiko Bank d.d. Zagreb</item>
      <item>Erste i Steirmarkische bank d.d. Rijeka</item>
      <item>Slaven Sikirić</item>
    </izvorni_sadrzaj>
    <derivirana_varijabla naziv="DomainObject.Predmet.OstaliListNazivFormated_1">
      <item>Županijsko Državno odvjetništvo Zagreb</item>
      <item>Croatia banka d.d. Zagreb</item>
      <item>Addiko Bank d.d. Zagreb</item>
      <item>Erste i Steirmarkische bank d.d. Rijeka</item>
      <item>Slaven Sikirić</item>
    </derivirana_varijabla>
  </DomainObject.Predmet.OstaliListNazivFormated>
  <DomainObject.Predmet.OstaliListNazivFormatedOIB>
    <izvorni_sadrzaj>
      <item>Županijsko Državno odvjetništvo Zagreb</item>
      <item>Croatia banka d.d. Zagreb</item>
      <item>Addiko Bank d.d. Zagreb</item>
      <item>Erste i Steirmarkische bank d.d. Rijeka</item>
      <item>Slaven Sikirić</item>
    </izvorni_sadrzaj>
    <derivirana_varijabla naziv="DomainObject.Predmet.OstaliListNazivFormatedOIB_1">
      <item>Županijsko Državno odvjetništvo Zagreb</item>
      <item>Croatia banka d.d. Zagreb</item>
      <item>Addiko Bank d.d. Zagreb</item>
      <item>Erste i Steirmarkische bank d.d. Rijeka</item>
      <item>Slaven Sikirić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SAT d.o.o.</izvorni_sadrzaj>
    <derivirana_varijabla naziv="DomainObject.Predmet.ProtustrankaIDrugi_1">AGRO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SAT d.o.o., OIB 30850938048, Tratinska ulica 13, 10000 Zagreb</izvorni_sadrzaj>
    <derivirana_varijabla naziv="DomainObject.Predmet.ProtustrankaIDrugiAdressOIB_1">AGRO SAT d.o.o., OIB 30850938048, Tratinska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SAT d.o.o.</item>
      <item>Županijsko Državno odvjetništvo Zagreb</item>
      <item>FINA Regionalni centar Zagreb</item>
      <item>Croatia banka d.d. Zagreb</item>
      <item>Addiko Bank d.d. Zagreb</item>
      <item>Erste i Steirmarkische bank d.d. Rijeka</item>
      <item>Slaven Sikirić</item>
    </izvorni_sadrzaj>
    <derivirana_varijabla naziv="DomainObject.Predmet.SudioniciListNaziv_1">
      <item>AGRO SAT d.o.o.</item>
      <item>Županijsko Državno odvjetništvo Zagreb</item>
      <item>FINA Regionalni centar Zagreb</item>
      <item>Croatia banka d.d. Zagreb</item>
      <item>Addiko Bank d.d. Zagreb</item>
      <item>Erste i Steirmarkische bank d.d. Rijeka</item>
      <item>Slaven Sikirić</item>
    </derivirana_varijabla>
  </DomainObject.Predmet.SudioniciListNaziv>
  <DomainObject.Predmet.SudioniciListAdressOIB>
    <izvorni_sadrzaj>
      <item>AGRO SAT d.o.o., OIB 30850938048, Tratinska ulica 13,10000 Zagreb</item>
      <item>Županijsko Državno odvjetništvo Zagreb, Savska 41/4,10000 Zagreb</item>
      <item>FINA Regionalni centar Zagreb, OIB 85821130368, Trg svibanjskih žrtava 1995. 1,10000 Zagreb</item>
      <item>Croatia banka d.d. Zagreb, Roberta Frangeša Mihanovića 9,10000 Zagreb</item>
      <item>Addiko Bank d.d. Zagreb, Slavonska avenija 6,10000 Zagreb</item>
      <item>Erste i Steirmarkische bank d.d. Rijeka, Jadranski trg 3a,51000 Rijeka</item>
      <item>Slaven Sikirić, Pelađije 1,23205 Bibinje</item>
    </izvorni_sadrzaj>
    <derivirana_varijabla naziv="DomainObject.Predmet.SudioniciListAdressOIB_1">
      <item>AGRO SAT d.o.o., OIB 30850938048, Tratinska ulica 13,10000 Zagreb</item>
      <item>Županijsko Državno odvjetništvo Zagreb, Savska 41/4,10000 Zagreb</item>
      <item>FINA Regionalni centar Zagreb, OIB 85821130368, Trg svibanjskih žrtava 1995. 1,10000 Zagreb</item>
      <item>Croatia banka d.d. Zagreb, Roberta Frangeša Mihanovića 9,10000 Zagreb</item>
      <item>Addiko Bank d.d. Zagreb, Slavonska avenija 6,10000 Zagreb</item>
      <item>Erste i Steirmarkische bank d.d. Rijeka, Jadranski trg 3a,51000 Rijeka</item>
      <item>Slaven Sikirić, Pelađije 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30850938048</item>
      <item>, OIB null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30850938048</item>
      <item>, OIB null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St-423/2019-18</izvorni_sadrzaj>
    <derivirana_varijabla naziv="DomainObject.PredzadnjaOdlukaIzPredmeta.Oznaka_1">St-423/2019-18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185</properties:Words>
  <properties:Characters>926</properties:Characters>
  <properties:Lines>41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2019-05-17T12:15:00Z</dcterms:created>
  <dc:creator>Danijela Uzelac</dc:creator>
  <dc:description/>
  <cp:keywords/>
  <cp:lastModifiedBy>Katarina Franjić</cp:lastModifiedBy>
  <cp:lastPrinted>2019-05-20T06:07:00Z</cp:lastPrinted>
  <dcterms:modified xmlns:xsi="http://www.w3.org/2001/XMLSchema-instance" xsi:type="dcterms:W3CDTF">2019-05-20T06:11:00Z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(st-423-19 zaključak ročište radi rasprave.docx)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