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c61b" w14:paraId="940c61b" w:rsidRDefault="002C2E7C" w:rsidP="002C2E7C" w:rsidR="002C2E7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1050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2C2E7C" w:rsidP="002C2E7C" w:rsidR="002C2E7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E7C" w:rsidP="002C2E7C" w:rsidR="002C2E7C">
      <w:r>
        <w:t xml:space="preserve">         REPUBLIKA HRVATSKA</w:t>
      </w:r>
    </w:p>
    <w:p w:rsidRDefault="002C2E7C" w:rsidP="002C2E7C" w:rsidR="002C2E7C">
      <w:r>
        <w:t xml:space="preserve"> TRGOVAČKI SUD U VARAŽDINU</w:t>
      </w:r>
    </w:p>
    <w:p w:rsidRDefault="002C2E7C" w:rsidP="002C2E7C" w:rsidR="002C2E7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jc w:val="center"/>
        <w:rPr>
          <w:lang w:val="hr-HR"/>
        </w:rPr>
      </w:pPr>
    </w:p>
    <w:p w:rsidRDefault="002C2E7C" w:rsidP="002C2E7C" w:rsidR="002C2E7C">
      <w:pPr>
        <w:jc w:val="center"/>
        <w:rPr>
          <w:lang w:val="hr-HR"/>
        </w:rPr>
      </w:pPr>
    </w:p>
    <w:p w:rsidRDefault="002C2E7C" w:rsidP="002C2E7C" w:rsidR="002C2E7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DARIN </w:t>
      </w:r>
      <w:proofErr w:type="spellStart"/>
      <w:r>
        <w:t>d.o.o</w:t>
      </w:r>
      <w:proofErr w:type="spellEnd"/>
      <w:r>
        <w:t xml:space="preserve">., OIB: 71494785532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28,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C2E7C" w:rsidP="002C2E7C" w:rsidR="002C2E7C">
      <w:pPr>
        <w:jc w:val="both"/>
      </w:pPr>
    </w:p>
    <w:p w:rsidRDefault="002C2E7C" w:rsidP="002C2E7C" w:rsidR="002C2E7C">
      <w:pPr>
        <w:jc w:val="both"/>
      </w:pPr>
    </w:p>
    <w:p w:rsidRDefault="002C2E7C" w:rsidP="002C2E7C" w:rsidR="002C2E7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C2E7C" w:rsidP="002C2E7C" w:rsidR="002C2E7C">
      <w:pPr>
        <w:jc w:val="center"/>
        <w:rPr>
          <w:sz w:val="28"/>
          <w:szCs w:val="28"/>
          <w:lang w:val="hr-HR"/>
        </w:rPr>
      </w:pPr>
    </w:p>
    <w:p w:rsidRDefault="002C2E7C" w:rsidP="002C2E7C" w:rsidR="002C2E7C">
      <w:pPr>
        <w:jc w:val="both"/>
        <w:rPr>
          <w:lang w:val="hr-HR"/>
        </w:rPr>
      </w:pPr>
    </w:p>
    <w:p w:rsidRDefault="002C2E7C" w:rsidP="002C2E7C" w:rsidR="002C2E7C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DARIN </w:t>
      </w:r>
      <w:proofErr w:type="spellStart"/>
      <w:r>
        <w:t>d.o.o</w:t>
      </w:r>
      <w:proofErr w:type="spellEnd"/>
      <w:r>
        <w:t xml:space="preserve">., OIB: 71494785532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28,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3.655,61</w:t>
      </w:r>
      <w:r>
        <w:t xml:space="preserve"> kn.</w:t>
      </w:r>
    </w:p>
    <w:p w:rsidRDefault="002C2E7C" w:rsidP="002C2E7C" w:rsidR="002C2E7C">
      <w:pPr>
        <w:jc w:val="both"/>
      </w:pPr>
    </w:p>
    <w:p w:rsidRDefault="002C2E7C" w:rsidP="002C2E7C" w:rsidR="002C2E7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Alen</w:t>
      </w:r>
      <w:proofErr w:type="spellEnd"/>
      <w:r>
        <w:t xml:space="preserve"> </w:t>
      </w:r>
      <w:proofErr w:type="spellStart"/>
      <w:r>
        <w:t>Đurđa</w:t>
      </w:r>
      <w:proofErr w:type="spellEnd"/>
      <w:r>
        <w:t xml:space="preserve">, </w:t>
      </w:r>
      <w:proofErr w:type="spellStart"/>
      <w:r>
        <w:t>Koprivnica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C2E7C" w:rsidP="002C2E7C" w:rsidR="002C2E7C">
      <w:pPr>
        <w:jc w:val="both"/>
      </w:pPr>
    </w:p>
    <w:p w:rsidRDefault="002C2E7C" w:rsidP="002C2E7C" w:rsidR="002C2E7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C2E7C" w:rsidP="002C2E7C" w:rsidR="002C2E7C">
      <w:pPr>
        <w:jc w:val="both"/>
      </w:pPr>
    </w:p>
    <w:p w:rsidRDefault="002C2E7C" w:rsidP="002C2E7C" w:rsidR="002C2E7C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C2E7C" w:rsidP="002C2E7C" w:rsidR="002C2E7C">
      <w:pPr>
        <w:jc w:val="both"/>
      </w:pPr>
    </w:p>
    <w:p w:rsidRDefault="002C2E7C" w:rsidP="002C2E7C" w:rsidR="002C2E7C">
      <w:pPr>
        <w:jc w:val="both"/>
      </w:pPr>
      <w:r>
        <w:tab/>
      </w:r>
    </w:p>
    <w:p w:rsidRDefault="002C2E7C" w:rsidP="002C2E7C" w:rsidR="002C2E7C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jc w:val="both"/>
        <w:outlineLvl w:val="0"/>
        <w:rPr>
          <w:lang w:val="hr-HR"/>
        </w:rPr>
      </w:pPr>
      <w:r>
        <w:rPr>
          <w:lang w:val="hr-HR"/>
        </w:rPr>
        <w:tab/>
        <w:t>Dana 11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DARIN </w:t>
      </w:r>
      <w:proofErr w:type="spellStart"/>
      <w:r>
        <w:t>d.o.o</w:t>
      </w:r>
      <w:proofErr w:type="spellEnd"/>
      <w:r>
        <w:t xml:space="preserve">., OIB: 71494785532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28, </w:t>
      </w:r>
      <w:proofErr w:type="spellStart"/>
      <w:r>
        <w:t>Koprivnica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3.655,61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C2E7C" w:rsidP="002C2E7C" w:rsidR="002C2E7C">
      <w:pPr>
        <w:jc w:val="both"/>
        <w:outlineLvl w:val="0"/>
        <w:rPr>
          <w:lang w:val="hr-HR"/>
        </w:rPr>
      </w:pPr>
    </w:p>
    <w:p w:rsidRDefault="002C2E7C" w:rsidP="002C2E7C" w:rsidR="002C2E7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C2E7C" w:rsidP="002C2E7C" w:rsidR="002C2E7C">
      <w:pPr>
        <w:jc w:val="both"/>
        <w:outlineLvl w:val="0"/>
        <w:rPr>
          <w:lang w:val="hr-HR"/>
        </w:rPr>
      </w:pPr>
    </w:p>
    <w:p w:rsidRDefault="002C2E7C" w:rsidP="002C2E7C" w:rsidR="002C2E7C">
      <w:pPr>
        <w:jc w:val="center"/>
        <w:outlineLvl w:val="0"/>
        <w:rPr>
          <w:lang w:val="hr-HR"/>
        </w:rPr>
      </w:pPr>
    </w:p>
    <w:p w:rsidRDefault="002C2E7C" w:rsidP="002C2E7C" w:rsidR="002C2E7C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2C2E7C" w:rsidP="002C2E7C" w:rsidR="002C2E7C">
      <w:pPr>
        <w:jc w:val="center"/>
        <w:outlineLvl w:val="0"/>
        <w:rPr>
          <w:lang w:val="hr-HR"/>
        </w:rPr>
      </w:pPr>
    </w:p>
    <w:p w:rsidRDefault="002C2E7C" w:rsidP="002C2E7C" w:rsidR="002C2E7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C2E7C" w:rsidP="002C2E7C" w:rsidR="002C2E7C">
      <w:pPr>
        <w:jc w:val="center"/>
        <w:outlineLvl w:val="0"/>
        <w:rPr>
          <w:lang w:val="hr-HR"/>
        </w:rPr>
      </w:pPr>
    </w:p>
    <w:p w:rsidRDefault="002C2E7C" w:rsidP="002C2E7C" w:rsidR="002C2E7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2C2E7C" w:rsidP="002C2E7C" w:rsidR="002C2E7C">
      <w:pPr>
        <w:ind w:firstLine="720" w:left="3600"/>
        <w:outlineLvl w:val="0"/>
        <w:rPr>
          <w:lang w:val="hr-HR"/>
        </w:rPr>
      </w:pPr>
    </w:p>
    <w:p w:rsidRDefault="002C2E7C" w:rsidP="002C2E7C" w:rsidR="002C2E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2C2E7C" w:rsidP="002C2E7C" w:rsidR="002C2E7C">
      <w:pPr>
        <w:ind w:firstLine="720" w:left="3600"/>
        <w:outlineLvl w:val="0"/>
        <w:rPr>
          <w:lang w:val="hr-HR"/>
        </w:rPr>
      </w:pP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outlineLvl w:val="0"/>
        <w:rPr>
          <w:lang w:val="hr-HR"/>
        </w:rPr>
      </w:pPr>
    </w:p>
    <w:p w:rsidRDefault="002C2E7C" w:rsidP="002C2E7C" w:rsidR="002C2E7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C2E7C" w:rsidP="002C2E7C" w:rsidR="002C2E7C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C2E7C" w:rsidP="002C2E7C" w:rsidR="002C2E7C"/>
    <w:p w:rsidRDefault="002C2E7C" w:rsidP="002C2E7C" w:rsidR="002C2E7C"/>
    <w:p w:rsidRDefault="00DA0242" w:rsidP="002C2E7C" w:rsidR="00DA0242" w:rsidRPr="002C2E7C"/>
    <w:sectPr w:rsidSect="00EB0D4C" w:rsidR="00DA0242" w:rsidRPr="002C2E7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E7C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C2E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C2E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22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St-1050/2015-4</izvorni_sadrzaj>
    <derivirana_varijabla naziv="DomainObject.Oznaka_1">St-1050/2015-4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DARIN društvo s ograničenon odgovornošću za trgovinu i usluge</izvorni_sadrzaj>
    <derivirana_varijabla naziv="DomainObject.Predmet.ProtustrankaFormated_1">  DARIN društvo s ograničenon odgovornošću za trgovinu i usluge</derivirana_varijabla>
  </DomainObject.Predmet.ProtustrankaFormated>
  <DomainObject.Predmet.ProtustrankaFormatedOIB>
    <izvorni_sadrzaj>  DARIN društvo s ograničenon odgovornošću za trgovinu i usluge, OIB 71494785532</izvorni_sadrzaj>
    <derivirana_varijabla naziv="DomainObject.Predmet.ProtustrankaFormatedOIB_1">  DARIN društvo s ograničenon odgovornošću za trgovinu i usluge, OIB 71494785532</derivirana_varijabla>
  </DomainObject.Predmet.ProtustrankaFormatedOIB>
  <DomainObject.Predmet.ProtustrankaFormatedWithAdress>
    <izvorni_sadrzaj> DARIN društvo s ograničenon odgovornošću za trgovinu i usluge, Duga ulica 28, 48000 Koprivnica</izvorni_sadrzaj>
    <derivirana_varijabla naziv="DomainObject.Predmet.ProtustrankaFormatedWithAdress_1"> DARIN društvo s ograničenon odgovornošću za trgovinu i usluge, Duga ulica 28, 48000 Koprivnica</derivirana_varijabla>
  </DomainObject.Predmet.ProtustrankaFormatedWithAdress>
  <DomainObject.Predmet.ProtustrankaFormatedWithAdressOIB>
    <izvorni_sadrzaj> DARIN društvo s ograničenon odgovornošću za trgovinu i usluge, OIB 71494785532, Duga ulica 28, 48000 Koprivnica</izvorni_sadrzaj>
    <derivirana_varijabla naziv="DomainObject.Predmet.ProtustrankaFormatedWithAdressOIB_1"> DARIN društvo s ograničenon odgovornošću za trgovinu i usluge, OIB 71494785532, Duga ulica 28, 48000 Koprivnica</derivirana_varijabla>
  </DomainObject.Predmet.ProtustrankaFormatedWithAdressOIB>
  <DomainObject.Predmet.ProtustrankaWithAdress>
    <izvorni_sadrzaj>DARIN društvo s ograničenon odgovornošću za trgovinu i usluge Duga ulica 28, 48000 Koprivnica</izvorni_sadrzaj>
    <derivirana_varijabla naziv="DomainObject.Predmet.ProtustrankaWithAdress_1">DARIN društvo s ograničenon odgovornošću za trgovinu i usluge Duga ulica 28, 48000 Koprivnica</derivirana_varijabla>
  </DomainObject.Predmet.ProtustrankaWithAdress>
  <DomainObject.Predmet.ProtustrankaWithAdressOIB>
    <izvorni_sadrzaj>DARIN društvo s ograničenon odgovornošću za trgovinu i usluge, OIB 71494785532, Duga ulica 28, 48000 Koprivnica</izvorni_sadrzaj>
    <derivirana_varijabla naziv="DomainObject.Predmet.ProtustrankaWithAdressOIB_1">DARIN društvo s ograničenon odgovornošću za trgovinu i usluge, OIB 71494785532, Duga ulica 28, 48000 Koprivnica</derivirana_varijabla>
  </DomainObject.Predmet.ProtustrankaWithAdressOIB>
  <DomainObject.Predmet.ProtustrankaNazivFormated>
    <izvorni_sadrzaj>DARIN društvo s ograničenon odgovornošću za trgovinu i usluge</izvorni_sadrzaj>
    <derivirana_varijabla naziv="DomainObject.Predmet.ProtustrankaNazivFormated_1">DARIN društvo s ograničenon odgovornošću za trgovinu i usluge</derivirana_varijabla>
  </DomainObject.Predmet.ProtustrankaNazivFormated>
  <DomainObject.Predmet.ProtustrankaNazivFormatedOIB>
    <izvorni_sadrzaj>DARIN društvo s ograničenon odgovornošću za trgovinu i usluge, OIB 71494785532</izvorni_sadrzaj>
    <derivirana_varijabla naziv="DomainObject.Predmet.ProtustrankaNazivFormatedOIB_1">DARIN društvo s ograničenon odgovornošću za trgovinu i usluge, OIB 71494785532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3655.61</izvorni_sadrzaj>
    <derivirana_varijabla naziv="DomainObject.Predmet.TrenutnaVrijednost_1">3655.61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DARIN društvo s ograničenon odgovornošću za trgovinu i usluge</item>
    </izvorni_sadrzaj>
    <derivirana_varijabla naziv="DomainObject.Predmet.ProtuStrankaListFormated_1">
      <item>DARIN društvo s ograničenon odgovornošću za trgovinu i usluge</item>
    </derivirana_varijabla>
  </DomainObject.Predmet.ProtuStrankaListFormated>
  <DomainObject.Predmet.ProtuStrankaListFormatedOIB>
    <izvorni_sadrzaj>
      <item>DARIN društvo s ograničenon odgovornošću za trgovinu i usluge, OIB 71494785532</item>
    </izvorni_sadrzaj>
    <derivirana_varijabla naziv="DomainObject.Predmet.ProtuStrankaListFormatedOIB_1">
      <item>DARIN društvo s ograničenon odgovornošću za trgovinu i usluge, OIB 71494785532</item>
    </derivirana_varijabla>
  </DomainObject.Predmet.ProtuStrankaListFormatedOIB>
  <DomainObject.Predmet.ProtuStrankaListFormatedWithAdress>
    <izvorni_sadrzaj>
      <item>DARIN društvo s ograničenon odgovornošću za trgovinu i usluge, Duga ulica 28, 48000 Koprivnica</item>
    </izvorni_sadrzaj>
    <derivirana_varijabla naziv="DomainObject.Predmet.ProtuStrankaListFormatedWithAdress_1">
      <item>DARIN društvo s ograničenon odgovornošću za trgovinu i usluge, Duga ulica 28, 48000 Koprivnica</item>
    </derivirana_varijabla>
  </DomainObject.Predmet.ProtuStrankaListFormatedWithAdress>
  <DomainObject.Predmet.ProtuStrankaListFormatedWithAdressOIB>
    <izvorni_sadrzaj>
      <item>DARIN društvo s ograničenon odgovornošću za trgovinu i usluge, OIB 71494785532, Duga ulica 28, 48000 Koprivnica</item>
    </izvorni_sadrzaj>
    <derivirana_varijabla naziv="DomainObject.Predmet.ProtuStrankaListFormatedWithAdressOIB_1">
      <item>DARIN društvo s ograničenon odgovornošću za trgovinu i usluge, OIB 71494785532, Duga ulica 28, 48000 Koprivnica</item>
    </derivirana_varijabla>
  </DomainObject.Predmet.ProtuStrankaListFormatedWithAdressOIB>
  <DomainObject.Predmet.ProtuStrankaListNazivFormated>
    <izvorni_sadrzaj>
      <item>DARIN društvo s ograničenon odgovornošću za trgovinu i usluge</item>
    </izvorni_sadrzaj>
    <derivirana_varijabla naziv="DomainObject.Predmet.ProtuStrankaListNazivFormated_1">
      <item>DARIN društvo s ograničenon odgovornošću za trgovinu i usluge</item>
    </derivirana_varijabla>
  </DomainObject.Predmet.ProtuStrankaListNazivFormated>
  <DomainObject.Predmet.ProtuStrankaListNazivFormatedOIB>
    <izvorni_sadrzaj>
      <item>DARIN društvo s ograničenon odgovornošću za trgovinu i usluge, OIB 71494785532</item>
    </izvorni_sadrzaj>
    <derivirana_varijabla naziv="DomainObject.Predmet.ProtuStrankaListNazivFormatedOIB_1">
      <item>DARIN društvo s ograničenon odgovornošću za trgovinu i usluge, OIB 71494785532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St-1050/2015-4</izvorni_sadrzaj>
    <derivirana_varijabla naziv="DomainObject.PoslovniBrojDokumenta_1">St-1050/2015-4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DARIN društvo s ograničenon odgovornošću za trgovinu i usluge</izvorni_sadrzaj>
    <derivirana_varijabla naziv="DomainObject.Predmet.ProtustrankaIDrugi_1">DARIN društvo s ograničenon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DARIN društvo s ograničenon odgovornošću za trgovinu i usluge, OIB 71494785532, Duga ulica 28, 48000 Koprivnica</izvorni_sadrzaj>
    <derivirana_varijabla naziv="DomainObject.Predmet.ProtustrankaIDrugiAdressOIB_1">DARIN društvo s ograničenon odgovornošću za trgovinu i usluge, OIB 71494785532, Duga ulica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DARIN društvo s ograničenon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DARIN društvo s ograničenon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DARIN društvo s ograničenon odgovornošću za trgovinu i usluge, OIB 71494785532, Duga ulica 28,48000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DARIN društvo s ograničenon odgovornošću za trgovinu i usluge, OIB 71494785532, Duga ulica 28,48000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2E935-6C8A-4C1D-8107-0E075F722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2441</properties:Characters>
  <properties:Lines>75</properties:Lines>
  <properties:Paragraphs>19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2016-03-08T07:58:00Z</cp:lastPrinted>
  <dcterms:modified xmlns:xsi="http://www.w3.org/2001/XMLSchema-instance" xsi:type="dcterms:W3CDTF">2016-03-08T07:58:00Z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