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21de" w14:paraId="52f21d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366D8">
        <w:t>832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366D8">
        <w:t>NARODNI LIST novinsko-izdavačka i trgovačka djelatnost d.d., Zadar, Poljana Zemaljskog Odbora 2, OIB: 22841683000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47B4B">
        <w:t>09.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366D8">
        <w:t>NARODNI LIST novinsko-izdavačka i trgovačka djelatnost d.d., Zadar, Poljana Zemaljskog Odbora 2, OIB: 22841683000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47B4B" w:rsidP="00A70A5D" w:rsidR="000A6B55">
      <w:pPr>
        <w:jc w:val="center"/>
      </w:pPr>
      <w:r>
        <w:t>30.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0366D8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47B4B" w:rsidP="000A6B55" w:rsidR="000A6B55">
      <w:pPr>
        <w:jc w:val="center"/>
      </w:pPr>
      <w:r>
        <w:t>30.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08,</w:t>
      </w:r>
      <w:r w:rsidR="000366D8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366D8">
        <w:t>NARODNI LIST novinsko-izdavačka i trgovačka djelatnost d.d.,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</w:t>
      </w:r>
      <w:r w:rsidR="00245588" w:rsidRPr="006A6907">
        <w:lastRenderedPageBreak/>
        <w:t xml:space="preserve">ima evidentirane neizvršene osnove za plaćanje u neprekinutom razdoblju od </w:t>
      </w:r>
      <w:r w:rsidR="000366D8">
        <w:t>3230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366D8">
        <w:t>2.876.972,08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47B4B">
        <w:t>09.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366D8">
        <w:t>NARODNI LIST novinsko-izdavačka i trgovačka djelatnost d.d., Zadar</w:t>
      </w:r>
      <w:r w:rsidR="000366D8" w:rsidRPr="00F60CD9">
        <w:t xml:space="preserve"> </w:t>
      </w:r>
      <w:r w:rsidR="000366D8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366D8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NOVELA ŠKULIĆ-PERINOVIĆ, Zadar, Obala kneza Trpimira 9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2F8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366D8">
      <w:t>832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2F85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NARODNI LIST novinsko-izdavačka i trgovačka djelatnost dioničko društvo</izvorni_sadrzaj>
    <derivirana_varijabla naziv="DomainObject.Predmet.ProtustrankaFormated_1">  NARODNI LIST novinsko-izdavačka i trgovačka djelatnost dioničko društvo</derivirana_varijabla>
  </DomainObject.Predmet.ProtustrankaFormated>
  <DomainObject.Predmet.ProtustrankaFormatedOIB>
    <izvorni_sadrzaj>  NARODNI LIST novinsko-izdavačka i trgovačka djelatnost dioničko društvo, OIB 22841683000</izvorni_sadrzaj>
    <derivirana_varijabla naziv="DomainObject.Predmet.ProtustrankaFormatedOIB_1">  NARODNI LIST novinsko-izdavačka i trgovačka djelatnost dioničko društvo, OIB 22841683000</derivirana_varijabla>
  </DomainObject.Predmet.ProtustrankaFormatedOIB>
  <DomainObject.Predmet.ProtustrankaFormatedWithAdress>
    <izvorni_sadrzaj> NARODNI LIST novinsko-izdavačka i trgovačka djelatnost dioničko društvo, Poljana Zemaljskog Odbora 2, 23000 Zadar</izvorni_sadrzaj>
    <derivirana_varijabla naziv="DomainObject.Predmet.ProtustrankaFormatedWithAdress_1"> NARODNI LIST novinsko-izdavačka i trgovačka djelatnost dioničko društvo, Poljana Zemaljskog Odbora 2, 23000 Zadar</derivirana_varijabla>
  </DomainObject.Predmet.ProtustrankaFormatedWithAdress>
  <DomainObject.Predmet.ProtustrankaFormatedWithAdressOIB>
    <izvorni_sadrzaj> NARODNI LIST novinsko-izdavačka i trgovačka djelatnost dioničko društvo, OIB 22841683000, Poljana Zemaljskog Odbora 2, 23000 Zadar</izvorni_sadrzaj>
    <derivirana_varijabla naziv="DomainObject.Predmet.ProtustrankaFormatedWithAdressOIB_1"> NARODNI LIST novinsko-izdavačka i trgovačka djelatnost dioničko društvo, OIB 22841683000, Poljana Zemaljskog Odbora 2, 23000 Zadar</derivirana_varijabla>
  </DomainObject.Predmet.ProtustrankaFormatedWithAdressOIB>
  <DomainObject.Predmet.ProtustrankaWithAdress>
    <izvorni_sadrzaj>NARODNI LIST novinsko-izdavačka i trgovačka djelatnost dioničko društvo Poljana Zemaljskog Odbora 2, 23000 Zadar</izvorni_sadrzaj>
    <derivirana_varijabla naziv="DomainObject.Predmet.ProtustrankaWithAdress_1">NARODNI LIST novinsko-izdavačka i trgovačka djelatnost dioničko društvo Poljana Zemaljskog Odbora 2, 23000 Zadar</derivirana_varijabla>
  </DomainObject.Predmet.ProtustrankaWithAdress>
  <DomainObject.Predmet.ProtustrankaWithAdressOIB>
    <izvorni_sadrzaj>NARODNI LIST novinsko-izdavačka i trgovačka djelatnost dioničko društvo, OIB 22841683000, Poljana Zemaljskog Odbora 2, 23000 Zadar</izvorni_sadrzaj>
    <derivirana_varijabla naziv="DomainObject.Predmet.ProtustrankaWithAdressOIB_1">NARODNI LIST novinsko-izdavačka i trgovačka djelatnost dioničko društvo, OIB 22841683000, Poljana Zemaljskog Odbora 2, 23000 Zadar</derivirana_varijabla>
  </DomainObject.Predmet.ProtustrankaWithAdressOIB>
  <DomainObject.Predmet.ProtustrankaNazivFormated>
    <izvorni_sadrzaj>NARODNI LIST novinsko-izdavačka i trgovačka djelatnost dioničko društvo</izvorni_sadrzaj>
    <derivirana_varijabla naziv="DomainObject.Predmet.ProtustrankaNazivFormated_1">NARODNI LIST novinsko-izdavačka i trgovačka djelatnost dioničko društvo</derivirana_varijabla>
  </DomainObject.Predmet.ProtustrankaNazivFormated>
  <DomainObject.Predmet.ProtustrankaNazivFormatedOIB>
    <izvorni_sadrzaj>NARODNI LIST novinsko-izdavačka i trgovačka djelatnost dioničko društvo, OIB 22841683000</izvorni_sadrzaj>
    <derivirana_varijabla naziv="DomainObject.Predmet.ProtustrankaNazivFormatedOIB_1">NARODNI LIST novinsko-izdavačka i trgovačka djelatnost dioničko društvo, OIB 22841683000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2876972.08</izvorni_sadrzaj>
    <derivirana_varijabla naziv="DomainObject.Predmet.TrenutnaVrijednost_1">2876972.08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NARODNI LIST novinsko-izdavačka i trgovačka djelatnost dioničko društvo</item>
    </izvorni_sadrzaj>
    <derivirana_varijabla naziv="DomainObject.Predmet.ProtuStrankaListFormated_1">
      <item>NARODNI LIST novinsko-izdavačka i trgovačka djelatnost dioničko društvo</item>
    </derivirana_varijabla>
  </DomainObject.Predmet.ProtuStrankaListFormated>
  <DomainObject.Predmet.ProtuStrankaListFormatedOIB>
    <izvorni_sadrzaj>
      <item>NARODNI LIST novinsko-izdavačka i trgovačka djelatnost dioničko društvo, OIB 22841683000</item>
    </izvorni_sadrzaj>
    <derivirana_varijabla naziv="DomainObject.Predmet.ProtuStrankaListFormatedOIB_1">
      <item>NARODNI LIST novinsko-izdavačka i trgovačka djelatnost dioničko društvo, OIB 22841683000</item>
    </derivirana_varijabla>
  </DomainObject.Predmet.ProtuStrankaListFormatedOIB>
  <DomainObject.Predmet.ProtuStrankaListFormatedWithAdress>
    <izvorni_sadrzaj>
      <item>NARODNI LIST novinsko-izdavačka i trgovačka djelatnost dioničko društvo, Poljana Zemaljskog Odbora 2, 23000 Zadar</item>
    </izvorni_sadrzaj>
    <derivirana_varijabla naziv="DomainObject.Predmet.ProtuStrankaListFormatedWithAdress_1">
      <item>NARODNI LIST novinsko-izdavačka i trgovačka djelatnost dioničko društvo, Poljana Zemaljskog Odbora 2, 23000 Zadar</item>
    </derivirana_varijabla>
  </DomainObject.Predmet.ProtuStrankaListFormatedWithAdress>
  <DomainObject.Predmet.ProtuStrankaListFormatedWithAdressOIB>
    <izvorni_sadrzaj>
      <item>NARODNI LIST novinsko-izdavačka i trgovačka djelatnost dioničko društvo, OIB 22841683000, Poljana Zemaljskog Odbora 2, 23000 Zadar</item>
    </izvorni_sadrzaj>
    <derivirana_varijabla naziv="DomainObject.Predmet.ProtuStrankaListFormatedWithAdressOIB_1">
      <item>NARODNI LIST novinsko-izdavačka i trgovačka djelatnost dioničko društvo, OIB 22841683000, Poljana Zemaljskog Odbora 2, 23000 Zadar</item>
    </derivirana_varijabla>
  </DomainObject.Predmet.ProtuStrankaListFormatedWithAdressOIB>
  <DomainObject.Predmet.ProtuStrankaListNazivFormated>
    <izvorni_sadrzaj>
      <item>NARODNI LIST novinsko-izdavačka i trgovačka djelatnost dioničko društvo</item>
    </izvorni_sadrzaj>
    <derivirana_varijabla naziv="DomainObject.Predmet.ProtuStrankaListNazivFormated_1">
      <item>NARODNI LIST novinsko-izdavačka i trgovačka djelatnost dioničko društvo</item>
    </derivirana_varijabla>
  </DomainObject.Predmet.ProtuStrankaListNazivFormated>
  <DomainObject.Predmet.ProtuStrankaListNazivFormatedOIB>
    <izvorni_sadrzaj>
      <item>NARODNI LIST novinsko-izdavačka i trgovačka djelatnost dioničko društvo, OIB 22841683000</item>
    </izvorni_sadrzaj>
    <derivirana_varijabla naziv="DomainObject.Predmet.ProtuStrankaListNazivFormatedOIB_1">
      <item>NARODNI LIST novinsko-izdavačka i trgovačka djelatnost dioničko društvo, OIB 22841683000</item>
    </derivirana_varijabla>
  </DomainObject.Predmet.ProtuStrankaListNazivFormatedOIB>
  <DomainObject.Predmet.OstaliListFormated>
    <izvorni_sadrzaj>
      <item>Novela Škulić-perinović</item>
    </izvorni_sadrzaj>
    <derivirana_varijabla naziv="DomainObject.Predmet.OstaliListFormated_1">
      <item>Novela Škulić-perinović</item>
    </derivirana_varijabla>
  </DomainObject.Predmet.OstaliListFormated>
  <DomainObject.Predmet.OstaliListFormatedOIB>
    <izvorni_sadrzaj>
      <item>Novela Škulić-perinović, OIB 48148782057</item>
    </izvorni_sadrzaj>
    <derivirana_varijabla naziv="DomainObject.Predmet.OstaliListFormatedOIB_1">
      <item>Novela Škulić-perinović, OIB 48148782057</item>
    </derivirana_varijabla>
  </DomainObject.Predmet.OstaliListFormatedOIB>
  <DomainObject.Predmet.OstaliListFormatedWithAdress>
    <izvorni_sadrzaj>
      <item>Novela Škulić-perinović, Obala Kneza Trpimira 9, 23000 Zadar</item>
    </izvorni_sadrzaj>
    <derivirana_varijabla naziv="DomainObject.Predmet.OstaliListFormatedWithAdress_1">
      <item>Novela Škulić-perinović, Obala Kneza Trpimira 9, 23000 Zadar</item>
    </derivirana_varijabla>
  </DomainObject.Predmet.OstaliListFormatedWithAdress>
  <DomainObject.Predmet.OstaliListFormatedWithAdressOIB>
    <izvorni_sadrzaj>
      <item>Novela Škulić-perinović, OIB 48148782057, Obala Kneza Trpimira 9, 23000 Zadar</item>
    </izvorni_sadrzaj>
    <derivirana_varijabla naziv="DomainObject.Predmet.OstaliListFormatedWithAdressOIB_1">
      <item>Novela Škulić-perinović, OIB 48148782057, Obala Kneza Trpimira 9, 23000 Zadar</item>
    </derivirana_varijabla>
  </DomainObject.Predmet.OstaliListFormatedWithAdressOIB>
  <DomainObject.Predmet.OstaliListNazivFormated>
    <izvorni_sadrzaj>
      <item>Novela Škulić-perinović</item>
    </izvorni_sadrzaj>
    <derivirana_varijabla naziv="DomainObject.Predmet.OstaliListNazivFormated_1">
      <item>Novela Škulić-perinović</item>
    </derivirana_varijabla>
  </DomainObject.Predmet.OstaliListNazivFormated>
  <DomainObject.Predmet.OstaliListNazivFormatedOIB>
    <izvorni_sadrzaj>
      <item>Novela Škulić-perinović, OIB 48148782057</item>
    </izvorni_sadrzaj>
    <derivirana_varijabla naziv="DomainObject.Predmet.OstaliListNazivFormatedOIB_1">
      <item>Novela Škulić-perinović, OIB 48148782057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NARODNI LIST novinsko-izdavačka i trgovačka djelatnost dioničko društvo</izvorni_sadrzaj>
    <derivirana_varijabla naziv="DomainObject.Predmet.ProtustrankaIDrugi_1">NARODNI LIST novinsko-izdavačka i trgovačka djelatnost dioničko društvo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NARODNI LIST novinsko-izdavačka i trgovačka djelatnost dioničko društvo, OIB 22841683000, Poljana Zemaljskog Odbora 2, 23000 Zadar</izvorni_sadrzaj>
    <derivirana_varijabla naziv="DomainObject.Predmet.ProtustrankaIDrugiAdressOIB_1">NARODNI LIST novinsko-izdavačka i trgovačka djelatnost dioničko društvo, OIB 22841683000, Poljana Zemaljskog Odbora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NARODNI LIST novinsko-izdavačka i trgovačka djelatnost dioničko društvo</item>
      <item>Novela Škulić-perinović</item>
    </izvorni_sadrzaj>
    <derivirana_varijabla naziv="DomainObject.Predmet.SudioniciListNaziv_1">
      <item>Financijska agencija</item>
      <item>NARODNI LIST novinsko-izdavačka i trgovačka djelatnost dioničko društvo</item>
      <item>Novela Škulić-perinović</item>
    </derivirana_varijabla>
  </DomainObject.Predmet.SudioniciListNaziv>
  <DomainObject.Predmet.SudioniciListAdressOIB>
    <izvorni_sadrzaj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izvorni_sadrzaj>
    <derivirana_varijabla naziv="DomainObject.Predmet.SudioniciListAdressOIB_1"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22841683000</item>
      <item>, OIB 48148782057</item>
    </izvorni_sadrzaj>
    <derivirana_varijabla naziv="DomainObject.Predmet.SudioniciListNazivOIB_1">
      <item>, OIB 85821130368</item>
      <item>, OIB 22841683000</item>
      <item>, OIB 48148782057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61302-E53D-4715-92B9-C1333AE72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2038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2016-06-08T10:54:00Z</dcterms:created>
  <dc:creator>Administrator</dc:creator>
  <cp:lastModifiedBy>wsadmin</cp:lastModifiedBy>
  <cp:lastPrinted>2016-03-18T09:50:00Z</cp:lastPrinted>
  <dcterms:modified xmlns:xsi="http://www.w3.org/2001/XMLSchema-instance" xsi:type="dcterms:W3CDTF">2016-06-10T12:45:00Z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