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e6287" w14:paraId="b9e6287" w:rsidRDefault="00181D83" w:rsidP="00181D83" w:rsidR="00181D83" w:rsidRPr="00C47994">
      <w:pPr>
        <w:jc w:val="both"/>
        <w15:collapsed w:val="false"/>
      </w:pPr>
      <w:bookmarkStart w:name="_GoBack" w:id="0"/>
      <w:bookmarkEnd w:id="0"/>
      <w:r w:rsidRPr="00181D83">
        <w:rPr>
          <w:color w:val="FF0000"/>
        </w:rPr>
        <w:t xml:space="preserve">   </w:t>
      </w:r>
      <w:r w:rsidRPr="00C47994">
        <w:t>REPUBLIKA HRVATSKA</w:t>
      </w:r>
    </w:p>
    <w:p w:rsidRDefault="00181D83" w:rsidP="00181D83" w:rsidR="00181D83" w:rsidRPr="00C47994">
      <w:pPr>
        <w:jc w:val="both"/>
      </w:pPr>
      <w:r w:rsidRPr="00C47994">
        <w:t xml:space="preserve">TRGOVAČKI SUD U </w:t>
      </w:r>
      <w:proofErr w:type="spellStart"/>
      <w:r w:rsidRPr="00C47994">
        <w:t>PAZINU</w:t>
      </w:r>
      <w:proofErr w:type="spellEnd"/>
    </w:p>
    <w:p w:rsidRDefault="00181D83" w:rsidP="00181D83" w:rsidR="00181D83" w:rsidRPr="00C47994">
      <w:pPr>
        <w:jc w:val="both"/>
      </w:pPr>
      <w:r w:rsidRPr="00C47994">
        <w:t xml:space="preserve">           Pazin, </w:t>
      </w:r>
      <w:proofErr w:type="spellStart"/>
      <w:r w:rsidRPr="00C47994">
        <w:t>Dršćevka</w:t>
      </w:r>
      <w:proofErr w:type="spellEnd"/>
      <w:r w:rsidRPr="00C47994">
        <w:t xml:space="preserve"> 1</w:t>
      </w:r>
      <w:r w:rsidRPr="00C47994">
        <w:tab/>
      </w:r>
      <w:r w:rsidRPr="00C47994">
        <w:tab/>
      </w:r>
      <w:r w:rsidRPr="00C47994">
        <w:tab/>
      </w:r>
      <w:r w:rsidRPr="00C47994">
        <w:tab/>
        <w:t xml:space="preserve">                    </w:t>
      </w:r>
    </w:p>
    <w:p w:rsidRDefault="00181D83" w:rsidP="00181D83" w:rsidR="00181D83" w:rsidRPr="00C47994">
      <w:pPr>
        <w:jc w:val="both"/>
      </w:pPr>
    </w:p>
    <w:p w:rsidRDefault="00181D83" w:rsidP="00181D83" w:rsidR="00181D83" w:rsidRPr="00C47994">
      <w:pPr>
        <w:jc w:val="both"/>
      </w:pPr>
    </w:p>
    <w:p w:rsidRDefault="00181D83" w:rsidP="00181D83" w:rsidR="00181D83" w:rsidRPr="00C47994">
      <w:pPr>
        <w:jc w:val="center"/>
      </w:pPr>
      <w:r w:rsidRPr="00C47994">
        <w:t>POZIV ZA ROČIŠTE</w:t>
      </w:r>
    </w:p>
    <w:p w:rsidRDefault="00181D83" w:rsidP="00181D83" w:rsidR="00181D83" w:rsidRPr="00C47994">
      <w:pPr>
        <w:jc w:val="center"/>
      </w:pPr>
      <w:r w:rsidRPr="00C47994">
        <w:t xml:space="preserve">ZA DIOBU </w:t>
      </w:r>
      <w:proofErr w:type="spellStart"/>
      <w:r w:rsidRPr="00C47994">
        <w:t>KUPOVNINE</w:t>
      </w:r>
      <w:proofErr w:type="spellEnd"/>
    </w:p>
    <w:p w:rsidRDefault="00181D83" w:rsidP="00181D83" w:rsidR="00181D83" w:rsidRPr="00C47994"/>
    <w:p w:rsidRDefault="00181D83" w:rsidP="00181D83" w:rsidR="00181D83" w:rsidRPr="00C47994">
      <w:pPr>
        <w:jc w:val="both"/>
      </w:pPr>
      <w:r w:rsidRPr="00C47994">
        <w:tab/>
        <w:t xml:space="preserve">Temeljem čl. </w:t>
      </w:r>
      <w:proofErr w:type="spellStart"/>
      <w:r w:rsidRPr="00C47994">
        <w:t>117</w:t>
      </w:r>
      <w:proofErr w:type="spellEnd"/>
      <w:r w:rsidRPr="00C47994">
        <w:t xml:space="preserve">. st. 1. i 2. Ovršnog zakona, pozivate se na ročište za diobu </w:t>
      </w:r>
      <w:proofErr w:type="spellStart"/>
      <w:r w:rsidRPr="00C47994">
        <w:t>kupovnine</w:t>
      </w:r>
      <w:proofErr w:type="spellEnd"/>
      <w:r w:rsidRPr="00C47994">
        <w:t xml:space="preserve"> u stečajnom postupku nad dužnikom </w:t>
      </w:r>
      <w:proofErr w:type="spellStart"/>
      <w:r w:rsidR="00C47994">
        <w:t>IR.ZA</w:t>
      </w:r>
      <w:proofErr w:type="spellEnd"/>
      <w:r w:rsidR="00C47994">
        <w:t xml:space="preserve"> d.o.o. u stečaju Labin, Rudarska 5, </w:t>
      </w:r>
      <w:proofErr w:type="spellStart"/>
      <w:r w:rsidR="00C47994">
        <w:t>OIB</w:t>
      </w:r>
      <w:proofErr w:type="spellEnd"/>
      <w:r w:rsidR="00C47994">
        <w:t xml:space="preserve">: </w:t>
      </w:r>
      <w:proofErr w:type="spellStart"/>
      <w:r w:rsidR="00C47994">
        <w:t>29682048894</w:t>
      </w:r>
      <w:proofErr w:type="spellEnd"/>
      <w:r w:rsidRPr="00C47994">
        <w:t xml:space="preserve">, koje će se održati kod ovog suda dana </w:t>
      </w:r>
    </w:p>
    <w:p w:rsidRDefault="00181D83" w:rsidP="00181D83" w:rsidR="00181D83" w:rsidRPr="00C47994">
      <w:pPr>
        <w:jc w:val="both"/>
      </w:pPr>
    </w:p>
    <w:p w:rsidRDefault="00C47994" w:rsidP="00181D83" w:rsidR="00181D83" w:rsidRPr="00C47994">
      <w:pPr>
        <w:jc w:val="center"/>
      </w:pPr>
      <w:r>
        <w:t xml:space="preserve">7. ožujka </w:t>
      </w:r>
      <w:proofErr w:type="spellStart"/>
      <w:r>
        <w:t>2017</w:t>
      </w:r>
      <w:proofErr w:type="spellEnd"/>
      <w:r w:rsidR="00181D83" w:rsidRPr="00C47994">
        <w:t xml:space="preserve">. godine u </w:t>
      </w:r>
      <w:proofErr w:type="spellStart"/>
      <w:r>
        <w:t>10</w:t>
      </w:r>
      <w:proofErr w:type="spellEnd"/>
      <w:r w:rsidR="00181D83" w:rsidRPr="00C47994">
        <w:t>:</w:t>
      </w:r>
      <w:proofErr w:type="spellStart"/>
      <w:r>
        <w:t>2</w:t>
      </w:r>
      <w:r w:rsidR="00181D83" w:rsidRPr="00C47994">
        <w:t>0</w:t>
      </w:r>
      <w:proofErr w:type="spellEnd"/>
      <w:r w:rsidR="00181D83" w:rsidRPr="00C47994">
        <w:t xml:space="preserve"> sati</w:t>
      </w:r>
    </w:p>
    <w:p w:rsidRDefault="00181D83" w:rsidP="00181D83" w:rsidR="00181D83" w:rsidRPr="00C47994">
      <w:pPr>
        <w:jc w:val="center"/>
      </w:pPr>
      <w:r w:rsidRPr="00C47994">
        <w:t xml:space="preserve">u zgradi Trgovačkog suda u Pazinu, </w:t>
      </w:r>
      <w:proofErr w:type="spellStart"/>
      <w:r w:rsidRPr="00C47994">
        <w:t>Dršćevka</w:t>
      </w:r>
      <w:proofErr w:type="spellEnd"/>
      <w:r w:rsidRPr="00C47994">
        <w:t xml:space="preserve"> 1, soba broj II.</w:t>
      </w:r>
    </w:p>
    <w:p w:rsidRDefault="00181D83" w:rsidP="00181D83" w:rsidR="00181D83" w:rsidRPr="00C47994"/>
    <w:p w:rsidRDefault="00181D83" w:rsidP="00181D83" w:rsidR="00181D83" w:rsidRPr="00C47994">
      <w:pPr>
        <w:jc w:val="both"/>
      </w:pPr>
      <w:r w:rsidRPr="00C47994">
        <w:tab/>
        <w:t xml:space="preserve">Stranka, odnosno sudionik može imenovati punomoćnika (čl. </w:t>
      </w:r>
      <w:proofErr w:type="spellStart"/>
      <w:r w:rsidRPr="00C47994">
        <w:t>89</w:t>
      </w:r>
      <w:proofErr w:type="spellEnd"/>
      <w:r w:rsidRPr="00C47994">
        <w:t xml:space="preserve">. </w:t>
      </w:r>
      <w:proofErr w:type="spellStart"/>
      <w:r w:rsidRPr="00C47994">
        <w:t>ZPP</w:t>
      </w:r>
      <w:proofErr w:type="spellEnd"/>
      <w:r w:rsidRPr="00C47994">
        <w:t>-a).</w:t>
      </w:r>
    </w:p>
    <w:p w:rsidRDefault="00181D83" w:rsidP="00181D83" w:rsidR="00181D83" w:rsidRPr="00C47994">
      <w:pPr>
        <w:jc w:val="both"/>
      </w:pPr>
    </w:p>
    <w:p w:rsidRDefault="00181D83" w:rsidP="00181D83" w:rsidR="00181D83" w:rsidRPr="00C47994">
      <w:pPr>
        <w:jc w:val="both"/>
      </w:pPr>
      <w:r w:rsidRPr="00C47994">
        <w:tab/>
        <w:t>UPOZORENJE:</w:t>
      </w:r>
    </w:p>
    <w:p w:rsidRDefault="00181D83" w:rsidP="00181D83" w:rsidR="00181D83" w:rsidRPr="00C47994">
      <w:pPr>
        <w:jc w:val="both"/>
      </w:pPr>
    </w:p>
    <w:p w:rsidRDefault="00181D83" w:rsidP="00181D83" w:rsidR="00181D83" w:rsidRPr="00C47994">
      <w:pPr>
        <w:jc w:val="both"/>
      </w:pPr>
      <w:r w:rsidRPr="00C47994">
        <w:tab/>
        <w:t>Tražbina vjerovnika koji ne dođe na ročište uzet će se prema stanju koje proizlazi iz zemljišnih knjiga i spisa.</w:t>
      </w:r>
    </w:p>
    <w:p w:rsidRDefault="00181D83" w:rsidP="00181D83" w:rsidR="00181D83" w:rsidRPr="00C47994">
      <w:pPr>
        <w:jc w:val="both"/>
      </w:pPr>
      <w:r w:rsidRPr="00C47994">
        <w:tab/>
        <w:t xml:space="preserve">Najkasnije na ročištu za diobu osobe pozvane na ročište mogu drugom osporiti tražbinu, njezinu visinu i red namirenja (čl. </w:t>
      </w:r>
      <w:proofErr w:type="spellStart"/>
      <w:r w:rsidRPr="00C47994">
        <w:t>117</w:t>
      </w:r>
      <w:proofErr w:type="spellEnd"/>
      <w:r w:rsidRPr="00C47994">
        <w:t xml:space="preserve">. st. 3. </w:t>
      </w:r>
      <w:proofErr w:type="spellStart"/>
      <w:r w:rsidRPr="00C47994">
        <w:t>OZ</w:t>
      </w:r>
      <w:proofErr w:type="spellEnd"/>
      <w:r w:rsidRPr="00C47994">
        <w:t>-a).</w:t>
      </w:r>
    </w:p>
    <w:p w:rsidRDefault="00181D83" w:rsidP="00181D83" w:rsidR="00181D83" w:rsidRPr="00C47994">
      <w:pPr>
        <w:jc w:val="both"/>
      </w:pPr>
      <w:r w:rsidRPr="00C47994">
        <w:tab/>
        <w:t>Prijedlozi, izjave i prigovori ne mogu se davati, odnosno podnositi ako se propusti rok, odnosno izostane s ročišta na kojem ih je trebalo dati ili podnijeti.</w:t>
      </w:r>
    </w:p>
    <w:p w:rsidRDefault="00181D83" w:rsidP="00181D83" w:rsidR="00181D83" w:rsidRPr="00C47994">
      <w:pPr>
        <w:jc w:val="both"/>
      </w:pPr>
    </w:p>
    <w:p w:rsidRDefault="00181D83" w:rsidP="00181D83" w:rsidR="00181D83" w:rsidRPr="00C47994">
      <w:pPr>
        <w:jc w:val="center"/>
      </w:pPr>
      <w:r w:rsidRPr="00C47994">
        <w:t xml:space="preserve">U Pazinu, dana </w:t>
      </w:r>
      <w:proofErr w:type="spellStart"/>
      <w:r w:rsidR="00C47994">
        <w:t>20</w:t>
      </w:r>
      <w:proofErr w:type="spellEnd"/>
      <w:r w:rsidR="00C47994">
        <w:t xml:space="preserve">. veljače </w:t>
      </w:r>
      <w:proofErr w:type="spellStart"/>
      <w:r w:rsidR="00C47994">
        <w:t>2017</w:t>
      </w:r>
      <w:proofErr w:type="spellEnd"/>
      <w:r w:rsidRPr="00C47994">
        <w:t>. godine</w:t>
      </w:r>
    </w:p>
    <w:p w:rsidRDefault="00181D83" w:rsidP="00181D83" w:rsidR="00181D83" w:rsidRPr="00C47994">
      <w:pPr>
        <w:jc w:val="center"/>
      </w:pPr>
    </w:p>
    <w:p w:rsidRDefault="00181D83" w:rsidP="00181D83" w:rsidR="00181D83" w:rsidRPr="00C47994">
      <w:pPr>
        <w:jc w:val="center"/>
      </w:pPr>
    </w:p>
    <w:p w:rsidRDefault="00181D83" w:rsidP="00181D83" w:rsidR="00181D83" w:rsidRPr="00C47994">
      <w:pPr>
        <w:jc w:val="both"/>
      </w:pPr>
      <w:r w:rsidRPr="00C47994">
        <w:tab/>
      </w:r>
      <w:r w:rsidRPr="00C47994">
        <w:tab/>
      </w:r>
      <w:r w:rsidRPr="00C47994">
        <w:tab/>
      </w:r>
      <w:r w:rsidRPr="00C47994">
        <w:tab/>
      </w:r>
      <w:r w:rsidRPr="00C47994">
        <w:tab/>
      </w:r>
      <w:r w:rsidRPr="00C47994">
        <w:tab/>
      </w:r>
      <w:r w:rsidRPr="00C47994">
        <w:tab/>
      </w:r>
      <w:r w:rsidRPr="00C47994">
        <w:tab/>
      </w:r>
      <w:r w:rsidRPr="00C47994">
        <w:tab/>
      </w:r>
      <w:r w:rsidRPr="00C47994">
        <w:tab/>
        <w:t>Sudac</w:t>
      </w:r>
    </w:p>
    <w:p w:rsidRDefault="00181D83" w:rsidP="00181D83" w:rsidR="00181D83" w:rsidRPr="00C47994">
      <w:pPr>
        <w:jc w:val="both"/>
      </w:pPr>
      <w:r w:rsidRPr="00C47994">
        <w:tab/>
      </w:r>
      <w:r w:rsidRPr="00C47994">
        <w:tab/>
      </w:r>
      <w:r w:rsidRPr="00C47994">
        <w:tab/>
      </w:r>
      <w:r w:rsidRPr="00C47994">
        <w:tab/>
      </w:r>
      <w:r w:rsidRPr="00C47994">
        <w:tab/>
      </w:r>
      <w:r w:rsidRPr="00C47994">
        <w:tab/>
      </w:r>
      <w:r w:rsidRPr="00C47994">
        <w:tab/>
      </w:r>
      <w:r w:rsidRPr="00C47994">
        <w:tab/>
      </w:r>
      <w:r w:rsidRPr="00C47994">
        <w:tab/>
        <w:t xml:space="preserve">      Damir Rabar</w:t>
      </w:r>
      <w:r w:rsidR="00AC60DE">
        <w:t>, v.r.</w:t>
      </w:r>
    </w:p>
    <w:p w:rsidRDefault="00181D83" w:rsidP="00181D83" w:rsidR="00181D83" w:rsidRPr="00C47994">
      <w:pPr>
        <w:jc w:val="both"/>
      </w:pPr>
    </w:p>
    <w:p w:rsidRDefault="00181D83" w:rsidP="00181D83" w:rsidR="00181D83" w:rsidRPr="00C47994">
      <w:pPr>
        <w:jc w:val="both"/>
      </w:pPr>
    </w:p>
    <w:p w:rsidRDefault="00181D83" w:rsidP="00181D83" w:rsidR="00181D83" w:rsidRPr="00C47994">
      <w:pPr>
        <w:jc w:val="both"/>
      </w:pPr>
      <w:r w:rsidRPr="00C47994">
        <w:t>DNA</w:t>
      </w:r>
    </w:p>
    <w:p w:rsidRDefault="00320D0B" w:rsidP="002735B2" w:rsidR="00320D0B" w:rsidRPr="00C47994">
      <w:pPr>
        <w:pStyle w:val="Odlomakpopisa"/>
        <w:numPr>
          <w:ilvl w:val="0"/>
          <w:numId w:val="2"/>
        </w:numPr>
      </w:pPr>
      <w:r w:rsidRPr="00C47994">
        <w:t>Stečajni upravitelj Vlasta Majstorović,</w:t>
      </w:r>
    </w:p>
    <w:p w:rsidRDefault="00320D0B" w:rsidP="002735B2" w:rsidR="00320D0B" w:rsidRPr="00C47994">
      <w:pPr>
        <w:pStyle w:val="Odlomakpopisa"/>
        <w:numPr>
          <w:ilvl w:val="0"/>
          <w:numId w:val="2"/>
        </w:numPr>
      </w:pPr>
      <w:proofErr w:type="spellStart"/>
      <w:r w:rsidRPr="00C47994">
        <w:t>Razlučni</w:t>
      </w:r>
      <w:proofErr w:type="spellEnd"/>
      <w:r w:rsidRPr="00C47994">
        <w:t xml:space="preserve"> vjerovnici:</w:t>
      </w:r>
    </w:p>
    <w:p w:rsidRDefault="002735B2" w:rsidP="002735B2" w:rsidR="00320D0B" w:rsidRPr="00C47994">
      <w:pPr>
        <w:pStyle w:val="Odlomakpopisa"/>
      </w:pPr>
      <w:r w:rsidRPr="00C47994">
        <w:tab/>
        <w:t xml:space="preserve">1) </w:t>
      </w:r>
      <w:r w:rsidR="00320D0B" w:rsidRPr="00C47994">
        <w:t xml:space="preserve">Hypo Alpe </w:t>
      </w:r>
      <w:proofErr w:type="spellStart"/>
      <w:r w:rsidR="00320D0B" w:rsidRPr="00C47994">
        <w:t>Adria</w:t>
      </w:r>
      <w:proofErr w:type="spellEnd"/>
      <w:r w:rsidR="00320D0B" w:rsidRPr="00C47994">
        <w:t xml:space="preserve"> Bank d.d. Zagreb, Koturaška </w:t>
      </w:r>
      <w:proofErr w:type="spellStart"/>
      <w:r w:rsidR="00320D0B" w:rsidRPr="00C47994">
        <w:t>47</w:t>
      </w:r>
      <w:proofErr w:type="spellEnd"/>
      <w:r w:rsidR="00320D0B" w:rsidRPr="00C47994">
        <w:t>,</w:t>
      </w:r>
    </w:p>
    <w:p w:rsidRDefault="002735B2" w:rsidP="002735B2" w:rsidR="00320D0B" w:rsidRPr="00C47994">
      <w:pPr>
        <w:pStyle w:val="Odlomakpopisa"/>
      </w:pPr>
      <w:r w:rsidRPr="00C47994">
        <w:tab/>
        <w:t xml:space="preserve">2) </w:t>
      </w:r>
      <w:r w:rsidR="00320D0B" w:rsidRPr="00C47994">
        <w:t>H-</w:t>
      </w:r>
      <w:proofErr w:type="spellStart"/>
      <w:r w:rsidR="00320D0B" w:rsidRPr="00C47994">
        <w:t>ABDUCO</w:t>
      </w:r>
      <w:proofErr w:type="spellEnd"/>
      <w:r w:rsidR="00320D0B" w:rsidRPr="00C47994">
        <w:t xml:space="preserve"> d.o.o. Zagreb, Slavonska avenija </w:t>
      </w:r>
      <w:proofErr w:type="spellStart"/>
      <w:r w:rsidR="00320D0B" w:rsidRPr="00C47994">
        <w:t>6A</w:t>
      </w:r>
      <w:proofErr w:type="spellEnd"/>
      <w:r w:rsidR="00320D0B" w:rsidRPr="00C47994">
        <w:t>,</w:t>
      </w:r>
    </w:p>
    <w:p w:rsidRDefault="002735B2" w:rsidP="002735B2" w:rsidR="00320D0B" w:rsidRPr="00C47994">
      <w:pPr>
        <w:pStyle w:val="Odlomakpopisa"/>
      </w:pPr>
      <w:r w:rsidRPr="00C47994">
        <w:tab/>
        <w:t xml:space="preserve">3) </w:t>
      </w:r>
      <w:r w:rsidR="00320D0B" w:rsidRPr="00C47994">
        <w:t xml:space="preserve">Ministarstvo financija, Porezna uprava Pazin, </w:t>
      </w:r>
      <w:proofErr w:type="spellStart"/>
      <w:r w:rsidR="00320D0B" w:rsidRPr="00C47994">
        <w:t>M.B</w:t>
      </w:r>
      <w:proofErr w:type="spellEnd"/>
      <w:r w:rsidR="00320D0B" w:rsidRPr="00C47994">
        <w:t>. Rašana 2/4,</w:t>
      </w:r>
    </w:p>
    <w:p w:rsidRDefault="002735B2" w:rsidP="002735B2" w:rsidR="00320D0B" w:rsidRPr="00C47994">
      <w:pPr>
        <w:pStyle w:val="Odlomakpopisa"/>
      </w:pPr>
      <w:r w:rsidRPr="00C47994">
        <w:tab/>
        <w:t xml:space="preserve">4) </w:t>
      </w:r>
      <w:r w:rsidR="00320D0B" w:rsidRPr="00C47994">
        <w:t xml:space="preserve">Porsche </w:t>
      </w:r>
      <w:proofErr w:type="spellStart"/>
      <w:r w:rsidR="00320D0B" w:rsidRPr="00C47994">
        <w:t>Leasi</w:t>
      </w:r>
      <w:r w:rsidR="00C47994">
        <w:t>ng</w:t>
      </w:r>
      <w:proofErr w:type="spellEnd"/>
      <w:r w:rsidR="00C47994">
        <w:t xml:space="preserve"> d.o.o. Zagreb, V. </w:t>
      </w:r>
      <w:proofErr w:type="spellStart"/>
      <w:r w:rsidR="00C47994">
        <w:t>Škorpika</w:t>
      </w:r>
      <w:proofErr w:type="spellEnd"/>
      <w:r w:rsidR="00C47994">
        <w:t xml:space="preserve"> </w:t>
      </w:r>
      <w:proofErr w:type="spellStart"/>
      <w:r w:rsidR="00C47994">
        <w:t>21</w:t>
      </w:r>
      <w:proofErr w:type="spellEnd"/>
      <w:r w:rsidR="00C47994">
        <w:t>,</w:t>
      </w:r>
      <w:r w:rsidR="00320D0B" w:rsidRPr="00C47994">
        <w:t xml:space="preserve"> po pun. Boris </w:t>
      </w:r>
      <w:proofErr w:type="spellStart"/>
      <w:r w:rsidR="00320D0B" w:rsidRPr="00C47994">
        <w:t>Anišić</w:t>
      </w:r>
      <w:proofErr w:type="spellEnd"/>
      <w:r w:rsidR="00320D0B" w:rsidRPr="00C47994">
        <w:t xml:space="preserve">, </w:t>
      </w:r>
      <w:r w:rsidRPr="00C47994">
        <w:tab/>
        <w:t xml:space="preserve">  </w:t>
      </w:r>
      <w:r w:rsidRPr="00C47994">
        <w:tab/>
        <w:t xml:space="preserve">    </w:t>
      </w:r>
      <w:r w:rsidR="00320D0B" w:rsidRPr="00C47994">
        <w:t xml:space="preserve">odvjetnik iz Zagreba, Ilica </w:t>
      </w:r>
      <w:proofErr w:type="spellStart"/>
      <w:r w:rsidR="00320D0B" w:rsidRPr="00C47994">
        <w:t>191</w:t>
      </w:r>
      <w:proofErr w:type="spellEnd"/>
      <w:r w:rsidR="00320D0B" w:rsidRPr="00C47994">
        <w:t xml:space="preserve"> B/I</w:t>
      </w:r>
    </w:p>
    <w:p w:rsidRDefault="002735B2" w:rsidP="002735B2" w:rsidR="00320D0B" w:rsidRPr="00C47994">
      <w:pPr>
        <w:pStyle w:val="Odlomakpopisa"/>
      </w:pPr>
      <w:r w:rsidRPr="00C47994">
        <w:tab/>
        <w:t xml:space="preserve">5) </w:t>
      </w:r>
      <w:r w:rsidR="00320D0B" w:rsidRPr="00C47994">
        <w:t xml:space="preserve">Sanja Golub, Raša, </w:t>
      </w:r>
      <w:proofErr w:type="spellStart"/>
      <w:r w:rsidR="00320D0B" w:rsidRPr="00C47994">
        <w:t>Krapanj</w:t>
      </w:r>
      <w:proofErr w:type="spellEnd"/>
      <w:r w:rsidR="00320D0B" w:rsidRPr="00C47994">
        <w:t xml:space="preserve"> </w:t>
      </w:r>
      <w:proofErr w:type="spellStart"/>
      <w:r w:rsidR="00320D0B" w:rsidRPr="00C47994">
        <w:t>38</w:t>
      </w:r>
      <w:proofErr w:type="spellEnd"/>
      <w:r w:rsidR="00320D0B" w:rsidRPr="00C47994">
        <w:t>,</w:t>
      </w:r>
    </w:p>
    <w:p w:rsidRDefault="002735B2" w:rsidP="002735B2" w:rsidR="00320D0B" w:rsidRPr="00C47994">
      <w:pPr>
        <w:pStyle w:val="Odlomakpopisa"/>
      </w:pPr>
      <w:r w:rsidRPr="00C47994">
        <w:tab/>
        <w:t xml:space="preserve">6) </w:t>
      </w:r>
      <w:proofErr w:type="spellStart"/>
      <w:r w:rsidR="00320D0B" w:rsidRPr="00C47994">
        <w:t>XERIUS</w:t>
      </w:r>
      <w:proofErr w:type="spellEnd"/>
      <w:r w:rsidR="00320D0B" w:rsidRPr="00C47994">
        <w:t xml:space="preserve"> d.o.o. Labin po stečajnom upravitelju Borisu </w:t>
      </w:r>
      <w:proofErr w:type="spellStart"/>
      <w:r w:rsidR="00320D0B" w:rsidRPr="00C47994">
        <w:t>Debelić</w:t>
      </w:r>
      <w:proofErr w:type="spellEnd"/>
    </w:p>
    <w:p w:rsidRDefault="00320D0B" w:rsidP="002735B2" w:rsidR="00320D0B" w:rsidRPr="00C47994">
      <w:pPr>
        <w:pStyle w:val="Odlomakpopisa"/>
        <w:numPr>
          <w:ilvl w:val="0"/>
          <w:numId w:val="2"/>
        </w:numPr>
      </w:pPr>
      <w:proofErr w:type="spellStart"/>
      <w:r w:rsidRPr="00C47994">
        <w:t>ŽDO</w:t>
      </w:r>
      <w:proofErr w:type="spellEnd"/>
      <w:r w:rsidRPr="00C47994">
        <w:t xml:space="preserve"> Pula,</w:t>
      </w:r>
    </w:p>
    <w:p w:rsidRDefault="00320D0B" w:rsidP="002735B2" w:rsidR="00320D0B" w:rsidRPr="00C47994">
      <w:pPr>
        <w:pStyle w:val="Odlomakpopisa"/>
        <w:numPr>
          <w:ilvl w:val="0"/>
          <w:numId w:val="2"/>
        </w:numPr>
      </w:pPr>
      <w:r w:rsidRPr="00C47994">
        <w:t>e-oglasna ploča sudova - 8 dana</w:t>
      </w:r>
    </w:p>
    <w:p w:rsidRDefault="007C73F7" w:rsidR="007C73F7" w:rsidRPr="00181D83">
      <w:pPr>
        <w:rPr>
          <w:color w:val="FF0000"/>
        </w:rPr>
      </w:pPr>
    </w:p>
    <w:sectPr w:rsidSect="00D949A9" w:rsidR="007C73F7" w:rsidRPr="00181D8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082F" w:rsidR="0097082F">
      <w:r>
        <w:separator/>
      </w:r>
    </w:p>
  </w:endnote>
  <w:endnote w:id="0" w:type="continuationSeparator">
    <w:p w:rsidRDefault="0097082F" w:rsidR="009708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082F" w:rsidR="0097082F">
      <w:r>
        <w:separator/>
      </w:r>
    </w:p>
  </w:footnote>
  <w:footnote w:id="0" w:type="continuationSeparator">
    <w:p w:rsidRDefault="0097082F" w:rsidR="009708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47994" w:rsidP="00C47994" w:rsidR="00E47065" w:rsidRPr="004C5D48">
    <w:pPr>
      <w:ind w:left="5664"/>
      <w:jc w:val="both"/>
    </w:pPr>
    <w:r>
      <w:t xml:space="preserve">      </w:t>
    </w:r>
    <w:r w:rsidR="00C14E43" w:rsidRPr="004C5D48">
      <w:t xml:space="preserve">Poslovni broj </w:t>
    </w:r>
    <w:r w:rsidR="00C14E43">
      <w:t>1 St-</w:t>
    </w:r>
    <w:proofErr w:type="spellStart"/>
    <w:r w:rsidR="002735B2">
      <w:t>12</w:t>
    </w:r>
    <w:proofErr w:type="spellEnd"/>
    <w:r w:rsidR="00C14E43" w:rsidRPr="004C5D48">
      <w:t>/</w:t>
    </w:r>
    <w:proofErr w:type="spellStart"/>
    <w:r w:rsidR="00C14E43" w:rsidRPr="004C5D48">
      <w:t>15</w:t>
    </w:r>
    <w:proofErr w:type="spellEnd"/>
    <w:r w:rsidR="00C14E43" w:rsidRPr="004C5D48">
      <w:t>-</w:t>
    </w:r>
    <w:proofErr w:type="spellStart"/>
    <w:r>
      <w:t>307</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05D4166"/>
    <w:multiLevelType w:val="multilevel"/>
    <w:tmpl w:val="2AAC8270"/>
    <w:lvl w:ilvl="0">
      <w:start w:val="1"/>
      <w:numFmt w:val="decimal"/>
      <w:lvlText w:val="%1."/>
      <w:lvlJc w:val="left"/>
      <w:pPr>
        <w:ind w:hanging="360" w:left="720"/>
      </w:pPr>
      <w:rPr>
        <w:rFonts w:hint="default"/>
      </w:rPr>
    </w:lvl>
    <w:lvl w:ilvl="1">
      <w:start w:val="1"/>
      <w:numFmt w:val="decimal"/>
      <w:lvlText w:val="%2)."/>
      <w:lvlJc w:val="left"/>
      <w:pPr>
        <w:ind w:hanging="360" w:left="1440"/>
      </w:pPr>
      <w:rPr>
        <w:rFonts w:hint="default"/>
      </w:rPr>
    </w:lvl>
    <w:lvl w:ilvl="2">
      <w:start w:val="1"/>
      <w:numFmt w:val="lowerRoman"/>
      <w:lvlText w:val="%3."/>
      <w:lvlJc w:val="right"/>
      <w:pPr>
        <w:ind w:hanging="180" w:left="2160"/>
      </w:pPr>
      <w:rPr>
        <w:rFonts w:hint="default"/>
      </w:rPr>
    </w:lvl>
    <w:lvl w:ilvl="3">
      <w:start w:val="1"/>
      <w:numFmt w:val="decimal"/>
      <w:lvlText w:val="%4."/>
      <w:lvlJc w:val="left"/>
      <w:pPr>
        <w:ind w:hanging="360" w:left="2880"/>
      </w:pPr>
      <w:rPr>
        <w:rFonts w:hint="default"/>
      </w:rPr>
    </w:lvl>
    <w:lvl w:ilvl="4">
      <w:start w:val="1"/>
      <w:numFmt w:val="lowerLetter"/>
      <w:lvlText w:val="%5."/>
      <w:lvlJc w:val="left"/>
      <w:pPr>
        <w:ind w:hanging="360" w:left="3600"/>
      </w:pPr>
      <w:rPr>
        <w:rFonts w:hint="default"/>
      </w:rPr>
    </w:lvl>
    <w:lvl w:ilvl="5">
      <w:start w:val="1"/>
      <w:numFmt w:val="lowerRoman"/>
      <w:lvlText w:val="%6."/>
      <w:lvlJc w:val="right"/>
      <w:pPr>
        <w:ind w:hanging="180" w:left="4320"/>
      </w:pPr>
      <w:rPr>
        <w:rFonts w:hint="default"/>
      </w:rPr>
    </w:lvl>
    <w:lvl w:ilvl="6">
      <w:start w:val="1"/>
      <w:numFmt w:val="decimal"/>
      <w:lvlText w:val="%7."/>
      <w:lvlJc w:val="left"/>
      <w:pPr>
        <w:ind w:hanging="360" w:left="5040"/>
      </w:pPr>
      <w:rPr>
        <w:rFonts w:hint="default"/>
      </w:rPr>
    </w:lvl>
    <w:lvl w:ilvl="7">
      <w:start w:val="1"/>
      <w:numFmt w:val="lowerLetter"/>
      <w:lvlText w:val="%8."/>
      <w:lvlJc w:val="left"/>
      <w:pPr>
        <w:ind w:hanging="360" w:left="5760"/>
      </w:pPr>
      <w:rPr>
        <w:rFonts w:hint="default"/>
      </w:rPr>
    </w:lvl>
    <w:lvl w:ilvl="8">
      <w:start w:val="1"/>
      <w:numFmt w:val="lowerRoman"/>
      <w:lvlText w:val="%9."/>
      <w:lvlJc w:val="right"/>
      <w:pPr>
        <w:ind w:hanging="180" w:left="6480"/>
      </w:pPr>
      <w:rPr>
        <w:rFonts w:hint="default"/>
      </w:rPr>
    </w:lvl>
  </w:abstractNum>
  <w:abstractNum w:abstractNumId="1">
    <w:nsid w:val="678B1D3B"/>
    <w:multiLevelType w:val="hybridMultilevel"/>
    <w:tmpl w:val="2340C97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D83"/>
    <w:rsid w:val="00181D83"/>
    <w:rsid w:val="0018308A"/>
    <w:rsid w:val="002735B2"/>
    <w:rsid w:val="00320D0B"/>
    <w:rsid w:val="0066188A"/>
    <w:rsid w:val="00746825"/>
    <w:rsid w:val="007C73F7"/>
    <w:rsid w:val="0097082F"/>
    <w:rsid w:val="00AC60DE"/>
    <w:rsid w:val="00C14E43"/>
    <w:rsid w:val="00C47994"/>
    <w:rsid w:val="00E478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D8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1D83"/>
    <w:pPr>
      <w:ind w:left="720"/>
      <w:contextualSpacing/>
    </w:pPr>
  </w:style>
  <w:style w:styleId="Zaglavlje" w:type="paragraph">
    <w:name w:val="header"/>
    <w:basedOn w:val="Normal"/>
    <w:link w:val="ZaglavljeChar"/>
    <w:uiPriority w:val="99"/>
    <w:unhideWhenUsed/>
    <w:rsid w:val="00181D83"/>
    <w:pPr>
      <w:tabs>
        <w:tab w:pos="4536" w:val="center"/>
        <w:tab w:pos="9072" w:val="right"/>
      </w:tabs>
    </w:pPr>
  </w:style>
  <w:style w:customStyle="true" w:styleId="ZaglavljeChar" w:type="character">
    <w:name w:val="Zaglavlje Char"/>
    <w:basedOn w:val="Zadanifontodlomka"/>
    <w:link w:val="Zaglavlje"/>
    <w:uiPriority w:val="99"/>
    <w:rsid w:val="00181D8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735B2"/>
    <w:pPr>
      <w:tabs>
        <w:tab w:pos="4536" w:val="center"/>
        <w:tab w:pos="9072" w:val="right"/>
      </w:tabs>
    </w:pPr>
  </w:style>
  <w:style w:customStyle="true" w:styleId="PodnojeChar" w:type="character">
    <w:name w:val="Podnožje Char"/>
    <w:basedOn w:val="Zadanifontodlomka"/>
    <w:link w:val="Podnoje"/>
    <w:uiPriority w:val="99"/>
    <w:rsid w:val="002735B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478A7"/>
    <w:rPr>
      <w:color w:val="808080"/>
      <w:bdr w:space="0" w:sz="0" w:color="auto" w:val="none"/>
      <w:shd w:fill="auto" w:color="auto" w:val="clear"/>
    </w:rPr>
  </w:style>
  <w:style w:customStyle="true" w:styleId="eSPISCCParagraphDefaultFont" w:type="character">
    <w:name w:val="eSPIS_CC_Paragraph Default Font"/>
    <w:basedOn w:val="Zadanifontodlomka"/>
    <w:rsid w:val="00E478A7"/>
    <w:rPr>
      <w:rFonts w:cs="Times New Roman" w:hAnsi="Times New Roman" w:ascii="Times New Roman"/>
      <w:color w:val="FF0000"/>
      <w:sz w:val="24"/>
      <w:bdr w:space="0" w:sz="0" w:color="auto" w:val="none"/>
      <w:shd w:fill="auto" w:color="auto" w:val="clear"/>
      <w:lang w:val="hr-HR"/>
    </w:rPr>
  </w:style>
  <w:style w:customStyle="true" w:styleId="PozadinaSvijetloZuta" w:type="character">
    <w:name w:val="Pozadina_SvijetloZuta"/>
    <w:basedOn w:val="Zadanifontodlomka"/>
    <w:rsid w:val="00E478A7"/>
    <w:rPr>
      <w:color w:val="FF0000"/>
      <w:bdr w:space="0" w:sz="0" w:color="auto" w:val="none"/>
      <w:shd w:fill="FFFFCC" w:color="auto" w:val="clear"/>
      <w:lang w:val="hr-HR"/>
    </w:rPr>
  </w:style>
  <w:style w:customStyle="true" w:styleId="PozadinaSvijetloCrvena" w:type="character">
    <w:name w:val="Pozadina_SvijetloCrvena"/>
    <w:basedOn w:val="eSPISCCParagraphDefaultFont"/>
    <w:rsid w:val="00E478A7"/>
    <w:rPr>
      <w:rFonts w:cs="Times New Roman" w:hAnsi="Times New Roman" w:ascii="Times New Roman"/>
      <w:color w:val="FF0000"/>
      <w:sz w:val="24"/>
      <w:bdr w:space="0" w:sz="0" w:color="auto" w:val="none"/>
      <w:shd w:fill="FFCCCC" w:color="auto" w:val="clear"/>
      <w:lang w:val="hr-HR"/>
    </w:rPr>
  </w:style>
  <w:style w:customStyle="true" w:styleId="PozadinaSvijetloZelena" w:type="character">
    <w:name w:val="Pozadina_SvijetloZelena"/>
    <w:basedOn w:val="eSPISCCParagraphDefaultFont"/>
    <w:rsid w:val="00E478A7"/>
    <w:rPr>
      <w:rFonts w:cs="Times New Roman" w:hAnsi="Times New Roman" w:ascii="Times New Roman"/>
      <w:color w:val="FF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D8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1D83"/>
    <w:pPr>
      <w:ind w:left="720"/>
      <w:contextualSpacing/>
    </w:pPr>
  </w:style>
  <w:style w:styleId="Zaglavlje" w:type="paragraph">
    <w:name w:val="header"/>
    <w:basedOn w:val="Normal"/>
    <w:link w:val="ZaglavljeChar"/>
    <w:uiPriority w:val="99"/>
    <w:unhideWhenUsed/>
    <w:rsid w:val="00181D83"/>
    <w:pPr>
      <w:tabs>
        <w:tab w:pos="4536" w:val="center"/>
        <w:tab w:pos="9072" w:val="right"/>
      </w:tabs>
    </w:pPr>
  </w:style>
  <w:style w:customStyle="1" w:styleId="ZaglavljeChar" w:type="character">
    <w:name w:val="Zaglavlje Char"/>
    <w:basedOn w:val="Zadanifontodlomka"/>
    <w:link w:val="Zaglavlje"/>
    <w:uiPriority w:val="99"/>
    <w:rsid w:val="00181D8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735B2"/>
    <w:pPr>
      <w:tabs>
        <w:tab w:pos="4536" w:val="center"/>
        <w:tab w:pos="9072" w:val="right"/>
      </w:tabs>
    </w:pPr>
  </w:style>
  <w:style w:customStyle="1" w:styleId="PodnojeChar" w:type="character">
    <w:name w:val="Podnožje Char"/>
    <w:basedOn w:val="Zadanifontodlomka"/>
    <w:link w:val="Podnoje"/>
    <w:uiPriority w:val="99"/>
    <w:rsid w:val="002735B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478A7"/>
    <w:rPr>
      <w:color w:val="808080"/>
      <w:bdr w:color="auto" w:space="0" w:sz="0" w:val="none"/>
      <w:shd w:color="auto" w:fill="auto" w:val="clear"/>
    </w:rPr>
  </w:style>
  <w:style w:customStyle="1" w:styleId="eSPISCCParagraphDefaultFont" w:type="character">
    <w:name w:val="eSPIS_CC_Paragraph Default Font"/>
    <w:basedOn w:val="Zadanifontodlomka"/>
    <w:rsid w:val="00E478A7"/>
    <w:rPr>
      <w:rFonts w:ascii="Times New Roman" w:cs="Times New Roman" w:hAnsi="Times New Roman"/>
      <w:color w:val="FF0000"/>
      <w:sz w:val="24"/>
      <w:bdr w:color="auto" w:space="0" w:sz="0" w:val="none"/>
      <w:shd w:color="auto" w:fill="auto" w:val="clear"/>
      <w:lang w:val="hr-HR"/>
    </w:rPr>
  </w:style>
  <w:style w:customStyle="1" w:styleId="PozadinaSvijetloZuta" w:type="character">
    <w:name w:val="Pozadina_SvijetloZuta"/>
    <w:basedOn w:val="Zadanifontodlomka"/>
    <w:rsid w:val="00E478A7"/>
    <w:rPr>
      <w:color w:val="FF0000"/>
      <w:bdr w:color="auto" w:space="0" w:sz="0" w:val="none"/>
      <w:shd w:color="auto" w:fill="FFFFCC" w:val="clear"/>
      <w:lang w:val="hr-HR"/>
    </w:rPr>
  </w:style>
  <w:style w:customStyle="1" w:styleId="PozadinaSvijetloCrvena" w:type="character">
    <w:name w:val="Pozadina_SvijetloCrvena"/>
    <w:basedOn w:val="eSPISCCParagraphDefaultFont"/>
    <w:rsid w:val="00E478A7"/>
    <w:rPr>
      <w:rFonts w:ascii="Times New Roman" w:cs="Times New Roman" w:hAnsi="Times New Roman"/>
      <w:color w:val="FF0000"/>
      <w:sz w:val="24"/>
      <w:bdr w:color="auto" w:space="0" w:sz="0" w:val="none"/>
      <w:shd w:color="auto" w:fill="FFCCCC" w:val="clear"/>
      <w:lang w:val="hr-HR"/>
    </w:rPr>
  </w:style>
  <w:style w:customStyle="1" w:styleId="PozadinaSvijetloZelena" w:type="character">
    <w:name w:val="Pozadina_SvijetloZelena"/>
    <w:basedOn w:val="eSPISCCParagraphDefaultFont"/>
    <w:rsid w:val="00E478A7"/>
    <w:rPr>
      <w:rFonts w:ascii="Times New Roman" w:cs="Times New Roman" w:hAnsi="Times New Roman"/>
      <w:color w:val="FF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707756">
      <w:bodyDiv w:val="true"/>
      <w:marLeft w:val="0"/>
      <w:marRight w:val="0"/>
      <w:marTop w:val="0"/>
      <w:marBottom w:val="0"/>
      <w:divBdr>
        <w:top w:space="0" w:sz="0" w:color="auto" w:val="none"/>
        <w:left w:space="0" w:sz="0" w:color="auto" w:val="none"/>
        <w:bottom w:space="0" w:sz="0" w:color="auto" w:val="none"/>
        <w:right w:space="0" w:sz="0" w:color="auto" w:val="none"/>
      </w:divBdr>
    </w:div>
    <w:div w:id="890196165">
      <w:bodyDiv w:val="true"/>
      <w:marLeft w:val="0"/>
      <w:marRight w:val="0"/>
      <w:marTop w:val="0"/>
      <w:marBottom w:val="0"/>
      <w:divBdr>
        <w:top w:space="0" w:sz="0" w:color="auto" w:val="none"/>
        <w:left w:space="0" w:sz="0" w:color="auto" w:val="none"/>
        <w:bottom w:space="0" w:sz="0" w:color="auto" w:val="none"/>
        <w:right w:space="0" w:sz="0" w:color="auto" w:val="none"/>
      </w:divBdr>
    </w:div>
    <w:div w:id="1824857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izvorni_sadrzaj>
    <derivirana_varijabla naziv="DomainObject.Predmet.Broj_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St-12/2015</izvorni_sadrzaj>
    <derivirana_varijabla naziv="DomainObject.Predmet.OznakaBroj_1">St-12/2015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IR. ZA . d.o.o. LABIN zastupanog po punomoćniku Sanjin Jurmić</izvorni_sadrzaj>
    <derivirana_varijabla naziv="DomainObject.Predmet.ProtustrankaFormated_1">  IR. ZA . d.o.o. LABIN zastupanog po punomoćniku Sanjin Jurmić</derivirana_varijabla>
  </DomainObject.Predmet.ProtustrankaFormated>
  <DomainObject.Predmet.ProtustrankaFormatedOIB>
    <izvorni_sadrzaj>  IR. ZA . d.o.o. LABIN, OIB 29682048894 zastupanog po punomoćniku Sanjin Jurmić</izvorni_sadrzaj>
    <derivirana_varijabla naziv="DomainObject.Predmet.ProtustrankaFormatedOIB_1">  IR. ZA . d.o.o. LABIN, OIB 29682048894 zastupanog po punomoćniku Sanjin Jurmić</derivirana_varijabla>
  </DomainObject.Predmet.ProtustrankaFormatedOIB>
  <DomainObject.Predmet.ProtustrankaFormatedWithAdress>
    <izvorni_sadrzaj> IR. ZA . d.o.o. LABIN, Rudarska 5, 52220 LABIN zastupanog po punomoćniku Sanjin Jurmić</izvorni_sadrzaj>
    <derivirana_varijabla naziv="DomainObject.Predmet.ProtustrankaFormatedWithAdress_1"> IR. ZA . d.o.o. LABIN, Rudarska 5, 52220 LABIN zastupanog po punomoćniku Sanjin Jurmić</derivirana_varijabla>
  </DomainObject.Predmet.ProtustrankaFormatedWithAdress>
  <DomainObject.Predmet.ProtustrankaFormatedWithAdressOIB>
    <izvorni_sadrzaj> IR. ZA . d.o.o. LABIN, OIB 29682048894, Rudarska 5, 52220 LABIN zastupanog po punomoćniku Sanjin Jurmić</izvorni_sadrzaj>
    <derivirana_varijabla naziv="DomainObject.Predmet.ProtustrankaFormatedWithAdressOIB_1"> IR. ZA . d.o.o. LABIN, OIB 29682048894, Rudarska 5, 52220 LABIN zastupanog po punomoćniku Sanjin Jurmić</derivirana_varijabla>
  </DomainObject.Predmet.ProtustrankaFormatedWithAdressOIB>
  <DomainObject.Predmet.ProtustrankaWithAdress>
    <izvorni_sadrzaj>IR. ZA . d.o.o. LABIN Rudarska 5, 52220 LABIN</izvorni_sadrzaj>
    <derivirana_varijabla naziv="DomainObject.Predmet.ProtustrankaWithAdress_1">IR. ZA . d.o.o. LABIN Rudarska 5, 52220 LABIN</derivirana_varijabla>
  </DomainObject.Predmet.ProtustrankaWithAdress>
  <DomainObject.Predmet.ProtustrankaWithAdressOIB>
    <izvorni_sadrzaj>IR. ZA . d.o.o. LABIN, OIB 29682048894, Rudarska 5, 52220 LABIN</izvorni_sadrzaj>
    <derivirana_varijabla naziv="DomainObject.Predmet.ProtustrankaWithAdressOIB_1">IR. ZA . d.o.o. LABIN, OIB 29682048894, Rudarska 5, 52220 LABIN</derivirana_varijabla>
  </DomainObject.Predmet.ProtustrankaWithAdressOIB>
  <DomainObject.Predmet.ProtustrankaNazivFormated>
    <izvorni_sadrzaj>IR. ZA . d.o.o. LABIN</izvorni_sadrzaj>
    <derivirana_varijabla naziv="DomainObject.Predmet.ProtustrankaNazivFormated_1">IR. ZA . d.o.o. LABIN</derivirana_varijabla>
  </DomainObject.Predmet.ProtustrankaNazivFormated>
  <DomainObject.Predmet.ProtustrankaNazivFormatedOIB>
    <izvorni_sadrzaj>IR. ZA . d.o.o. LABIN, OIB 29682048894</izvorni_sadrzaj>
    <derivirana_varijabla naziv="DomainObject.Predmet.ProtustrankaNazivFormatedOIB_1">IR. ZA . d.o.o. LABIN, OIB 29682048894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izvorni_sadrzaj>
    <derivirana_varijabla naziv="DomainObject.Predmet.StrankaFormated_1">  TANJA LICUL-BEŠIĆ, LABIN zastupanog po punomoćniku PREDRAG JOVANOVIĆ; LORENA BOLANAC, LABIN zastupanog po punomoćniku PREDRAG JOVANOVIĆ; ZLATKA JURIČIĆ, LABIN zastupanog po punomoćniku PREDRAG JOVANOVIĆ; LUIZA KOS, LABIN zastupanog po punomoćniku PREDRAG JOVANOVIĆ; ŽELIMIR JURIĆ, LABIN zastupanog po punomoćniku PREDRAG JOVANOVIĆ; LEONIDA BEŠIĆ, LABIN zastupanog po punomoćniku PREDRAG JOVANOVIĆ; MIRSADA PEŠTALIĆ, LABIN zastupanog po punomoćniku PREDRAG JOVANOVIĆ; VLADIMIR BURŠIĆ, LABIN zastupanog po punomoćniku PREDRAG JOVANOVIĆ</derivirana_varijabla>
  </DomainObject.Predmet.StrankaFormated>
  <DomainObject.Predmet.StrankaFormatedOIB>
    <izvorni_sadrzaj>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izvorni_sadrzaj>
    <derivirana_varijabla naziv="DomainObject.Predmet.StrankaFormatedOIB_1">  TANJA LICUL-BEŠIĆ, LABIN, OIB 93794210521 zastupanog po punomoćniku PREDRAG JOVANOVIĆ; LORENA BOLANAC, LABIN, OIB 55581323186 zastupanog po punomoćniku PREDRAG JOVANOVIĆ; ZLATKA JURIČIĆ, LABIN zastupanog po punomoćniku PREDRAG JOVANOVIĆ; LUIZA KOS, LABIN, OIB 07090131866 zastupanog po punomoćniku PREDRAG JOVANOVIĆ; ŽELIMIR JURIĆ, LABIN zastupanog po punomoćniku PREDRAG JOVANOVIĆ; LEONIDA BEŠIĆ, LABIN, OIB 86179703257 zastupanog po punomoćniku PREDRAG JOVANOVIĆ; MIRSADA PEŠTALIĆ, LABIN, OIB 14442143626 zastupanog po punomoćniku PREDRAG JOVANOVIĆ; VLADIMIR BURŠIĆ, LABIN zastupanog po punomoćniku PREDRAG JOVANOVIĆ</derivirana_varijabla>
  </DomainObject.Predmet.StrankaFormatedOIB>
  <DomainObject.Predmet.StrankaFormatedWithAdress>
    <izvorni_sadrzaj>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izvorni_sadrzaj>
    <derivirana_varijabla naziv="DomainObject.Predmet.StrankaFormatedWithAdress_1"> TANJA LICUL-BEŠIĆ, LABIN, Šumber 117, 52220 Labin zastupanog po punomoćniku PREDRAG JOVANOVIĆ; LORENA BOLANAC, LABIN, Kapelica 132, 52220 Labin zastupanog po punomoćniku PREDRAG JOVANOVIĆ; ZLATKA JURIČIĆ, LABIN, Kapelica 131, 52220 LABIN zastupanog po punomoćniku PREDRAG JOVANOVIĆ; LUIZA KOS, LABIN, M. Golji 5A, 52220 Labin zastupanog po punomoćniku PREDRAG JOVANOVIĆ; ŽELIMIR JURIĆ, LABIN, Omladinska 19, 52220 LABIN zastupanog po punomoćniku PREDRAG JOVANOVIĆ; LEONIDA BEŠIĆ, LABIN, A. Selana 27, 52220 Labin zastupanog po punomoćniku PREDRAG JOVANOVIĆ; MIRSADA PEŠTALIĆ, LABIN, Štrmac 1, 52220 Labin zastupanog po punomoćniku PREDRAG JOVANOVIĆ; VLADIMIR BURŠIĆ, LABIN, P. Sveci 1, 52220 LABIN zastupanog po punomoćniku PREDRAG JOVANOVIĆ</derivirana_varijabla>
  </DomainObject.Predmet.StrankaFormatedWithAdress>
  <DomainObject.Predmet.StrankaFormatedWithAdressOIB>
    <izvorni_sadrzaj>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izvorni_sadrzaj>
    <derivirana_varijabla naziv="DomainObject.Predmet.StrankaFormatedWithAdressOIB_1"> TANJA LICUL-BEŠIĆ, LABIN, OIB 93794210521, Šumber 117, 52220 Labin zastupanog po punomoćniku PREDRAG JOVANOVIĆ; LORENA BOLANAC, LABIN, OIB 55581323186, Kapelica 132, 52220 Labin zastupanog po punomoćniku PREDRAG JOVANOVIĆ; ZLATKA JURIČIĆ, LABIN, Kapelica 131, 52220 LABIN zastupanog po punomoćniku PREDRAG JOVANOVIĆ; LUIZA KOS, LABIN, OIB 07090131866, M. Golji 5A, 52220 Labin zastupanog po punomoćniku PREDRAG JOVANOVIĆ; ŽELIMIR JURIĆ, LABIN, Omladinska 19, 52220 LABIN zastupanog po punomoćniku PREDRAG JOVANOVIĆ; LEONIDA BEŠIĆ, LABIN, OIB 86179703257, A. Selana 27, 52220 Labin zastupanog po punomoćniku PREDRAG JOVANOVIĆ; MIRSADA PEŠTALIĆ, LABIN, OIB 14442143626, Štrmac 1, 52220 Labin zastupanog po punomoćniku PREDRAG JOVANOVIĆ; VLADIMIR BURŠIĆ, LABIN, P. Sveci 1, 52220 LABIN zastupanog po punomoćniku PREDRAG JOVANOVIĆ</derivirana_varijabla>
  </DomainObject.Predmet.StrankaFormatedWithAdressOIB>
  <DomainObject.Predmet.StrankaWithAdress>
    <izvorni_sadrzaj>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izvorni_sadrzaj>
    <derivirana_varijabla naziv="DomainObject.Predmet.StrankaWithAdress_1">TANJA LICUL-BEŠIĆ, LABIN Šumber 117,52220 Labin,LORENA BOLANAC, LABIN Kapelica 132,52220 Labin,ZLATKA JURIČIĆ, LABIN Kapelica 131,52220 LABIN,LUIZA KOS, LABIN M. Golji 5A,52220 Labin,ŽELIMIR JURIĆ, LABIN Omladinska 19,52220 LABIN,LEONIDA BEŠIĆ, LABIN A. Selana 27,52220 Labin,MIRSADA PEŠTALIĆ, LABIN Štrmac 1,52220 Labin,VLADIMIR BURŠIĆ, LABIN P. Sveci 1,52220 LABIN</derivirana_varijabla>
  </DomainObject.Predmet.StrankaWithAdress>
  <DomainObject.Predmet.StrankaWithAdressOIB>
    <izvorni_sadrzaj>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izvorni_sadrzaj>
    <derivirana_varijabla naziv="DomainObject.Predmet.StrankaWithAdressOIB_1">TANJA LICUL-BEŠIĆ, LABIN, OIB 93794210521, Šumber 117,52220 Labin,LORENA BOLANAC, LABIN, OIB 55581323186, Kapelica 132,52220 Labin,ZLATKA JURIČIĆ, LABIN, Kapelica 131,52220 LABIN,LUIZA KOS, LABIN, OIB 07090131866, M. Golji 5A,52220 Labin,ŽELIMIR JURIĆ, LABIN, Omladinska 19,52220 LABIN,LEONIDA BEŠIĆ, LABIN, OIB 86179703257, A. Selana 27,52220 Labin,MIRSADA PEŠTALIĆ, LABIN, OIB 14442143626, Štrmac 1,52220 Labin,VLADIMIR BURŠIĆ, LABIN, P. Sveci 1,52220 LABIN</derivirana_varijabla>
  </DomainObject.Predmet.StrankaWithAdressOIB>
  <DomainObject.Predmet.StrankaNazivFormated>
    <izvorni_sadrzaj>TANJA LICUL-BEŠIĆ, LABIN,LORENA BOLANAC, LABIN,ZLATKA JURIČIĆ, LABIN,LUIZA KOS, LABIN,ŽELIMIR JURIĆ, LABIN,LEONIDA BEŠIĆ, LABIN,MIRSADA PEŠTALIĆ, LABIN,VLADIMIR BURŠIĆ, LABIN</izvorni_sadrzaj>
    <derivirana_varijabla naziv="DomainObject.Predmet.StrankaNazivFormated_1">TANJA LICUL-BEŠIĆ, LABIN,LORENA BOLANAC, LABIN,ZLATKA JURIČIĆ, LABIN,LUIZA KOS, LABIN,ŽELIMIR JURIĆ, LABIN,LEONIDA BEŠIĆ, LABIN,MIRSADA PEŠTALIĆ, LABIN,VLADIMIR BURŠIĆ, LABIN</derivirana_varijabla>
  </DomainObject.Predmet.StrankaNazivFormated>
  <DomainObject.Predmet.StrankaNazivFormatedOIB>
    <izvorni_sadrzaj>TANJA LICUL-BEŠIĆ, LABIN, OIB 93794210521,LORENA BOLANAC, LABIN, OIB 55581323186,ZLATKA JURIČIĆ, LABIN,LUIZA KOS, LABIN, OIB 07090131866,ŽELIMIR JURIĆ, LABIN,LEONIDA BEŠIĆ, LABIN, OIB 86179703257,MIRSADA PEŠTALIĆ, LABIN, OIB 14442143626,VLADIMIR BURŠIĆ, LABIN</izvorni_sadrzaj>
    <derivirana_varijabla naziv="DomainObject.Predmet.StrankaNazivFormatedOIB_1">TANJA LICUL-BEŠIĆ, LABIN, OIB 93794210521,LORENA BOLANAC, LABIN, OIB 55581323186,ZLATKA JURIČIĆ, LABIN,LUIZA KOS, LABIN, OIB 07090131866,ŽELIMIR JURIĆ, LABIN,LEONIDA BEŠIĆ, LABIN, OIB 86179703257,MIRSADA PEŠTALIĆ, LABIN, OIB 14442143626,VLADIMIR BURŠIĆ, LABIN</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izvorni_sadrzaj>
    <derivirana_varijabla naziv="DomainObject.Predmet.StrankaListFormated_1">
      <item>TANJA LICUL-BEŠIĆ, LABIN zastupanog po punomoćniku PREDRAG JOVANOVIĆ</item>
      <item>LORENA BOLANAC, LABIN zastupanog po punomoćniku PREDRAG JOVANOVIĆ</item>
      <item>ZLATKA JURIČIĆ, LABIN zastupanog po punomoćniku PREDRAG JOVANOVIĆ</item>
      <item>LUIZA KOS, LABIN zastupanog po punomoćniku PREDRAG JOVANOVIĆ</item>
      <item>ŽELIMIR JURIĆ, LABIN zastupanog po punomoćniku PREDRAG JOVANOVIĆ</item>
      <item>LEONIDA BEŠIĆ, LABIN zastupanog po punomoćniku PREDRAG JOVANOVIĆ</item>
      <item>MIRSADA PEŠTALIĆ, LABIN zastupanog po punomoćniku PREDRAG JOVANOVIĆ</item>
      <item>VLADIMIR BURŠIĆ, LABIN zastupanog po punomoćniku PREDRAG JOVANOVIĆ</item>
    </derivirana_varijabla>
  </DomainObject.Predmet.StrankaListFormated>
  <DomainObject.Predmet.StrankaListFormatedOIB>
    <izvorni_sadrzaj>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izvorni_sadrzaj>
    <derivirana_varijabla naziv="DomainObject.Predmet.StrankaListFormatedOIB_1">
      <item>TANJA LICUL-BEŠIĆ, LABIN, OIB 93794210521 zastupanog po punomoćniku PREDRAG JOVANOVIĆ</item>
      <item>LORENA BOLANAC, LABIN, OIB 55581323186 zastupanog po punomoćniku PREDRAG JOVANOVIĆ</item>
      <item>ZLATKA JURIČIĆ, LABIN zastupanog po punomoćniku PREDRAG JOVANOVIĆ</item>
      <item>LUIZA KOS, LABIN, OIB 07090131866 zastupanog po punomoćniku PREDRAG JOVANOVIĆ</item>
      <item>ŽELIMIR JURIĆ, LABIN zastupanog po punomoćniku PREDRAG JOVANOVIĆ</item>
      <item>LEONIDA BEŠIĆ, LABIN, OIB 86179703257 zastupanog po punomoćniku PREDRAG JOVANOVIĆ</item>
      <item>MIRSADA PEŠTALIĆ, LABIN, OIB 14442143626 zastupanog po punomoćniku PREDRAG JOVANOVIĆ</item>
      <item>VLADIMIR BURŠIĆ, LABIN zastupanog po punomoćniku PREDRAG JOVANOVIĆ</item>
    </derivirana_varijabla>
  </DomainObject.Predmet.StrankaListFormatedOIB>
  <DomainObject.Predmet.StrankaListFormatedWithAdress>
    <izvorni_sadrzaj>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izvorni_sadrzaj>
    <derivirana_varijabla naziv="DomainObject.Predmet.StrankaListFormatedWithAdress_1">
      <item>TANJA LICUL-BEŠIĆ, LABIN, Šumber 117, 52220 Labin zastupanog po punomoćniku PREDRAG JOVANOVIĆ</item>
      <item>LORENA BOLANAC, LABIN, Kapelica 132, 52220 Labin zastupanog po punomoćniku PREDRAG JOVANOVIĆ</item>
      <item>ZLATKA JURIČIĆ, LABIN, Kapelica 131, 52220 LABIN zastupanog po punomoćniku PREDRAG JOVANOVIĆ</item>
      <item>LUIZA KOS, LABIN, M. Golji 5A, 52220 Labin zastupanog po punomoćniku PREDRAG JOVANOVIĆ</item>
      <item>ŽELIMIR JURIĆ, LABIN, Omladinska 19, 52220 LABIN zastupanog po punomoćniku PREDRAG JOVANOVIĆ</item>
      <item>LEONIDA BEŠIĆ, LABIN, A. Selana 27, 52220 Labin zastupanog po punomoćniku PREDRAG JOVANOVIĆ</item>
      <item>MIRSADA PEŠTALIĆ, LABIN, Štrmac 1, 52220 Labin zastupanog po punomoćniku PREDRAG JOVANOVIĆ</item>
      <item>VLADIMIR BURŠIĆ, LABIN, P. Sveci 1, 52220 LABIN zastupanog po punomoćniku PREDRAG JOVANOVIĆ</item>
    </derivirana_varijabla>
  </DomainObject.Predmet.StrankaListFormatedWithAdress>
  <DomainObject.Predmet.StrankaListFormatedWithAdressOIB>
    <izvorni_sadrzaj>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izvorni_sadrzaj>
    <derivirana_varijabla naziv="DomainObject.Predmet.StrankaListFormatedWithAdressOIB_1">
      <item>TANJA LICUL-BEŠIĆ, LABIN, OIB 93794210521, Šumber 117, 52220 Labin zastupanog po punomoćniku PREDRAG JOVANOVIĆ</item>
      <item>LORENA BOLANAC, LABIN, OIB 55581323186, Kapelica 132, 52220 Labin zastupanog po punomoćniku PREDRAG JOVANOVIĆ</item>
      <item>ZLATKA JURIČIĆ, LABIN, Kapelica 131, 52220 LABIN zastupanog po punomoćniku PREDRAG JOVANOVIĆ</item>
      <item>LUIZA KOS, LABIN, OIB 07090131866, M. Golji 5A, 52220 Labin zastupanog po punomoćniku PREDRAG JOVANOVIĆ</item>
      <item>ŽELIMIR JURIĆ, LABIN, Omladinska 19, 52220 LABIN zastupanog po punomoćniku PREDRAG JOVANOVIĆ</item>
      <item>LEONIDA BEŠIĆ, LABIN, OIB 86179703257, A. Selana 27, 52220 Labin zastupanog po punomoćniku PREDRAG JOVANOVIĆ</item>
      <item>MIRSADA PEŠTALIĆ, LABIN, OIB 14442143626, Štrmac 1, 52220 Labin zastupanog po punomoćniku PREDRAG JOVANOVIĆ</item>
      <item>VLADIMIR BURŠIĆ, LABIN, P. Sveci 1, 52220 LABIN zastupanog po punomoćniku PREDRAG JOVANOVIĆ</item>
    </derivirana_varijabla>
  </DomainObject.Predmet.StrankaListFormatedWithAdressOIB>
  <DomainObject.Predmet.StrankaListNazivFormated>
    <izvorni_sadrzaj>
      <item>TANJA LICUL-BEŠIĆ, LABIN</item>
      <item>LORENA BOLANAC, LABIN</item>
      <item>ZLATKA JURIČIĆ, LABIN</item>
      <item>LUIZA KOS, LABIN</item>
      <item>ŽELIMIR JURIĆ, LABIN</item>
      <item>LEONIDA BEŠIĆ, LABIN</item>
      <item>MIRSADA PEŠTALIĆ, LABIN</item>
      <item>VLADIMIR BURŠIĆ, LABIN</item>
    </izvorni_sadrzaj>
    <derivirana_varijabla naziv="DomainObject.Predmet.StrankaListNazivFormated_1">
      <item>TANJA LICUL-BEŠIĆ, LABIN</item>
      <item>LORENA BOLANAC, LABIN</item>
      <item>ZLATKA JURIČIĆ, LABIN</item>
      <item>LUIZA KOS, LABIN</item>
      <item>ŽELIMIR JURIĆ, LABIN</item>
      <item>LEONIDA BEŠIĆ, LABIN</item>
      <item>MIRSADA PEŠTALIĆ, LABIN</item>
      <item>VLADIMIR BURŠIĆ, LABIN</item>
    </derivirana_varijabla>
  </DomainObject.Predmet.StrankaListNazivFormated>
  <DomainObject.Predmet.StrankaListNazivFormatedOIB>
    <izvorni_sadrzaj>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izvorni_sadrzaj>
    <derivirana_varijabla naziv="DomainObject.Predmet.StrankaListNazivFormatedOIB_1">
      <item>TANJA LICUL-BEŠIĆ, LABIN, OIB 93794210521</item>
      <item>LORENA BOLANAC, LABIN, OIB 55581323186</item>
      <item>ZLATKA JURIČIĆ, LABIN</item>
      <item>LUIZA KOS, LABIN, OIB 07090131866</item>
      <item>ŽELIMIR JURIĆ, LABIN</item>
      <item>LEONIDA BEŠIĆ, LABIN, OIB 86179703257</item>
      <item>MIRSADA PEŠTALIĆ, LABIN, OIB 14442143626</item>
      <item>VLADIMIR BURŠIĆ, LABIN</item>
    </derivirana_varijabla>
  </DomainObject.Predmet.StrankaListNazivFormatedOIB>
  <DomainObject.Predmet.ProtuStrankaListFormated>
    <izvorni_sadrzaj>
      <item>IR. ZA . d.o.o. LABIN zastupanog po punomoćniku Sanjin Jurmić</item>
    </izvorni_sadrzaj>
    <derivirana_varijabla naziv="DomainObject.Predmet.ProtuStrankaListFormated_1">
      <item>IR. ZA . d.o.o. LABIN zastupanog po punomoćniku Sanjin Jurmić</item>
    </derivirana_varijabla>
  </DomainObject.Predmet.ProtuStrankaListFormated>
  <DomainObject.Predmet.ProtuStrankaListFormatedOIB>
    <izvorni_sadrzaj>
      <item>IR. ZA . d.o.o. LABIN, OIB 29682048894 zastupanog po punomoćniku Sanjin Jurmić</item>
    </izvorni_sadrzaj>
    <derivirana_varijabla naziv="DomainObject.Predmet.ProtuStrankaListFormatedOIB_1">
      <item>IR. ZA . d.o.o. LABIN, OIB 29682048894 zastupanog po punomoćniku Sanjin Jurmić</item>
    </derivirana_varijabla>
  </DomainObject.Predmet.ProtuStrankaListFormatedOIB>
  <DomainObject.Predmet.ProtuStrankaListFormatedWithAdress>
    <izvorni_sadrzaj>
      <item>IR. ZA . d.o.o. LABIN, Rudarska 5, 52220 LABIN zastupanog po punomoćniku Sanjin Jurmić</item>
    </izvorni_sadrzaj>
    <derivirana_varijabla naziv="DomainObject.Predmet.ProtuStrankaListFormatedWithAdress_1">
      <item>IR. ZA . d.o.o. LABIN, Rudarska 5, 52220 LABIN zastupanog po punomoćniku Sanjin Jurmić</item>
    </derivirana_varijabla>
  </DomainObject.Predmet.ProtuStrankaListFormatedWithAdress>
  <DomainObject.Predmet.ProtuStrankaListFormatedWithAdressOIB>
    <izvorni_sadrzaj>
      <item>IR. ZA . d.o.o. LABIN, OIB 29682048894, Rudarska 5, 52220 LABIN zastupanog po punomoćniku Sanjin Jurmić</item>
    </izvorni_sadrzaj>
    <derivirana_varijabla naziv="DomainObject.Predmet.ProtuStrankaListFormatedWithAdressOIB_1">
      <item>IR. ZA . d.o.o. LABIN, OIB 29682048894, Rudarska 5, 52220 LABIN zastupanog po punomoćniku Sanjin Jurmić</item>
    </derivirana_varijabla>
  </DomainObject.Predmet.ProtuStrankaListFormatedWithAdressOIB>
  <DomainObject.Predmet.ProtuStrankaListNazivFormated>
    <izvorni_sadrzaj>
      <item>IR. ZA . d.o.o. LABIN</item>
    </izvorni_sadrzaj>
    <derivirana_varijabla naziv="DomainObject.Predmet.ProtuStrankaListNazivFormated_1">
      <item>IR. ZA . d.o.o. LABIN</item>
    </derivirana_varijabla>
  </DomainObject.Predmet.ProtuStrankaListNazivFormated>
  <DomainObject.Predmet.ProtuStrankaListNazivFormatedOIB>
    <izvorni_sadrzaj>
      <item>IR. ZA . d.o.o. LABIN, OIB 29682048894</item>
    </izvorni_sadrzaj>
    <derivirana_varijabla naziv="DomainObject.Predmet.ProtuStrankaListNazivFormatedOIB_1">
      <item>IR. ZA . d.o.o. LABIN, OIB 29682048894</item>
    </derivirana_varijabla>
  </DomainObject.Predmet.ProtuStrankaListNazivFormatedOIB>
  <DomainObject.Predmet.OstaliListFormated>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
  <DomainObject.Predmet.OstaliListFormatedOIB>
    <izvorni_sadrzaj>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izvorni_sadrzaj>
    <derivirana_varijabla naziv="DomainObject.Predmet.OstaliListFormatedOIB_1">
      <item>PREDRAG JOVANOVIĆ punomoćnik sudionika u postupku MIRSADA PEŠTALIĆ, LABIN; LEONIDA BEŠIĆ, LABIN; ŽELIMIR JURIĆ, LABIN; LUIZA KOS, LABIN; ZLATKA JURIČIĆ, LABIN; LORENA BOLANAC, LABIN; VLADIMIR BURŠIĆ, LABIN; TANJA LICUL-BEŠIĆ, LABIN</item>
      <item>Sanjin Jurmić punomoćnik sudionika u postupku IR. ZA . d.o.o. LABIN</item>
    </derivirana_varijabla>
  </DomainObject.Predmet.OstaliListFormatedOIB>
  <DomainObject.Predmet.OstaliListFormatedWithAdress>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
  <DomainObject.Predmet.OstaliListFormatedWithAdressOIB>
    <izvorni_sadrzaj>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izvorni_sadrzaj>
    <derivirana_varijabla naziv="DomainObject.Predmet.OstaliListFormatedWithAdressOIB_1">
      <item>PREDRAG JOVANOVIĆ, Rudarska 1, 52220 LABIN punomoćnik sudionika u postupku MIRSADA PEŠTALIĆ, LABIN; LEONIDA BEŠIĆ, LABIN; ŽELIMIR JURIĆ, LABIN; LUIZA KOS, LABIN; ZLATKA JURIČIĆ, LABIN; LORENA BOLANAC, LABIN; VLADIMIR BURŠIĆ, LABIN; TANJA LICUL-BEŠIĆ, LABIN</item>
      <item>Sanjin Jurmić, Kvaternikova br. 70 a, 51000 Rijeka punomoćnik sudionika u postupku IR. ZA . d.o.o. LABIN</item>
    </derivirana_varijabla>
  </DomainObject.Predmet.OstaliListFormatedWithAdressOIB>
  <DomainObject.Predmet.OstaliListNazivFormated>
    <izvorni_sadrzaj>
      <item>PREDRAG JOVANOVIĆ</item>
      <item>Sanjin Jurmić</item>
    </izvorni_sadrzaj>
    <derivirana_varijabla naziv="DomainObject.Predmet.OstaliListNazivFormated_1">
      <item>PREDRAG JOVANOVIĆ</item>
      <item>Sanjin Jurmić</item>
    </derivirana_varijabla>
  </DomainObject.Predmet.OstaliListNazivFormated>
  <DomainObject.Predmet.OstaliListNazivFormatedOIB>
    <izvorni_sadrzaj>
      <item>PREDRAG JOVANOVIĆ</item>
      <item>Sanjin Jurmić</item>
    </izvorni_sadrzaj>
    <derivirana_varijabla naziv="DomainObject.Predmet.OstaliListNazivFormatedOIB_1">
      <item>PREDRAG JOVANOVIĆ</item>
      <item>Sanjin Jurmić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VLADIMIR BURŠIĆ, LABIN i dr.</izvorni_sadrzaj>
    <derivirana_varijabla naziv="DomainObject.Predmet.StrankaIDrugi_1">VLADIMIR BURŠIĆ, LABIN i dr.</derivirana_varijabla>
  </DomainObject.Predmet.StrankaIDrugi>
  <DomainObject.Predmet.ProtustrankaIDrugi>
    <izvorni_sadrzaj>IR. ZA . d.o.o. LABIN</izvorni_sadrzaj>
    <derivirana_varijabla naziv="DomainObject.Predmet.ProtustrankaIDrugi_1">IR. ZA . d.o.o. LABIN</derivirana_varijabla>
  </DomainObject.Predmet.ProtustrankaIDrugi>
  <DomainObject.Predmet.StrankaIDrugiAdressOIB>
    <izvorni_sadrzaj>VLADIMIR BURŠIĆ, LABIN, P. Sveci 1, 52220 LABIN i dr.</izvorni_sadrzaj>
    <derivirana_varijabla naziv="DomainObject.Predmet.StrankaIDrugiAdressOIB_1">VLADIMIR BURŠIĆ, LABIN, P. Sveci 1, 52220 LABIN i dr.</derivirana_varijabla>
  </DomainObject.Predmet.StrankaIDrugiAdressOIB>
  <DomainObject.Predmet.ProtustrankaIDrugiAdressOIB>
    <izvorni_sadrzaj>IR. ZA . d.o.o. LABIN, OIB 29682048894, Rudarska 5, 52220 LABIN</izvorni_sadrzaj>
    <derivirana_varijabla naziv="DomainObject.Predmet.ProtustrankaIDrugiAdressOIB_1">IR. ZA . d.o.o. LABIN, OIB 29682048894, Rudarska 5,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izvorni_sadrzaj>
    <derivirana_varijabla naziv="DomainObject.Predmet.SudioniciListNaziv_1">
      <item>TANJA LICUL-BEŠIĆ, LABIN</item>
      <item>LORENA BOLANAC, LABIN</item>
      <item>ZLATKA JURIČIĆ, LABIN</item>
      <item>LUIZA KOS, LABIN</item>
      <item>ŽELIMIR JURIĆ, LABIN</item>
      <item>PREDRAG JOVANOVIĆ</item>
      <item>Sanjin Jurmić</item>
      <item>LEONIDA BEŠIĆ, LABIN</item>
      <item>MIRSADA PEŠTALIĆ, LABIN</item>
      <item>VLADIMIR BURŠIĆ, LABIN</item>
      <item>IR. ZA . d.o.o. LABIN</item>
    </derivirana_varijabla>
  </DomainObject.Predmet.SudioniciListNaziv>
  <DomainObject.Predmet.SudioniciListAdressOIB>
    <izvorni_sadrzaj>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izvorni_sadrzaj>
    <derivirana_varijabla naziv="DomainObject.Predmet.SudioniciListAdressOIB_1">
      <item>TANJA LICUL-BEŠIĆ, LABIN, OIB 93794210521, Šumber 117,52220 Labin</item>
      <item>LORENA BOLANAC, LABIN, OIB 55581323186, Kapelica 132,52220 Labin</item>
      <item>ZLATKA JURIČIĆ, LABIN, Kapelica 131,52220 LABIN</item>
      <item>LUIZA KOS, LABIN, OIB 07090131866, M. Golji 5A,52220 Labin</item>
      <item>ŽELIMIR JURIĆ, LABIN, Omladinska 19,52220 LABIN</item>
      <item>PREDRAG JOVANOVIĆ, Rudarska 1,52220 LABIN</item>
      <item>Sanjin Jurmić, Kvaternikova br. 70 a,51000 Rijeka</item>
      <item>LEONIDA BEŠIĆ, LABIN, OIB 86179703257, A. Selana 27,52220 Labin</item>
      <item>MIRSADA PEŠTALIĆ, LABIN, OIB 14442143626, Štrmac 1,52220 Labin</item>
      <item>VLADIMIR BURŠIĆ, LABIN, P. Sveci 1,52220 LABIN</item>
      <item>IR. ZA . d.o.o. LABIN, OIB 29682048894, Rudarska 5,52220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93794210521</item>
      <item>, OIB 55581323186</item>
      <item>, OIB null</item>
      <item>, OIB 07090131866</item>
      <item>, OIB null</item>
      <item>, OIB null</item>
      <item>, OIB null</item>
      <item>, OIB 86179703257</item>
      <item>, OIB 14442143626</item>
      <item>, OIB null</item>
      <item>, OIB 29682048894</item>
    </izvorni_sadrzaj>
    <derivirana_varijabla naziv="DomainObject.Predmet.SudioniciListNazivOIB_1">
      <item>, OIB 93794210521</item>
      <item>, OIB 55581323186</item>
      <item>, OIB null</item>
      <item>, OIB 07090131866</item>
      <item>, OIB null</item>
      <item>, OIB null</item>
      <item>, OIB null</item>
      <item>, OIB 86179703257</item>
      <item>, OIB 14442143626</item>
      <item>, OIB null</item>
      <item>, OIB 29682048894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237</properties:Words>
  <properties:Characters>1226</properties:Characters>
  <properties:Lines>45</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2017-02-20T07:42:00Z</dcterms:created>
  <dc:creator>Damir Rabar</dc:creator>
  <cp:lastModifiedBy>Lorena Paris Aničić</cp:lastModifiedBy>
  <cp:lastPrinted>2017-02-20T07:47:00Z</cp:lastPrinted>
  <dcterms:modified xmlns:xsi="http://www.w3.org/2001/XMLSchema-instance" xsi:type="dcterms:W3CDTF">2017-02-20T07:48:00Z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Novi sadržaj odluke</vt:lpwstr>
  </prop:property>
  <prop:property name="CC_coloring" pid="5" fmtid="{D5CDD505-2E9C-101B-9397-08002B2CF9AE}">
    <vt:bool>false</vt:bool>
  </prop:property>
</prop:Properties>
</file>