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c7cc7a1" w14:paraId="c7cc7a1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BA46EE">
        <w:rPr>
          <w:lang w:val="pt-BR"/>
        </w:rPr>
        <w:t>977/2011</w:t>
      </w:r>
      <w:r w:rsidR="003B0D21">
        <w:rPr>
          <w:lang w:val="pt-BR"/>
        </w:rPr>
        <w:t>-127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</w:t>
      </w:r>
      <w:r w:rsidR="00852C5C">
        <w:t>82201514, MBS: 080049819, dana 21</w:t>
      </w:r>
      <w:r>
        <w:t>.</w:t>
      </w:r>
      <w:r w:rsidR="00852C5C">
        <w:t xml:space="preserve"> srpnja</w:t>
      </w:r>
      <w:r>
        <w:t xml:space="preserve"> 201</w:t>
      </w:r>
      <w:r w:rsidR="00BA46EE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4D5E95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4D5E95">
        <w:t xml:space="preserve">        </w:t>
      </w:r>
      <w:r w:rsidR="00877097" w:rsidRPr="004D5E95">
        <w:t>z a k l</w:t>
      </w:r>
      <w:r w:rsidR="004270F7" w:rsidRPr="004D5E95">
        <w:t xml:space="preserve">j u č i o  </w:t>
      </w:r>
      <w:r w:rsidR="00C31D80" w:rsidRPr="004D5E95">
        <w:t xml:space="preserve"> </w:t>
      </w:r>
      <w:r w:rsidR="00877097" w:rsidRPr="004D5E95">
        <w:t xml:space="preserve"> j </w:t>
      </w:r>
      <w:r w:rsidR="00A806E8" w:rsidRPr="004D5E95">
        <w:t xml:space="preserve">e </w:t>
      </w:r>
      <w:r w:rsidR="00A806E8" w:rsidRPr="004D5E95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DD0D81" w:rsidR="00B8124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852C5C">
        <w:t>deveta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852C5C">
        <w:t>70</w:t>
      </w:r>
      <w:r w:rsidR="00B81241">
        <w:t>.0</w:t>
      </w:r>
      <w:r w:rsidR="008238AC">
        <w:t>00,0</w:t>
      </w:r>
      <w:r w:rsidR="00B81241">
        <w:t>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7253F4">
        <w:rPr>
          <w:b/>
        </w:rPr>
        <w:t>20</w:t>
      </w:r>
      <w:r w:rsidR="00EC3CCE">
        <w:rPr>
          <w:b/>
        </w:rPr>
        <w:t>.</w:t>
      </w:r>
      <w:r w:rsidR="00852C5C">
        <w:rPr>
          <w:b/>
        </w:rPr>
        <w:t xml:space="preserve"> rujna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238AC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7253F4">
        <w:rPr>
          <w:b/>
        </w:rPr>
        <w:t>09</w:t>
      </w:r>
      <w:r w:rsidR="00A148B9">
        <w:rPr>
          <w:b/>
        </w:rPr>
        <w:t>,</w:t>
      </w:r>
      <w:r w:rsidR="00852C5C">
        <w:rPr>
          <w:b/>
        </w:rPr>
        <w:t>3</w:t>
      </w:r>
      <w:r w:rsidR="00A148B9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852C5C">
        <w:t>21</w:t>
      </w:r>
      <w:r w:rsidR="00F151F1">
        <w:t>.</w:t>
      </w:r>
      <w:r w:rsidR="00852C5C">
        <w:t xml:space="preserve"> srpnja</w:t>
      </w:r>
      <w:r w:rsidR="001A1120">
        <w:t xml:space="preserve"> </w:t>
      </w:r>
      <w:r w:rsidR="00DC7D12">
        <w:t>201</w:t>
      </w:r>
      <w:r w:rsidR="00BA46EE">
        <w:t>6</w:t>
      </w:r>
      <w:r w:rsidR="001A1120">
        <w:t>.</w:t>
      </w:r>
    </w:p>
    <w:p w:rsidRDefault="00A84C1A" w:rsidP="00E91121" w:rsidR="003B0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="008238AC">
        <w:tab/>
      </w:r>
      <w:r w:rsidR="008238AC">
        <w:tab/>
      </w:r>
      <w:r w:rsidR="008238AC">
        <w:tab/>
      </w:r>
      <w:r w:rsidR="003B0D2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0D21" w:rsidP="00E91121" w:rsidR="003B0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0D21" w:rsidP="00E91121" w:rsidR="003B0D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0D21" w:rsidP="00E91121" w:rsidR="003B0D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0D21" w:rsidP="00E91121" w:rsidR="003B0D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F553B" w:rsidP="003B0D21" w:rsidR="00DF55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946DA" w:rsidP="00DF553B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B4BC5" w:rsidP="00B81241" w:rsidR="006B4BC5">
      <w:pPr>
        <w:jc w:val="both"/>
      </w:pPr>
    </w:p>
    <w:p w:rsidRDefault="00355134" w:rsidP="00B81241" w:rsidR="00355134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p w:rsidRDefault="003B0D21" w:rsidP="00B81241" w:rsidR="003B0D21">
      <w:pPr>
        <w:jc w:val="both"/>
      </w:pPr>
    </w:p>
    <w:sectPr w:rsidSect="00167C21" w:rsidR="003B0D21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6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12D7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8267C"/>
    <w:rsid w:val="002944F0"/>
    <w:rsid w:val="002B1F84"/>
    <w:rsid w:val="002B5B7E"/>
    <w:rsid w:val="002C15FA"/>
    <w:rsid w:val="002E1454"/>
    <w:rsid w:val="002E2883"/>
    <w:rsid w:val="002E62F7"/>
    <w:rsid w:val="002F15B8"/>
    <w:rsid w:val="00323102"/>
    <w:rsid w:val="00333139"/>
    <w:rsid w:val="00355134"/>
    <w:rsid w:val="00361730"/>
    <w:rsid w:val="00374B9F"/>
    <w:rsid w:val="00374D53"/>
    <w:rsid w:val="003763AA"/>
    <w:rsid w:val="00380A99"/>
    <w:rsid w:val="00383464"/>
    <w:rsid w:val="003A11C1"/>
    <w:rsid w:val="003B0D21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5E95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30C7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4BC5"/>
    <w:rsid w:val="006C2827"/>
    <w:rsid w:val="006C3587"/>
    <w:rsid w:val="006D240B"/>
    <w:rsid w:val="006D4DB7"/>
    <w:rsid w:val="006D61E1"/>
    <w:rsid w:val="006E4F18"/>
    <w:rsid w:val="007025E0"/>
    <w:rsid w:val="007253F4"/>
    <w:rsid w:val="00736EF6"/>
    <w:rsid w:val="0074479B"/>
    <w:rsid w:val="0075380F"/>
    <w:rsid w:val="007678A2"/>
    <w:rsid w:val="007915C1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38AC"/>
    <w:rsid w:val="00827895"/>
    <w:rsid w:val="00852C5C"/>
    <w:rsid w:val="00877097"/>
    <w:rsid w:val="00883836"/>
    <w:rsid w:val="0088567D"/>
    <w:rsid w:val="008D0264"/>
    <w:rsid w:val="008F701B"/>
    <w:rsid w:val="00900636"/>
    <w:rsid w:val="00924694"/>
    <w:rsid w:val="0093446A"/>
    <w:rsid w:val="00934B5C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148B9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46EE"/>
    <w:rsid w:val="00BA698F"/>
    <w:rsid w:val="00BA6D11"/>
    <w:rsid w:val="00BC214C"/>
    <w:rsid w:val="00BD595B"/>
    <w:rsid w:val="00BE3191"/>
    <w:rsid w:val="00BE4B06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0D81"/>
    <w:rsid w:val="00DD1ABE"/>
    <w:rsid w:val="00DD43F9"/>
    <w:rsid w:val="00DE7D88"/>
    <w:rsid w:val="00DF4DE0"/>
    <w:rsid w:val="00DF553B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3CCE"/>
    <w:rsid w:val="00EC7AF6"/>
    <w:rsid w:val="00ED0DC5"/>
    <w:rsid w:val="00EE4391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2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2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KRAPINA, OIB 18683136487</izvorni_sadrzaj>
    <derivirana_varijabla naziv="DomainObject.Predmet.StrankaWithAdressOIB_1">REPUBLIKA HRVATSKA MINISTARSTVO FINANCIJA, POREZNA UPRAVA, PODRUČNI URED KRAPINA, OIB 18683136487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KRAPINA, OIB 18683136487</izvorni_sadrzaj>
    <derivirana_varijabla naziv="DomainObject.Predmet.StrankaNazivFormatedOIB_1">REPUBLIKA HRVATSKA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</izvorni_sadrzaj>
    <derivirana_varijabla naziv="DomainObject.Predmet.StrankaListNazivFormatedOIB_1">
      <item>REPUBLIKA HRVATSKA MINISTARSTVO FINANCIJA, POREZNA UPRAVA, PODRUČNI URED KRAPINA, OIB 18683136487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</izvorni_sadrzaj>
    <derivirana_varijabla naziv="DomainObject.Predmet.StrankaIDrugiAdressOIB_1">REPUBLIKA HRVATSKA MINISTARSTVO FINANCIJA, POREZNA UPRAVA, PODRUČNI URED KRAPINA, OIB 18683136487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97DE0-D8AC-4B35-9430-41D7F41A5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1126</properties:Words>
  <properties:Characters>6142</properties:Characters>
  <properties:Lines>146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2016-07-21T12:11:00Z</dcterms:created>
  <dc:creator>BISERKA CALIC</dc:creator>
  <cp:lastModifiedBy>Jadranka Zelić</cp:lastModifiedBy>
  <cp:lastPrinted>2016-07-21T12:10:00Z</cp:lastPrinted>
  <dcterms:modified xmlns:xsi="http://www.w3.org/2001/XMLSchema-instance" xsi:type="dcterms:W3CDTF">2016-07-21T12:16:00Z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