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f5438" w14:paraId="8bf5438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3165F2" w:rsidP="005E3EB7" w:rsidR="005E3EB7" w:rsidRPr="005364F8">
      <w:r>
        <w:tab/>
        <w:t>Pazin</w:t>
      </w:r>
      <w:r w:rsidR="005E3EB7" w:rsidRPr="005364F8">
        <w:t xml:space="preserve">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DF28E8">
        <w:t>Ivanu Dujiću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>FINE, OIB: 85821130368, RC 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516275" w:rsidRPr="00516275">
        <w:t>APPAREO SUNCE j.d.o.o. Draguzeti, Draguzeti 25, OIB: 67391254891</w:t>
      </w:r>
      <w:r w:rsidR="00DF28E8" w:rsidRPr="00DF28E8">
        <w:t>, 1</w:t>
      </w:r>
      <w:r w:rsidR="00515856">
        <w:t>9</w:t>
      </w:r>
      <w:r w:rsidR="00DF28E8" w:rsidRPr="00DF28E8">
        <w:t>. studenog 2015.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516275" w:rsidRPr="00516275">
        <w:t>APPAREO SUNCE j.d.o.o. Draguzeti, Draguzeti 25, OIB: 67391254891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814FDD" w:rsidRPr="00FB0B18">
        <w:rPr>
          <w:b/>
          <w:lang w:val="pl-PL"/>
        </w:rPr>
        <w:t>17. prosinca</w:t>
      </w:r>
      <w:r w:rsidRPr="00FB0B18">
        <w:rPr>
          <w:b/>
          <w:lang w:val="pl-PL"/>
        </w:rPr>
        <w:t xml:space="preserve"> 2015. u </w:t>
      </w:r>
      <w:r w:rsidR="00515856">
        <w:rPr>
          <w:b/>
          <w:lang w:val="pl-PL"/>
        </w:rPr>
        <w:t>1</w:t>
      </w:r>
      <w:r w:rsidR="00516275">
        <w:rPr>
          <w:b/>
          <w:lang w:val="pl-PL"/>
        </w:rPr>
        <w:t>4</w:t>
      </w:r>
      <w:r w:rsidR="00814FDD" w:rsidRPr="00FB0B18">
        <w:rPr>
          <w:b/>
          <w:lang w:val="pl-PL"/>
        </w:rPr>
        <w:t>:0</w:t>
      </w:r>
      <w:r w:rsidRPr="00FB0B18">
        <w:rPr>
          <w:b/>
          <w:lang w:val="pl-PL"/>
        </w:rPr>
        <w:t>0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DF28E8">
        <w:rPr>
          <w:b/>
        </w:rPr>
        <w:t>1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516275" w:rsidRPr="00516275">
        <w:t>APPAREO SUNCE j.d.o.o. Draguzeti</w:t>
      </w:r>
      <w:r w:rsidR="00516275">
        <w:t>, Draguzeti 25</w:t>
      </w:r>
      <w:r w:rsidR="00515856" w:rsidRPr="00515856">
        <w:t>,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 xml:space="preserve">zakonski zastupnik dužnika </w:t>
      </w:r>
      <w:r w:rsidR="00516275" w:rsidRPr="00516275">
        <w:rPr>
          <w:lang w:val="sv-SE"/>
        </w:rPr>
        <w:t>Davor Bož</w:t>
      </w:r>
      <w:r w:rsidR="00516275">
        <w:rPr>
          <w:lang w:val="sv-SE"/>
        </w:rPr>
        <w:t>a</w:t>
      </w:r>
      <w:r w:rsidR="00516275" w:rsidRPr="00516275">
        <w:rPr>
          <w:lang w:val="sv-SE"/>
        </w:rPr>
        <w:t>c iz Žminja, Lukovica 25, OIB: 72992176498</w:t>
      </w:r>
      <w:r w:rsidR="00FB0B18">
        <w:rPr>
          <w:lang w:val="sv-SE"/>
        </w:rPr>
        <w:t>.</w:t>
      </w:r>
      <w:r w:rsidR="005E3EB7">
        <w:t xml:space="preserve"> </w:t>
      </w:r>
    </w:p>
    <w:p w:rsidRDefault="00FB0B18" w:rsidP="005E3EB7" w:rsidR="00FB0B18">
      <w:pPr>
        <w:jc w:val="both"/>
      </w:pPr>
    </w:p>
    <w:p w:rsidRDefault="00FB0B18" w:rsidP="005E3EB7" w:rsidR="00FB0B18">
      <w:pPr>
        <w:jc w:val="both"/>
        <w:rPr>
          <w:lang w:val="sv-SE"/>
        </w:rPr>
      </w:pPr>
      <w:r>
        <w:tab/>
        <w:t>II.</w:t>
      </w:r>
      <w:r>
        <w:tab/>
        <w:t xml:space="preserve">Poziva se </w:t>
      </w:r>
      <w:r>
        <w:rPr>
          <w:lang w:val="sv-SE"/>
        </w:rPr>
        <w:t xml:space="preserve">zakonski zastupnik dužnika </w:t>
      </w:r>
      <w:r w:rsidR="00516275" w:rsidRPr="00516275">
        <w:rPr>
          <w:lang w:val="sv-SE"/>
        </w:rPr>
        <w:t>Davor Bož</w:t>
      </w:r>
      <w:r w:rsidR="00516275">
        <w:rPr>
          <w:lang w:val="sv-SE"/>
        </w:rPr>
        <w:t>a</w:t>
      </w:r>
      <w:r w:rsidR="00516275" w:rsidRPr="00516275">
        <w:rPr>
          <w:lang w:val="sv-SE"/>
        </w:rPr>
        <w:t>c iz Žminja, Lukovica 25, OIB: 72992176498</w:t>
      </w:r>
      <w:r>
        <w:rPr>
          <w:lang w:val="sv-SE"/>
        </w:rPr>
        <w:t>, pristupiti u sud na zakazano ročište radi saslušanja te dostaviti sudu javnobilježnički ovjerovljen prokazni popis imovine za dužnika</w:t>
      </w:r>
      <w:r w:rsidRPr="00FB0B18">
        <w:t xml:space="preserve"> </w:t>
      </w:r>
      <w:r w:rsidR="00516275" w:rsidRPr="00516275">
        <w:t>APPAREO SUNCE j.d.o.o. Draguzeti, Draguzeti 25, OIB: 67391254891</w:t>
      </w:r>
      <w:r>
        <w:rPr>
          <w:lang w:val="sv-SE"/>
        </w:rPr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036ADB">
        <w:t>1</w:t>
      </w:r>
      <w:r w:rsidR="00515856">
        <w:t>9</w:t>
      </w:r>
      <w:r w:rsidR="00036ADB">
        <w:t>. studenog</w:t>
      </w:r>
      <w:r>
        <w:t xml:space="preserve"> 2015</w:t>
      </w:r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51365F">
        <w:t>Ivan Dujić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>Podružnica Pula, Giardini 5</w:t>
      </w:r>
    </w:p>
    <w:p w:rsidRDefault="00FB0B18" w:rsidP="00FB0B18" w:rsidR="00533E98">
      <w:pPr>
        <w:jc w:val="both"/>
      </w:pPr>
      <w:r>
        <w:t xml:space="preserve">- dužnik </w:t>
      </w:r>
      <w:r w:rsidR="00516275" w:rsidRPr="00516275">
        <w:t>APPAREO SUNCE j.d.o.o. Draguzeti</w:t>
      </w:r>
      <w:r w:rsidR="00516275">
        <w:t>, Draguzeti 25</w:t>
      </w:r>
    </w:p>
    <w:p w:rsidRDefault="00FB0B18" w:rsidP="00FB0B18" w:rsidR="00516275">
      <w:pPr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516275" w:rsidRPr="00516275">
        <w:rPr>
          <w:lang w:val="sv-SE"/>
        </w:rPr>
        <w:t>Davor Božac iz Žminja, Lukovica 25</w:t>
      </w:r>
    </w:p>
    <w:p w:rsidRDefault="005E3EB7" w:rsidP="00FB0B18" w:rsidR="00500701">
      <w:pPr>
        <w:jc w:val="both"/>
      </w:pPr>
      <w:r>
        <w:t>- e-Oglasna ploča sudova 8 dana</w:t>
      </w:r>
    </w:p>
    <w:sectPr w:rsidSect="00C40FD5" w:rsidR="0050070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0E5" w:rsidP="005E3EB7" w:rsidR="004430E5">
      <w:r>
        <w:separator/>
      </w:r>
    </w:p>
  </w:endnote>
  <w:endnote w:id="0" w:type="continuationSeparator">
    <w:p w:rsidRDefault="004430E5" w:rsidP="005E3EB7" w:rsidR="004430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0E5" w:rsidP="005E3EB7" w:rsidR="004430E5">
      <w:r>
        <w:separator/>
      </w:r>
    </w:p>
  </w:footnote>
  <w:footnote w:id="0" w:type="continuationSeparator">
    <w:p w:rsidRDefault="004430E5" w:rsidP="005E3EB7" w:rsidR="004430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1365F">
          <w:rPr>
            <w:noProof/>
          </w:rPr>
          <w:t>2</w:t>
        </w:r>
        <w:r>
          <w:fldChar w:fldCharType="end"/>
        </w:r>
        <w:r>
          <w:tab/>
        </w:r>
        <w:r w:rsidR="005E3EB7">
          <w:t>Posl.br.: 2 St-194</w:t>
        </w:r>
        <w:r w:rsidR="005E3EB7" w:rsidRPr="005364F8">
          <w:t>/1</w:t>
        </w:r>
        <w:r w:rsidR="005E3EB7" w:rsidRPr="005176A5">
          <w:t>5-</w:t>
        </w:r>
        <w:r w:rsidR="005E3EB7">
          <w:t>3</w:t>
        </w:r>
      </w:p>
    </w:sdtContent>
  </w:sdt>
  <w:p w:rsidRDefault="00BC479B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65F2" w:rsidR="00DF28E8">
    <w:pPr>
      <w:pStyle w:val="Zaglavlje"/>
    </w:pPr>
    <w:r>
      <w:tab/>
    </w:r>
    <w:r>
      <w:tab/>
      <w:t>Posl.br.</w:t>
    </w:r>
    <w:r w:rsidR="00DF28E8">
      <w:t xml:space="preserve"> 10 St-</w:t>
    </w:r>
    <w:r w:rsidR="00360A6A">
      <w:t>501</w:t>
    </w:r>
    <w:r w:rsidR="00DF28E8">
      <w:t>/15-</w:t>
    </w:r>
    <w:r w:rsidR="00360A6A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254C90"/>
    <w:rsid w:val="00264035"/>
    <w:rsid w:val="002D55AD"/>
    <w:rsid w:val="003165F2"/>
    <w:rsid w:val="00360A6A"/>
    <w:rsid w:val="003B74B1"/>
    <w:rsid w:val="003C0D22"/>
    <w:rsid w:val="004430E5"/>
    <w:rsid w:val="0051365F"/>
    <w:rsid w:val="00515856"/>
    <w:rsid w:val="00516275"/>
    <w:rsid w:val="00533E98"/>
    <w:rsid w:val="00554328"/>
    <w:rsid w:val="005E3EB7"/>
    <w:rsid w:val="00814FDD"/>
    <w:rsid w:val="00985388"/>
    <w:rsid w:val="009A04CC"/>
    <w:rsid w:val="00B31B75"/>
    <w:rsid w:val="00BC479B"/>
    <w:rsid w:val="00D14604"/>
    <w:rsid w:val="00D41ACB"/>
    <w:rsid w:val="00D5275E"/>
    <w:rsid w:val="00DF28E8"/>
    <w:rsid w:val="00F13DFF"/>
    <w:rsid w:val="00FA3C40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47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79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79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79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79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47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79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79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79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79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St-501/2015</izvorni_sadrzaj>
    <derivirana_varijabla naziv="DomainObject.Predmet.OznakaBroj_1">St-501/2015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APPAREO SUNCE j.d.o.o. DRAGUZETI</izvorni_sadrzaj>
    <derivirana_varijabla naziv="DomainObject.Predmet.ProtustrankaFormated_1">  APPAREO SUNCE j.d.o.o. DRAGUZETI</derivirana_varijabla>
  </DomainObject.Predmet.ProtustrankaFormated>
  <DomainObject.Predmet.ProtustrankaFormatedOIB>
    <izvorni_sadrzaj>  APPAREO SUNCE j.d.o.o. DRAGUZETI, OIB 67391254891</izvorni_sadrzaj>
    <derivirana_varijabla naziv="DomainObject.Predmet.ProtustrankaFormatedOIB_1">  APPAREO SUNCE j.d.o.o. DRAGUZETI, OIB 67391254891</derivirana_varijabla>
  </DomainObject.Predmet.ProtustrankaFormatedOIB>
  <DomainObject.Predmet.ProtustrankaFormatedWithAdress>
    <izvorni_sadrzaj> APPAREO SUNCE j.d.o.o. DRAGUZETI, Draguzeti 25, 52207 Draguzeti</izvorni_sadrzaj>
    <derivirana_varijabla naziv="DomainObject.Predmet.ProtustrankaFormatedWithAdress_1"> APPAREO SUNCE j.d.o.o. DRAGUZETI, Draguzeti 25, 52207 Draguzeti</derivirana_varijabla>
  </DomainObject.Predmet.ProtustrankaFormatedWithAdress>
  <DomainObject.Predmet.ProtustrankaFormatedWithAdressOIB>
    <izvorni_sadrzaj> APPAREO SUNCE j.d.o.o. DRAGUZETI, OIB 67391254891, Draguzeti 25, 52207 Draguzeti</izvorni_sadrzaj>
    <derivirana_varijabla naziv="DomainObject.Predmet.ProtustrankaFormatedWithAdressOIB_1"> APPAREO SUNCE j.d.o.o. DRAGUZETI, OIB 67391254891, Draguzeti 25, 52207 Draguzeti</derivirana_varijabla>
  </DomainObject.Predmet.ProtustrankaFormatedWithAdressOIB>
  <DomainObject.Predmet.ProtustrankaWithAdress>
    <izvorni_sadrzaj>APPAREO SUNCE j.d.o.o. DRAGUZETI Draguzeti 25, 52207 Draguzeti</izvorni_sadrzaj>
    <derivirana_varijabla naziv="DomainObject.Predmet.ProtustrankaWithAdress_1">APPAREO SUNCE j.d.o.o. DRAGUZETI Draguzeti 25, 52207 Draguzeti</derivirana_varijabla>
  </DomainObject.Predmet.ProtustrankaWithAdress>
  <DomainObject.Predmet.ProtustrankaWithAdressOIB>
    <izvorni_sadrzaj>APPAREO SUNCE j.d.o.o. DRAGUZETI, OIB 67391254891, Draguzeti 25, 52207 Draguzeti</izvorni_sadrzaj>
    <derivirana_varijabla naziv="DomainObject.Predmet.ProtustrankaWithAdressOIB_1">APPAREO SUNCE j.d.o.o. DRAGUZETI, OIB 67391254891, Draguzeti 25, 52207 Draguzeti</derivirana_varijabla>
  </DomainObject.Predmet.ProtustrankaWithAdressOIB>
  <DomainObject.Predmet.ProtustrankaNazivFormated>
    <izvorni_sadrzaj>APPAREO SUNCE j.d.o.o. DRAGUZETI</izvorni_sadrzaj>
    <derivirana_varijabla naziv="DomainObject.Predmet.ProtustrankaNazivFormated_1">APPAREO SUNCE j.d.o.o. DRAGUZETI</derivirana_varijabla>
  </DomainObject.Predmet.ProtustrankaNazivFormated>
  <DomainObject.Predmet.ProtustrankaNazivFormatedOIB>
    <izvorni_sadrzaj>APPAREO SUNCE j.d.o.o. DRAGUZETI, OIB 67391254891</izvorni_sadrzaj>
    <derivirana_varijabla naziv="DomainObject.Predmet.ProtustrankaNazivFormatedOIB_1">APPAREO SUNCE j.d.o.o. DRAGUZETI, OIB 67391254891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17578.08</izvorni_sadrzaj>
    <derivirana_varijabla naziv="DomainObject.Predmet.TrenutnaVrijednost_1">17578.08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APPAREO SUNCE j.d.o.o. DRAGUZETI</item>
    </izvorni_sadrzaj>
    <derivirana_varijabla naziv="DomainObject.Predmet.ProtuStrankaListFormated_1">
      <item>APPAREO SUNCE j.d.o.o. DRAGUZETI</item>
    </derivirana_varijabla>
  </DomainObject.Predmet.ProtuStrankaListFormated>
  <DomainObject.Predmet.ProtuStrankaListFormatedOIB>
    <izvorni_sadrzaj>
      <item>APPAREO SUNCE j.d.o.o. DRAGUZETI, OIB 67391254891</item>
    </izvorni_sadrzaj>
    <derivirana_varijabla naziv="DomainObject.Predmet.ProtuStrankaListFormatedOIB_1">
      <item>APPAREO SUNCE j.d.o.o. DRAGUZETI, OIB 67391254891</item>
    </derivirana_varijabla>
  </DomainObject.Predmet.ProtuStrankaListFormatedOIB>
  <DomainObject.Predmet.ProtuStrankaListFormatedWithAdress>
    <izvorni_sadrzaj>
      <item>APPAREO SUNCE j.d.o.o. DRAGUZETI, Draguzeti 25, 52207 Draguzeti</item>
    </izvorni_sadrzaj>
    <derivirana_varijabla naziv="DomainObject.Predmet.ProtuStrankaListFormatedWithAdress_1">
      <item>APPAREO SUNCE j.d.o.o. DRAGUZETI, Draguzeti 25, 52207 Draguzeti</item>
    </derivirana_varijabla>
  </DomainObject.Predmet.ProtuStrankaListFormatedWithAdress>
  <DomainObject.Predmet.ProtuStrankaListFormatedWithAdressOIB>
    <izvorni_sadrzaj>
      <item>APPAREO SUNCE j.d.o.o. DRAGUZETI, OIB 67391254891, Draguzeti 25, 52207 Draguzeti</item>
    </izvorni_sadrzaj>
    <derivirana_varijabla naziv="DomainObject.Predmet.ProtuStrankaListFormatedWithAdressOIB_1">
      <item>APPAREO SUNCE j.d.o.o. DRAGUZETI, OIB 67391254891, Draguzeti 25, 52207 Draguzeti</item>
    </derivirana_varijabla>
  </DomainObject.Predmet.ProtuStrankaListFormatedWithAdressOIB>
  <DomainObject.Predmet.ProtuStrankaListNazivFormated>
    <izvorni_sadrzaj>
      <item>APPAREO SUNCE j.d.o.o. DRAGUZETI</item>
    </izvorni_sadrzaj>
    <derivirana_varijabla naziv="DomainObject.Predmet.ProtuStrankaListNazivFormated_1">
      <item>APPAREO SUNCE j.d.o.o. DRAGUZETI</item>
    </derivirana_varijabla>
  </DomainObject.Predmet.ProtuStrankaListNazivFormated>
  <DomainObject.Predmet.ProtuStrankaListNazivFormatedOIB>
    <izvorni_sadrzaj>
      <item>APPAREO SUNCE j.d.o.o. DRAGUZETI, OIB 67391254891</item>
    </izvorni_sadrzaj>
    <derivirana_varijabla naziv="DomainObject.Predmet.ProtuStrankaListNazivFormatedOIB_1">
      <item>APPAREO SUNCE j.d.o.o. DRAGUZETI, OIB 67391254891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APPAREO SUNCE j.d.o.o. DRAGUZETI</izvorni_sadrzaj>
    <derivirana_varijabla naziv="DomainObject.Predmet.ProtustrankaIDrugi_1">APPAREO SUNCE j.d.o.o. DRAGUZETI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APPAREO SUNCE j.d.o.o. DRAGUZETI, OIB 67391254891, Draguzeti 25, 52207 Draguzeti</izvorni_sadrzaj>
    <derivirana_varijabla naziv="DomainObject.Predmet.ProtustrankaIDrugiAdressOIB_1">APPAREO SUNCE j.d.o.o. DRAGUZETI, OIB 67391254891, Draguzeti 25, 52207 Draguzeti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APPAREO SUNCE j.d.o.o. DRAGUZETI</item>
    </izvorni_sadrzaj>
    <derivirana_varijabla naziv="DomainObject.Predmet.SudioniciListNaziv_1">
      <item>FINANCIJSKA AGENCIJA, RC RIJEKA, PODRUŽNICA PULA, PULA</item>
      <item>APPAREO SUNCE j.d.o.o. DRAGUZETI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APPAREO SUNCE j.d.o.o. DRAGUZETI, OIB 67391254891, Draguzeti 25,52207 Draguzeti</item>
    </izvorni_sadrzaj>
    <derivirana_varijabla naziv="DomainObject.Predmet.SudioniciListAdressOIB_1">
      <item>FINANCIJSKA AGENCIJA, RC RIJEKA, PODRUŽNICA PULA, PULA, OIB 85821130368, Ulica grada Vukovara 70,Zagreb</item>
      <item>APPAREO SUNCE j.d.o.o. DRAGUZETI, OIB 67391254891, Draguzeti 25,52207 Draguzeti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67391254891</item>
    </izvorni_sadrzaj>
    <derivirana_varijabla naziv="DomainObject.Predmet.SudioniciListNazivOIB_1">
      <item>, OIB 85821130368</item>
      <item>, OIB 67391254891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1360</properties:Characters>
  <properties:Lines>46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2015-11-19T14:05:00Z</dcterms:created>
  <dc:creator>Jasmina Matika</dc:creator>
  <cp:lastModifiedBy>Emanuela Pincin</cp:lastModifiedBy>
  <dcterms:modified xmlns:xsi="http://www.w3.org/2001/XMLSchema-instance" xsi:type="dcterms:W3CDTF">2015-11-19T14:07:00Z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