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0173B8" w:rsidR="00D50128" w:rsidRPr="002D251B">
        <w:trPr>
          <w:trHeight w:val="565"/>
        </w:trPr>
        <w:tc>
          <w:tcPr>
            <w:tcW w:type="dxa" w:w="2531"/>
          </w:tcPr>
          <w:p w:rsidRDefault="00D50128" w:rsidP="000173B8" w:rsidR="00D50128" w:rsidRPr="002D251B">
            <w:pPr>
              <w:jc w:val="center"/>
              <w:rPr>
                <w:sz w:val="24"/>
              </w:rPr>
            </w:pPr>
            <w:bookmarkStart w:name="_GoBack" w:id="0"/>
            <w:bookmarkEnd w:id="0"/>
            <w:r w:rsidRPr="002D251B">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50128" w:rsidP="000173B8" w:rsidR="00D50128" w:rsidRPr="002D251B">
            <w:pPr>
              <w:jc w:val="center"/>
              <w:rPr>
                <w:sz w:val="24"/>
              </w:rPr>
            </w:pPr>
            <w:r w:rsidRPr="002D251B">
              <w:rPr>
                <w:sz w:val="24"/>
              </w:rPr>
              <w:t>Republika Hrvatska</w:t>
            </w:r>
          </w:p>
          <w:p w:rsidRDefault="00D50128" w:rsidP="000173B8" w:rsidR="00D50128" w:rsidRPr="002D251B">
            <w:pPr>
              <w:jc w:val="center"/>
              <w:rPr>
                <w:sz w:val="24"/>
              </w:rPr>
            </w:pPr>
            <w:r w:rsidRPr="002D251B">
              <w:rPr>
                <w:sz w:val="24"/>
              </w:rPr>
              <w:t>Trgovački sud u Splitu</w:t>
            </w:r>
          </w:p>
          <w:p w:rsidRDefault="00D50128" w:rsidP="000173B8" w:rsidR="00D50128" w:rsidRPr="002D251B">
            <w:pPr>
              <w:jc w:val="center"/>
              <w:rPr>
                <w:sz w:val="24"/>
              </w:rPr>
            </w:pPr>
            <w:r w:rsidRPr="002D251B">
              <w:rPr>
                <w:sz w:val="24"/>
              </w:rPr>
              <w:t>Split, Sukoišanska 6</w:t>
            </w:r>
          </w:p>
        </w:tc>
      </w:tr>
    </w:tbl>
    <w:p w14:textId="bee6b6d" w14:paraId="bee6b6d" w:rsidRDefault="00D50128" w:rsidP="00D50128" w:rsidR="00D50128">
      <w:pPr>
        <w:jc w:val="right"/>
        <w15:collapsed w:val="false"/>
      </w:pPr>
      <w:r w:rsidRPr="002D251B">
        <w:t>Poslovni broj: 4. St-266/2018-</w:t>
      </w:r>
      <w:r>
        <w:t>39</w:t>
      </w:r>
    </w:p>
    <w:p w:rsidRDefault="00D50128" w:rsidP="00D50128" w:rsidR="00D50128" w:rsidRPr="002D251B">
      <w:pPr>
        <w:jc w:val="right"/>
      </w:pPr>
    </w:p>
    <w:p w:rsidRDefault="00D50128" w:rsidP="00D50128" w:rsidR="00D50128" w:rsidRPr="002D251B">
      <w:pPr>
        <w:pStyle w:val="Naslov1"/>
        <w:rPr>
          <w:b w:val="false"/>
        </w:rPr>
      </w:pPr>
      <w:r w:rsidRPr="002D251B">
        <w:rPr>
          <w:b w:val="false"/>
        </w:rPr>
        <w:t>R E P U B L I K A   H R V A T S K A</w:t>
      </w:r>
    </w:p>
    <w:p w:rsidRDefault="00D50128" w:rsidP="00D50128" w:rsidR="00D50128" w:rsidRPr="002D251B"/>
    <w:p w:rsidRDefault="00D50128" w:rsidP="00D50128" w:rsidR="00D50128" w:rsidRPr="002D251B">
      <w:pPr>
        <w:pStyle w:val="Naslov2"/>
        <w:rPr>
          <w:bCs/>
          <w:szCs w:val="24"/>
        </w:rPr>
      </w:pPr>
      <w:r w:rsidRPr="002D251B">
        <w:rPr>
          <w:bCs/>
          <w:szCs w:val="24"/>
        </w:rPr>
        <w:t>R J E Š E NJ E</w:t>
      </w:r>
    </w:p>
    <w:p w:rsidRDefault="00D50128" w:rsidP="00D50128" w:rsidR="00D50128" w:rsidRPr="002D251B"/>
    <w:p w:rsidRDefault="00D50128" w:rsidP="00D50128" w:rsidR="00DB3267" w:rsidRPr="00CD55A3">
      <w:pPr>
        <w:pStyle w:val="Tijeloteksta"/>
        <w:ind w:firstLine="708"/>
        <w:jc w:val="both"/>
      </w:pPr>
      <w:r w:rsidRPr="002D251B">
        <w:t xml:space="preserve">Trgovački sud u Splitu, po sucu tog suda Katarini Mikulić, u predstečajnom postupku povodom prijedloga predlagatelja – dužnika PEKANOVIĆ, d.o.o., Težački put 24, Zmijavci, OIB: 81479674300, </w:t>
      </w:r>
      <w:r>
        <w:t>22. veljače 2019</w:t>
      </w:r>
      <w:r w:rsidRPr="002D251B">
        <w:t xml:space="preserve">. </w:t>
      </w:r>
    </w:p>
    <w:p w:rsidRDefault="00DB3267" w:rsidP="00DB3267" w:rsidR="00DB3267" w:rsidRPr="003924F3">
      <w:pPr>
        <w:jc w:val="center"/>
      </w:pPr>
      <w:r w:rsidRPr="003924F3">
        <w:t>r i j e š i o  j e</w:t>
      </w:r>
    </w:p>
    <w:p w:rsidRDefault="00250012" w:rsidP="00D50128" w:rsidR="00D50128">
      <w:pPr>
        <w:pStyle w:val="StandardWeb"/>
        <w:ind w:firstLine="708"/>
        <w:jc w:val="both"/>
      </w:pPr>
      <w:r>
        <w:t xml:space="preserve">Produljuje se trajanje otvorenog predstečajnog postupka nad dužnikom </w:t>
      </w:r>
      <w:r w:rsidR="00D50128" w:rsidRPr="002D251B">
        <w:t>PEKANOVIĆ, d.o.o., Težački put 24, Zmijavci, OIB: 81479674300</w:t>
      </w:r>
      <w:r>
        <w:t xml:space="preserve"> za daljnjih </w:t>
      </w:r>
      <w:r w:rsidR="00D50128">
        <w:t>60</w:t>
      </w:r>
      <w:r>
        <w:t xml:space="preserve"> dana. </w:t>
      </w:r>
    </w:p>
    <w:p w:rsidRDefault="00250012" w:rsidP="00D50128" w:rsidR="00D50128">
      <w:pPr>
        <w:pStyle w:val="StandardWeb"/>
        <w:jc w:val="center"/>
      </w:pPr>
      <w:r>
        <w:t>Obrazloženje</w:t>
      </w:r>
    </w:p>
    <w:p w:rsidRDefault="00250012" w:rsidP="00D50128" w:rsidR="00D50128">
      <w:pPr>
        <w:pStyle w:val="Tijeloteksta"/>
        <w:spacing w:after="0"/>
        <w:ind w:firstLine="709"/>
        <w:jc w:val="both"/>
      </w:pPr>
      <w:r>
        <w:t>Rješenjem</w:t>
      </w:r>
      <w:r w:rsidR="00D50128">
        <w:t xml:space="preserve"> ovog suda pod poslovnim brojem </w:t>
      </w:r>
      <w:r w:rsidR="00D50128" w:rsidRPr="002D251B">
        <w:t>4. St-266/2018-8</w:t>
      </w:r>
      <w:r w:rsidR="00D50128">
        <w:t xml:space="preserve"> od </w:t>
      </w:r>
      <w:r w:rsidR="00D50128" w:rsidRPr="002D251B">
        <w:t xml:space="preserve">2. svibnja 2018. </w:t>
      </w:r>
      <w:r>
        <w:t xml:space="preserve">sud je otvorio predstečajni postupak nad dužnikom </w:t>
      </w:r>
      <w:r w:rsidR="00D50128" w:rsidRPr="002D251B">
        <w:t>PEKANOVIĆ, d.o.o., Težački put 24, Zmijavci, OIB: 81479674300</w:t>
      </w:r>
      <w:r>
        <w:t>.</w:t>
      </w:r>
    </w:p>
    <w:p w:rsidRDefault="00D50128" w:rsidP="00D50128" w:rsidR="00D50128">
      <w:pPr>
        <w:pStyle w:val="Tijeloteksta"/>
        <w:spacing w:after="0"/>
        <w:ind w:firstLine="709"/>
        <w:jc w:val="both"/>
      </w:pPr>
    </w:p>
    <w:p w:rsidRDefault="00D50128" w:rsidP="00D50128" w:rsidR="00D50128">
      <w:pPr>
        <w:pStyle w:val="Tijeloteksta"/>
        <w:spacing w:after="0"/>
        <w:ind w:firstLine="709"/>
        <w:jc w:val="both"/>
      </w:pPr>
      <w:r>
        <w:t xml:space="preserve">Dužnik je podneskom od 10. siječnja 2019. od suda zatražio produljenje roka provođenja predstečajnog postupka.  </w:t>
      </w:r>
    </w:p>
    <w:p w:rsidRDefault="00D50128" w:rsidP="00D50128" w:rsidR="00D50128">
      <w:pPr>
        <w:pStyle w:val="Tijeloteksta"/>
        <w:spacing w:after="0"/>
        <w:ind w:firstLine="708"/>
        <w:jc w:val="both"/>
      </w:pPr>
    </w:p>
    <w:p w:rsidRDefault="00D50128" w:rsidP="00D50128" w:rsidR="00D50128">
      <w:pPr>
        <w:pStyle w:val="Tijeloteksta"/>
        <w:spacing w:after="0"/>
        <w:ind w:firstLine="708"/>
        <w:jc w:val="both"/>
      </w:pPr>
      <w:r>
        <w:t>Odredom članka 63. stavak 1.  Stečajnog zakona (Narodne novine broj 104/17) predstečajni postupak mora se završiti najkasnije u roku od 300 dana od dana otvaranja predstečajnoga postupka. Stavkom 2. navedenog članka propisano je da iznimno od odredbe stavka 1. ovoga članka, sud može, na prijedlog dužnika, dopustiti produženje roka za daljnjih 60 dana ako smatra da bi to bilo svrsishodno za sklapanje predstečajnoga sporazuma.</w:t>
      </w:r>
    </w:p>
    <w:p w:rsidRDefault="00250012" w:rsidP="00D50128" w:rsidR="00250012">
      <w:pPr>
        <w:pStyle w:val="StandardWeb"/>
        <w:ind w:firstLine="708"/>
        <w:jc w:val="both"/>
      </w:pPr>
      <w:r>
        <w:t xml:space="preserve">Slijedom naprijed navedenog odlučeno je kao u izreci. </w:t>
      </w:r>
    </w:p>
    <w:p w:rsidRDefault="00D50128" w:rsidP="00D50128" w:rsidR="00D50128">
      <w:pPr>
        <w:spacing w:before="240"/>
        <w:jc w:val="center"/>
        <w:rPr>
          <w:rFonts w:eastAsia="Calibri"/>
          <w:sz w:val="16"/>
          <w:szCs w:val="16"/>
          <w:lang w:eastAsia="en-US"/>
        </w:rPr>
      </w:pPr>
      <w:r>
        <w:rPr>
          <w:rFonts w:eastAsia="Calibri"/>
          <w:lang w:eastAsia="en-US"/>
        </w:rPr>
        <w:t xml:space="preserve">U Splitu, 22. veljače 2019. </w:t>
      </w:r>
    </w:p>
    <w:p w:rsidRDefault="00D50128" w:rsidP="003653FD" w:rsidR="00D50128">
      <w:pPr>
        <w:spacing w:before="200"/>
        <w:ind w:firstLine="709" w:left="6373"/>
        <w:rPr>
          <w:rFonts w:eastAsia="Calibri"/>
          <w:lang w:eastAsia="en-US"/>
        </w:rPr>
      </w:pPr>
      <w:r>
        <w:rPr>
          <w:rFonts w:eastAsia="Calibri"/>
          <w:lang w:eastAsia="en-US"/>
        </w:rPr>
        <w:t xml:space="preserve">    </w:t>
      </w:r>
      <w:r>
        <w:rPr>
          <w:rFonts w:eastAsia="Calibri"/>
          <w:lang w:eastAsia="en-US"/>
        </w:rPr>
        <w:tab/>
        <w:t>Sudac</w:t>
      </w:r>
    </w:p>
    <w:p w:rsidRDefault="003653FD" w:rsidP="00D50128" w:rsidR="003653FD">
      <w:pPr>
        <w:jc w:val="right"/>
        <w:rPr>
          <w:rFonts w:eastAsia="Calibri"/>
          <w:lang w:eastAsia="en-US"/>
        </w:rPr>
      </w:pPr>
      <w:r>
        <w:rPr>
          <w:rFonts w:eastAsia="Calibri"/>
          <w:lang w:eastAsia="en-US"/>
        </w:rPr>
        <w:t xml:space="preserve">  Katarina Mikulić,v.r.</w:t>
      </w:r>
    </w:p>
    <w:p w:rsidRDefault="003653FD" w:rsidP="0071700F" w:rsidR="003653FD">
      <w:pPr>
        <w:pStyle w:val="Bezproreda"/>
        <w:jc w:val="right"/>
        <w:rPr>
          <w:sz w:val="24"/>
          <w:szCs w:val="24"/>
        </w:rPr>
      </w:pPr>
      <w:r>
        <w:rPr>
          <w:rFonts w:eastAsia="Calibri"/>
          <w:lang w:eastAsia="en-US"/>
        </w:rPr>
        <w:t xml:space="preserve">za </w:t>
      </w:r>
      <w:r>
        <w:rPr>
          <w:sz w:val="24"/>
          <w:szCs w:val="24"/>
        </w:rPr>
        <w:t>točnost otpravka – ovlašteni službenik</w:t>
      </w:r>
    </w:p>
    <w:p w:rsidRDefault="003653FD" w:rsidP="0071700F" w:rsidR="003653FD" w:rsidRPr="0085560D">
      <w:pPr>
        <w:pStyle w:val="Bezproreda"/>
        <w:jc w:val="right"/>
        <w:rPr>
          <w:sz w:val="24"/>
          <w:szCs w:val="24"/>
        </w:rPr>
      </w:pPr>
      <w:r>
        <w:rPr>
          <w:sz w:val="24"/>
          <w:szCs w:val="24"/>
        </w:rPr>
        <w:t xml:space="preserve">Ivana Hajder </w:t>
      </w:r>
    </w:p>
    <w:p w:rsidRDefault="00250012" w:rsidP="00D50128" w:rsidR="00250012" w:rsidRPr="00D50128">
      <w:pPr>
        <w:jc w:val="right"/>
        <w:rPr>
          <w:rFonts w:eastAsia="Calibri"/>
          <w:lang w:eastAsia="en-US"/>
        </w:rPr>
      </w:pPr>
      <w:r>
        <w:t xml:space="preserve"> </w:t>
      </w:r>
    </w:p>
    <w:p w:rsidRDefault="00D50128" w:rsidP="00250012" w:rsidR="00250012">
      <w:pPr>
        <w:pStyle w:val="Tijeloteksta2"/>
        <w:spacing w:lineRule="auto" w:line="240" w:after="0"/>
        <w:rPr>
          <w:sz w:val="24"/>
          <w:szCs w:val="24"/>
          <w:lang w:val="hr-HR"/>
        </w:rPr>
      </w:pPr>
      <w:r>
        <w:rPr>
          <w:sz w:val="24"/>
          <w:szCs w:val="24"/>
          <w:lang w:val="hr-HR"/>
        </w:rPr>
        <w:t>Pouka o pravnom lijeku</w:t>
      </w:r>
      <w:r w:rsidR="00250012">
        <w:rPr>
          <w:sz w:val="24"/>
          <w:szCs w:val="24"/>
          <w:lang w:val="hr-HR"/>
        </w:rPr>
        <w:t>:</w:t>
      </w:r>
    </w:p>
    <w:p w:rsidRDefault="00250012" w:rsidP="00250012" w:rsidR="00250012">
      <w:pPr>
        <w:jc w:val="both"/>
      </w:pPr>
      <w:r>
        <w:t xml:space="preserve">Protiv ovog rješenja dopuštena je žalba. </w:t>
      </w:r>
      <w:r>
        <w:rPr>
          <w:bCs/>
        </w:rPr>
        <w:t>Rok za žalbu iznosi 8 dana, a koji rok počinje teći od dana dostave prijepisa ovog rješenja, odnosno istekom osmog dana od dana objave rješenja na mrežnoj stranici e-Oglasna ploča sudova.</w:t>
      </w:r>
      <w:r>
        <w:t xml:space="preserve"> Žalba se podnosi u 2 istovjerna primjerka putem ovog suda, a o istoj odlučuje Visoki trgovački sud Republike Hrvatske.</w:t>
      </w:r>
    </w:p>
    <w:p w:rsidRDefault="00250012" w:rsidP="00250012" w:rsidR="00250012">
      <w:pPr>
        <w:pStyle w:val="Bezproreda"/>
        <w:rPr>
          <w:sz w:val="24"/>
          <w:szCs w:val="24"/>
          <w:lang w:val="hr-HR"/>
        </w:rPr>
      </w:pPr>
    </w:p>
    <w:p w:rsidRDefault="00250012" w:rsidP="00250012" w:rsidR="00250012">
      <w:pPr>
        <w:pStyle w:val="Bezproreda"/>
        <w:rPr>
          <w:sz w:val="24"/>
          <w:szCs w:val="24"/>
          <w:lang w:val="hr-HR"/>
        </w:rPr>
      </w:pPr>
    </w:p>
    <w:p w:rsidRDefault="00250012" w:rsidP="00250012" w:rsidR="00250012">
      <w:pPr>
        <w:pStyle w:val="Tijeloteksta2"/>
        <w:spacing w:lineRule="auto" w:line="240"/>
        <w:ind w:left="357"/>
        <w:rPr>
          <w:sz w:val="24"/>
          <w:szCs w:val="24"/>
          <w:lang w:val="hr-HR"/>
        </w:rPr>
      </w:pPr>
    </w:p>
    <w:p w:rsidRDefault="00250012" w:rsidP="00250012" w:rsidR="00250012"/>
    <w:p w:rsidRDefault="00250012" w:rsidP="00250012" w:rsidR="00250012">
      <w:pPr>
        <w:jc w:val="both"/>
      </w:pPr>
    </w:p>
    <w:p w:rsidRDefault="00853B3E" w:rsidR="00853B3E"/>
    <w:sectPr w:rsidSect="00D50128" w:rsidR="00853B3E">
      <w:headerReference w:type="default" r:id="rId9"/>
      <w:foot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267" w:rsidP="00DB3267" w:rsidR="00DB3267">
      <w:r>
        <w:separator/>
      </w:r>
    </w:p>
  </w:endnote>
  <w:endnote w:id="0" w:type="continuationSeparator">
    <w:p w:rsidRDefault="00DB3267" w:rsidP="00DB3267" w:rsidR="00DB32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3267" w:rsidR="00DB3267">
    <w:pPr>
      <w:pStyle w:val="Podnoje"/>
      <w:jc w:val="center"/>
    </w:pPr>
  </w:p>
  <w:p w:rsidRDefault="00DB3267" w:rsidR="00DB326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267" w:rsidP="00DB3267" w:rsidR="00DB3267">
      <w:r>
        <w:separator/>
      </w:r>
    </w:p>
  </w:footnote>
  <w:footnote w:id="0" w:type="continuationSeparator">
    <w:p w:rsidRDefault="00DB3267" w:rsidP="00DB3267" w:rsidR="00DB32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6486297"/>
      <w:docPartObj>
        <w:docPartGallery w:val="Page Numbers (Top of Page)"/>
        <w:docPartUnique/>
      </w:docPartObj>
    </w:sdtPr>
    <w:sdtEndPr/>
    <w:sdtContent>
      <w:p w:rsidRDefault="00D50128" w:rsidP="00D50128" w:rsidR="00D50128">
        <w:pPr>
          <w:ind w:left="4248"/>
        </w:pPr>
        <w:r>
          <w:fldChar w:fldCharType="begin"/>
        </w:r>
        <w:r>
          <w:instrText>PAGE   \* MERGEFORMAT</w:instrText>
        </w:r>
        <w:r>
          <w:fldChar w:fldCharType="separate"/>
        </w:r>
        <w:r w:rsidR="003653FD">
          <w:rPr>
            <w:noProof/>
          </w:rPr>
          <w:t>2</w:t>
        </w:r>
        <w:r>
          <w:fldChar w:fldCharType="end"/>
        </w:r>
        <w:r w:rsidRPr="00D50128">
          <w:t xml:space="preserve"> </w:t>
        </w:r>
        <w:r>
          <w:tab/>
        </w:r>
        <w:r w:rsidRPr="002D251B">
          <w:t>Poslovni broj: 4. St-266/2018-</w:t>
        </w:r>
        <w:r>
          <w:t>39</w:t>
        </w:r>
      </w:p>
      <w:p w:rsidRDefault="003653FD" w:rsidR="00D50128">
        <w:pPr>
          <w:pStyle w:val="Zaglavlje"/>
          <w:jc w:val="center"/>
        </w:pPr>
      </w:p>
    </w:sdtContent>
  </w:sdt>
  <w:p w:rsidRDefault="00D50128" w:rsidR="00D5012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0012"/>
    <w:rsid w:val="00066650"/>
    <w:rsid w:val="000B4D96"/>
    <w:rsid w:val="00250012"/>
    <w:rsid w:val="003653FD"/>
    <w:rsid w:val="003C2F22"/>
    <w:rsid w:val="00417EA6"/>
    <w:rsid w:val="0071519E"/>
    <w:rsid w:val="007F7A84"/>
    <w:rsid w:val="00814EDB"/>
    <w:rsid w:val="00815142"/>
    <w:rsid w:val="00853B3E"/>
    <w:rsid w:val="00981D37"/>
    <w:rsid w:val="00A51DE9"/>
    <w:rsid w:val="00B7506F"/>
    <w:rsid w:val="00D50128"/>
    <w:rsid w:val="00DB3267"/>
    <w:rsid w:val="00DD0D50"/>
    <w:rsid w:val="00EB6A52"/>
    <w:rsid w:val="00F2599E"/>
    <w:rsid w:val="00FA2A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0012"/>
    <w:rPr>
      <w:rFonts w:cs="Times New Roman" w:eastAsia="Times New Roman"/>
      <w:szCs w:val="24"/>
      <w:lang w:eastAsia="hr-HR"/>
    </w:rPr>
  </w:style>
  <w:style w:styleId="Naslov1" w:type="paragraph">
    <w:name w:val="heading 1"/>
    <w:basedOn w:val="Normal"/>
    <w:next w:val="Normal"/>
    <w:link w:val="Naslov1Char"/>
    <w:qFormat/>
    <w:rsid w:val="00D50128"/>
    <w:pPr>
      <w:keepNext/>
      <w:jc w:val="center"/>
      <w:outlineLvl w:val="0"/>
    </w:pPr>
    <w:rPr>
      <w:rFonts w:eastAsia="Arial Unicode MS"/>
      <w:b/>
      <w:bCs/>
    </w:rPr>
  </w:style>
  <w:style w:styleId="Naslov2" w:type="paragraph">
    <w:name w:val="heading 2"/>
    <w:basedOn w:val="Normal"/>
    <w:next w:val="Normal"/>
    <w:link w:val="Naslov2Char"/>
    <w:qFormat/>
    <w:rsid w:val="00D50128"/>
    <w:pPr>
      <w:keepNext/>
      <w:jc w:val="center"/>
      <w:outlineLvl w:val="1"/>
    </w:pPr>
    <w:rPr>
      <w:rFonts w:eastAsia="Arial Unicode M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unhideWhenUsed/>
    <w:rsid w:val="00250012"/>
    <w:pPr>
      <w:spacing w:afterAutospacing="true" w:after="100" w:beforeAutospacing="true" w:before="100"/>
    </w:pPr>
  </w:style>
  <w:style w:styleId="Tijeloteksta2" w:type="paragraph">
    <w:name w:val="Body Text 2"/>
    <w:basedOn w:val="Normal"/>
    <w:link w:val="Tijeloteksta2Char"/>
    <w:unhideWhenUsed/>
    <w:rsid w:val="00250012"/>
    <w:pPr>
      <w:spacing w:lineRule="auto" w:line="480" w:after="120"/>
    </w:pPr>
    <w:rPr>
      <w:sz w:val="20"/>
      <w:szCs w:val="20"/>
      <w:lang w:val="en-US"/>
    </w:rPr>
  </w:style>
  <w:style w:customStyle="true"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true"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true"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3267"/>
    <w:rPr>
      <w:rFonts w:cs="Tahoma" w:eastAsia="Times New Roman" w:hAnsi="Tahoma" w:ascii="Tahoma"/>
      <w:sz w:val="16"/>
      <w:szCs w:val="16"/>
      <w:lang w:eastAsia="hr-HR"/>
    </w:rPr>
  </w:style>
  <w:style w:styleId="Tijeloteksta" w:type="paragraph">
    <w:name w:val="Body Text"/>
    <w:basedOn w:val="Normal"/>
    <w:link w:val="TijelotekstaChar"/>
    <w:uiPriority w:val="99"/>
    <w:unhideWhenUsed/>
    <w:rsid w:val="00D50128"/>
    <w:pPr>
      <w:spacing w:after="120"/>
    </w:pPr>
  </w:style>
  <w:style w:customStyle="true" w:styleId="TijelotekstaChar" w:type="character">
    <w:name w:val="Tijelo teksta Char"/>
    <w:basedOn w:val="Zadanifontodlomka"/>
    <w:link w:val="Tijeloteksta"/>
    <w:uiPriority w:val="99"/>
    <w:rsid w:val="00D50128"/>
    <w:rPr>
      <w:rFonts w:cs="Times New Roman" w:eastAsia="Times New Roman"/>
      <w:szCs w:val="24"/>
      <w:lang w:eastAsia="hr-HR"/>
    </w:rPr>
  </w:style>
  <w:style w:customStyle="true" w:styleId="Naslov1Char" w:type="character">
    <w:name w:val="Naslov 1 Char"/>
    <w:basedOn w:val="Zadanifontodlomka"/>
    <w:link w:val="Naslov1"/>
    <w:rsid w:val="00D50128"/>
    <w:rPr>
      <w:rFonts w:cs="Times New Roman" w:eastAsia="Arial Unicode MS"/>
      <w:b/>
      <w:bCs/>
      <w:szCs w:val="24"/>
      <w:lang w:eastAsia="hr-HR"/>
    </w:rPr>
  </w:style>
  <w:style w:customStyle="true" w:styleId="Naslov2Char" w:type="character">
    <w:name w:val="Naslov 2 Char"/>
    <w:basedOn w:val="Zadanifontodlomka"/>
    <w:link w:val="Naslov2"/>
    <w:rsid w:val="00D50128"/>
    <w:rPr>
      <w:rFonts w:cs="Times New Roman" w:eastAsia="Arial Unicode MS"/>
      <w:szCs w:val="20"/>
    </w:rPr>
  </w:style>
  <w:style w:styleId="Reetkatablice" w:type="table">
    <w:name w:val="Table Grid"/>
    <w:basedOn w:val="Obinatablica"/>
    <w:uiPriority w:val="59"/>
    <w:rsid w:val="00D5012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653FD"/>
    <w:rPr>
      <w:color w:val="808080"/>
      <w:bdr w:space="0" w:sz="0" w:color="auto" w:val="none"/>
      <w:shd w:fill="auto" w:color="auto" w:val="clear"/>
    </w:rPr>
  </w:style>
  <w:style w:customStyle="true" w:styleId="eSPISCCParagraphDefaultFont" w:type="character">
    <w:name w:val="eSPIS_CC_Paragraph Default Font"/>
    <w:basedOn w:val="Zadanifontodlomka"/>
    <w:rsid w:val="003653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53FD"/>
    <w:rPr>
      <w:bdr w:space="0" w:sz="0" w:color="auto" w:val="none"/>
      <w:shd w:fill="FFFFCC" w:color="auto" w:val="clear"/>
      <w:lang w:val="hr-HR"/>
    </w:rPr>
  </w:style>
  <w:style w:customStyle="true" w:styleId="PozadinaSvijetloCrvena" w:type="character">
    <w:name w:val="Pozadina_SvijetloCrvena"/>
    <w:basedOn w:val="eSPISCCParagraphDefaultFont"/>
    <w:rsid w:val="003653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53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0012"/>
    <w:rPr>
      <w:rFonts w:cs="Times New Roman" w:eastAsia="Times New Roman"/>
      <w:szCs w:val="24"/>
      <w:lang w:eastAsia="hr-HR"/>
    </w:rPr>
  </w:style>
  <w:style w:styleId="Naslov1" w:type="paragraph">
    <w:name w:val="heading 1"/>
    <w:basedOn w:val="Normal"/>
    <w:next w:val="Normal"/>
    <w:link w:val="Naslov1Char"/>
    <w:qFormat/>
    <w:rsid w:val="00D50128"/>
    <w:pPr>
      <w:keepNext/>
      <w:jc w:val="center"/>
      <w:outlineLvl w:val="0"/>
    </w:pPr>
    <w:rPr>
      <w:rFonts w:eastAsia="Arial Unicode MS"/>
      <w:b/>
      <w:bCs/>
    </w:rPr>
  </w:style>
  <w:style w:styleId="Naslov2" w:type="paragraph">
    <w:name w:val="heading 2"/>
    <w:basedOn w:val="Normal"/>
    <w:next w:val="Normal"/>
    <w:link w:val="Naslov2Char"/>
    <w:qFormat/>
    <w:rsid w:val="00D50128"/>
    <w:pPr>
      <w:keepNext/>
      <w:jc w:val="center"/>
      <w:outlineLvl w:val="1"/>
    </w:pPr>
    <w:rPr>
      <w:rFonts w:eastAsia="Arial Unicode M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unhideWhenUsed/>
    <w:rsid w:val="00250012"/>
    <w:pPr>
      <w:spacing w:after="100" w:afterAutospacing="1" w:before="100" w:beforeAutospacing="1"/>
    </w:pPr>
  </w:style>
  <w:style w:styleId="Tijeloteksta2" w:type="paragraph">
    <w:name w:val="Body Text 2"/>
    <w:basedOn w:val="Normal"/>
    <w:link w:val="Tijeloteksta2Char"/>
    <w:unhideWhenUsed/>
    <w:rsid w:val="00250012"/>
    <w:pPr>
      <w:spacing w:after="120" w:line="480" w:lineRule="auto"/>
    </w:pPr>
    <w:rPr>
      <w:sz w:val="20"/>
      <w:szCs w:val="20"/>
      <w:lang w:val="en-US"/>
    </w:rPr>
  </w:style>
  <w:style w:customStyle="1"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1"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1"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ascii="Tahoma" w:cs="Tahoma" w:hAnsi="Tahoma"/>
      <w:sz w:val="16"/>
      <w:szCs w:val="16"/>
    </w:rPr>
  </w:style>
  <w:style w:customStyle="1" w:styleId="TekstbaloniaChar" w:type="character">
    <w:name w:val="Tekst balončića Char"/>
    <w:basedOn w:val="Zadanifontodlomka"/>
    <w:link w:val="Tekstbalonia"/>
    <w:uiPriority w:val="99"/>
    <w:semiHidden/>
    <w:rsid w:val="00DB3267"/>
    <w:rPr>
      <w:rFonts w:ascii="Tahoma" w:cs="Tahoma" w:eastAsia="Times New Roman" w:hAnsi="Tahoma"/>
      <w:sz w:val="16"/>
      <w:szCs w:val="16"/>
      <w:lang w:eastAsia="hr-HR"/>
    </w:rPr>
  </w:style>
  <w:style w:styleId="Tijeloteksta" w:type="paragraph">
    <w:name w:val="Body Text"/>
    <w:basedOn w:val="Normal"/>
    <w:link w:val="TijelotekstaChar"/>
    <w:uiPriority w:val="99"/>
    <w:unhideWhenUsed/>
    <w:rsid w:val="00D50128"/>
    <w:pPr>
      <w:spacing w:after="120"/>
    </w:pPr>
  </w:style>
  <w:style w:customStyle="1" w:styleId="TijelotekstaChar" w:type="character">
    <w:name w:val="Tijelo teksta Char"/>
    <w:basedOn w:val="Zadanifontodlomka"/>
    <w:link w:val="Tijeloteksta"/>
    <w:uiPriority w:val="99"/>
    <w:rsid w:val="00D50128"/>
    <w:rPr>
      <w:rFonts w:cs="Times New Roman" w:eastAsia="Times New Roman"/>
      <w:szCs w:val="24"/>
      <w:lang w:eastAsia="hr-HR"/>
    </w:rPr>
  </w:style>
  <w:style w:customStyle="1" w:styleId="Naslov1Char" w:type="character">
    <w:name w:val="Naslov 1 Char"/>
    <w:basedOn w:val="Zadanifontodlomka"/>
    <w:link w:val="Naslov1"/>
    <w:rsid w:val="00D50128"/>
    <w:rPr>
      <w:rFonts w:cs="Times New Roman" w:eastAsia="Arial Unicode MS"/>
      <w:b/>
      <w:bCs/>
      <w:szCs w:val="24"/>
      <w:lang w:eastAsia="hr-HR"/>
    </w:rPr>
  </w:style>
  <w:style w:customStyle="1" w:styleId="Naslov2Char" w:type="character">
    <w:name w:val="Naslov 2 Char"/>
    <w:basedOn w:val="Zadanifontodlomka"/>
    <w:link w:val="Naslov2"/>
    <w:rsid w:val="00D50128"/>
    <w:rPr>
      <w:rFonts w:cs="Times New Roman" w:eastAsia="Arial Unicode MS"/>
      <w:szCs w:val="20"/>
    </w:rPr>
  </w:style>
  <w:style w:styleId="Reetkatablice" w:type="table">
    <w:name w:val="Table Grid"/>
    <w:basedOn w:val="Obinatablica"/>
    <w:uiPriority w:val="59"/>
    <w:rsid w:val="00D5012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653FD"/>
    <w:rPr>
      <w:color w:val="808080"/>
      <w:bdr w:color="auto" w:space="0" w:sz="0" w:val="none"/>
      <w:shd w:color="auto" w:fill="auto" w:val="clear"/>
    </w:rPr>
  </w:style>
  <w:style w:customStyle="1" w:styleId="eSPISCCParagraphDefaultFont" w:type="character">
    <w:name w:val="eSPIS_CC_Paragraph Default Font"/>
    <w:basedOn w:val="Zadanifontodlomka"/>
    <w:rsid w:val="003653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53FD"/>
    <w:rPr>
      <w:bdr w:color="auto" w:space="0" w:sz="0" w:val="none"/>
      <w:shd w:color="auto" w:fill="FFFFCC" w:val="clear"/>
      <w:lang w:val="hr-HR"/>
    </w:rPr>
  </w:style>
  <w:style w:customStyle="1" w:styleId="PozadinaSvijetloCrvena" w:type="character">
    <w:name w:val="Pozadina_SvijetloCrvena"/>
    <w:basedOn w:val="eSPISCCParagraphDefaultFont"/>
    <w:rsid w:val="003653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53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100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2019.</izvorni_sadrzaj>
    <derivirana_varijabla naziv="DomainObject.DatumDonosenjaOdluke_1">22.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izvorni_sadrzaj>
    <derivirana_varijabla naziv="DomainObject.Predmet.Broj_1">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St-266/2018</izvorni_sadrzaj>
    <derivirana_varijabla naziv="DomainObject.Predmet.OznakaBroj_1">St-266/2018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PEKANOVIĆ, d.o.o. za trgovinu i ugostiteljstvo; Ministarstvo financija RH,Porezna uprava,Područni ured Split; IMOTA d.d. za poljodjelstvo, trgovinu i ugostiteljstvo u stečaju; VIPnet, društvo s ograničenom odgovornošću za usluge javnih telekomunikacija; HEP - Opskrba d.o.o. za opskrbu potrošača električnom, toplinskom energijom i plinom; Općina Podgora; DOMAK društvo s ograničenom odgovornošću za trgovinu i turizam zastupanog po punomoćniku JUJNOVIĆ LUČIĆ MARKOVIĆ Odvjetničko društvo javno trgovačko društvo; VELPRO - CENTAR društvo s ograničenom odgovornošću za trgovinu i usluge; Financijska agencija; CAPRICORNO, društvo s ograničenom odgovornošću za trgovinu; Proenergy d.o.o. za proizvodnju električne energije; JAMNICA dioničko društvo za proizvodnju mineralnih voda; PODRAVKA prehrambena industrija, d.d.; PIK VRBOVEC-MESNA INDUSTRIJA, dioničko društvo za proizvodnju i promet mesa i mesnih prerađevina; CRO-GO d.o.o. za proizvodnju i trgovinu; ROTO DINAMIC društvo s ograničenom odgovornošću za unutarnju i vanjsku trgovinu; ERSTE CARD CLUB društvo s ograničenom odgovornošću za financijsko posredovanje i usluge zastupanog po punomoćniku Odvjetničko društvo Leko i partneri društvo s ograničenom odgovornošću; ALLIANZ ZAGREB dioničko društvo za osiguranje; BRANITELJSKA POLJOPRIVREDNA ZADRUGA IMOĆANKA u stečaju; FIBIS d.o.o. za trgovinu i usluge; Hrvatski Telekom d.d.; JOLLY - JBS društvo ograničene odgovornosti za trgovinu, turizam, ugostiteljstvo i zastupanje u stečaju; Korab d.o.o. za savjetovanje u vezi s poslovanjem i upravljanjem; KONTAKT-COMMERCIUM, d.o.o. za prijevoz i usluge; KUSTURA d.o.o. trgovina i usluge; OLMA GRAĐENJE društvo s ograničenom odgovornošću za trgovinu i građenje u stečaju; TRIGRAM d.o.o. za proizvodnju; ZAGREBAČKA BANKA DIONIČKO DRUŠTVO; UNIQA osiguranje d.d.</izvorni_sadrzaj>
    <derivirana_varijabla naziv="DomainObject.Predmet.StrankaFormated_1">  PEKANOVIĆ, d.o.o. za trgovinu i ugostiteljstvo; Ministarstvo financija RH,Porezna uprava,Područni ured Split; IMOTA d.d. za poljodjelstvo, trgovinu i ugostiteljstvo u stečaju; VIPnet, društvo s ograničenom odgovornošću za usluge javnih telekomunikacija; HEP - Opskrba d.o.o. za opskrbu potrošača električnom, toplinskom energijom i plinom; Općina Podgora; DOMAK društvo s ograničenom odgovornošću za trgovinu i turizam zastupanog po punomoćniku JUJNOVIĆ LUČIĆ MARKOVIĆ Odvjetničko društvo javno trgovačko društvo; VELPRO - CENTAR društvo s ograničenom odgovornošću za trgovinu i usluge; Financijska agencija; CAPRICORNO, društvo s ograničenom odgovornošću za trgovinu; Proenergy d.o.o. za proizvodnju električne energije; JAMNICA dioničko društvo za proizvodnju mineralnih voda; PODRAVKA prehrambena industrija, d.d.; PIK VRBOVEC-MESNA INDUSTRIJA, dioničko društvo za proizvodnju i promet mesa i mesnih prerađevina; CRO-GO d.o.o. za proizvodnju i trgovinu; ROTO DINAMIC društvo s ograničenom odgovornošću za unutarnju i vanjsku trgovinu; ERSTE CARD CLUB društvo s ograničenom odgovornošću za financijsko posredovanje i usluge zastupanog po punomoćniku Odvjetničko društvo Leko i partneri društvo s ograničenom odgovornošću; ALLIANZ ZAGREB dioničko društvo za osiguranje; BRANITELJSKA POLJOPRIVREDNA ZADRUGA IMOĆANKA u stečaju; FIBIS d.o.o. za trgovinu i usluge; Hrvatski Telekom d.d.; JOLLY - JBS društvo ograničene odgovornosti za trgovinu, turizam, ugostiteljstvo i zastupanje u stečaju; Korab d.o.o. za savjetovanje u vezi s poslovanjem i upravljanjem; KONTAKT-COMMERCIUM, d.o.o. za prijevoz i usluge; KUSTURA d.o.o. trgovina i usluge; OLMA GRAĐENJE društvo s ograničenom odgovornošću za trgovinu i građenje u stečaju; TRIGRAM d.o.o. za proizvodnju; ZAGREBAČKA BANKA DIONIČKO DRUŠTVO; UNIQA osiguranje d.d.</derivirana_varijabla>
  </DomainObject.Predmet.StrankaFormated>
  <DomainObject.Predmet.StrankaFormatedOIB>
    <izvorni_sadrzaj>  PEKANOVIĆ, d.o.o. za trgovinu i ugostiteljstvo, OIB 81479674300; Ministarstvo financija RH,Porezna uprava,Područni ured Split, OIB 18683136487; IMOTA d.d. za poljodjelstvo, trgovinu i ugostiteljstvo u stečaju, OIB 02297833542; VIPnet, društvo s ograničenom odgovornošću za usluge javnih telekomunikacija, OIB 29524210204; HEP - Opskrba d.o.o. za opskrbu potrošača električnom, toplinskom energijom i plinom, OIB 63073332379; Općina Podgora, OIB 87761142122; DOMAK društvo s ograničenom odgovornošću za trgovinu i turizam, OIB 86170416512 zastupanog po punomoćniku JUJNOVIĆ LUČIĆ MARKOVIĆ Odvjetničko društvo javno trgovačko društvo; VELPRO - CENTAR društvo s ograničenom odgovornošću za trgovinu i usluge, OIB 46660800468; Financijska agencija, OIB 85821130368; CAPRICORNO, društvo s ograničenom odgovornošću za trgovinu, OIB 09517317411; Proenergy d.o.o. za proizvodnju električne energije, OIB 63962176928; JAMNICA dioničko društvo za proizvodnju mineralnih voda, OIB 05050436541; PODRAVKA prehrambena industrija, d.d., OIB 18928523252; PIK VRBOVEC-MESNA INDUSTRIJA, dioničko društvo za proizvodnju i promet mesa i mesnih prerađevina, OIB 78909170415; CRO-GO d.o.o. za proizvodnju i trgovinu, OIB 79478632402; ROTO DINAMIC društvo s ograničenom odgovornošću za unutarnju i vanjsku trgovinu, OIB 24723122482; ERSTE CARD CLUB društvo s ograničenom odgovornošću za financijsko posredovanje i usluge, OIB 85941596441 zastupanog po punomoćniku Odvjetničko društvo Leko i partneri društvo s ograničenom odgovornošću; ALLIANZ ZAGREB dioničko društvo za osiguranje, OIB 23759810849; BRANITELJSKA POLJOPRIVREDNA ZADRUGA IMOĆANKA u stečaju, OIB 41108966606; FIBIS d.o.o. za trgovinu i usluge, OIB 10634598453; Hrvatski Telekom d.d., OIB 81793146560; JOLLY - JBS društvo ograničene odgovornosti za trgovinu, turizam, ugostiteljstvo i zastupanje u stečaju, OIB 00322433664; Korab d.o.o. za savjetovanje u vezi s poslovanjem i upravljanjem, OIB 22668360735; KONTAKT-COMMERCIUM, d.o.o. za prijevoz i usluge, OIB 37370955564; KUSTURA d.o.o. trgovina i usluge, OIB 62134495963; OLMA GRAĐENJE društvo s ograničenom odgovornošću za trgovinu i građenje u stečaju, OIB 84404506092; TRIGRAM d.o.o. za proizvodnju, OIB 53393957926; ZAGREBAČKA BANKA DIONIČKO DRUŠTVO, OIB 92963223473; UNIQA osiguranje d.d., OIB 75665455333</izvorni_sadrzaj>
    <derivirana_varijabla naziv="DomainObject.Predmet.StrankaFormatedOIB_1">  PEKANOVIĆ, d.o.o. za trgovinu i ugostiteljstvo, OIB 81479674300; Ministarstvo financija RH,Porezna uprava,Područni ured Split, OIB 18683136487; IMOTA d.d. za poljodjelstvo, trgovinu i ugostiteljstvo u stečaju, OIB 02297833542; VIPnet, društvo s ograničenom odgovornošću za usluge javnih telekomunikacija, OIB 29524210204; HEP - Opskrba d.o.o. za opskrbu potrošača električnom, toplinskom energijom i plinom, OIB 63073332379; Općina Podgora, OIB 87761142122; DOMAK društvo s ograničenom odgovornošću za trgovinu i turizam, OIB 86170416512 zastupanog po punomoćniku JUJNOVIĆ LUČIĆ MARKOVIĆ Odvjetničko društvo javno trgovačko društvo; VELPRO - CENTAR društvo s ograničenom odgovornošću za trgovinu i usluge, OIB 46660800468; Financijska agencija, OIB 85821130368; CAPRICORNO, društvo s ograničenom odgovornošću za trgovinu, OIB 09517317411; Proenergy d.o.o. za proizvodnju električne energije, OIB 63962176928; JAMNICA dioničko društvo za proizvodnju mineralnih voda, OIB 05050436541; PODRAVKA prehrambena industrija, d.d., OIB 18928523252; PIK VRBOVEC-MESNA INDUSTRIJA, dioničko društvo za proizvodnju i promet mesa i mesnih prerađevina, OIB 78909170415; CRO-GO d.o.o. za proizvodnju i trgovinu, OIB 79478632402; ROTO DINAMIC društvo s ograničenom odgovornošću za unutarnju i vanjsku trgovinu, OIB 24723122482; ERSTE CARD CLUB društvo s ograničenom odgovornošću za financijsko posredovanje i usluge, OIB 85941596441 zastupanog po punomoćniku Odvjetničko društvo Leko i partneri društvo s ograničenom odgovornošću; ALLIANZ ZAGREB dioničko društvo za osiguranje, OIB 23759810849; BRANITELJSKA POLJOPRIVREDNA ZADRUGA IMOĆANKA u stečaju, OIB 41108966606; FIBIS d.o.o. za trgovinu i usluge, OIB 10634598453; Hrvatski Telekom d.d., OIB 81793146560; JOLLY - JBS društvo ograničene odgovornosti za trgovinu, turizam, ugostiteljstvo i zastupanje u stečaju, OIB 00322433664; Korab d.o.o. za savjetovanje u vezi s poslovanjem i upravljanjem, OIB 22668360735; KONTAKT-COMMERCIUM, d.o.o. za prijevoz i usluge, OIB 37370955564; KUSTURA d.o.o. trgovina i usluge, OIB 62134495963; OLMA GRAĐENJE društvo s ograničenom odgovornošću za trgovinu i građenje u stečaju, OIB 84404506092; TRIGRAM d.o.o. za proizvodnju, OIB 53393957926; ZAGREBAČKA BANKA DIONIČKO DRUŠTVO, OIB 92963223473; UNIQA osiguranje d.d., OIB 75665455333</derivirana_varijabla>
  </DomainObject.Predmet.StrankaFormatedOIB>
  <DomainObject.Predmet.StrankaFormatedWithAdress>
    <izvorni_sadrzaj> PEKANOVIĆ, d.o.o. za trgovinu i ugostiteljstvo, Težački put 24, 21260 Zmijavci; Ministarstvo financija RH,Porezna uprava,Područni ured Split, Trg dr. Franje Tuđmana 4, 21000 Split; IMOTA d.d. za poljodjelstvo, trgovinu i ugostiteljstvo u stečaju, Perinuša/bb, 21260 Donji Proložac; VIPnet, društvo s ograničenom odgovornošću za usluge javnih telekomunikacija, Vrtni put 1, 10000 Zagreb; HEP - Opskrba d.o.o. za opskrbu potrošača električnom, toplinskom energijom i plinom, Ulica grada Vukovara 37, 10000 Zagreb; Općina Podgora, Andrije Kačića Miošića 2, 21327 Podgora; DOMAK društvo s ograničenom odgovornošću za trgovinu i turizam, Selska 46, 10000 Zagreb zastupanog po punomoćniku JUJNOVIĆ LUČIĆ MARKOVIĆ Odvjetničko društvo javno trgovačko društvo; VELPRO - CENTAR društvo s ograničenom odgovornošću za trgovinu i usluge, Marijana Čavića 1, 10000 Zagreb; Financijska agencija, Ulica grada Vukovara 70, 10000 Zagreb; CAPRICORNO, društvo s ograničenom odgovornošću za trgovinu, Hercegovačka 57/A, 21000 Split; Proenergy d.o.o. za proizvodnju električne energije, J. Marohnića 1, 10000 Zagreb; JAMNICA dioničko društvo za proizvodnju mineralnih voda, Getaldićeva 3, 10000 Zagreb; PODRAVKA prehrambena industrija, d.d., A.Starčevića 32, 48000 Koprivnica; PIK VRBOVEC-MESNA INDUSTRIJA, dioničko društvo za proizvodnju i promet mesa i mesnih prerađevina, Zagrebačka 148, 10340 Vrbovec; CRO-GO d.o.o. za proizvodnju i trgovinu, Don Frane Bulića 64, 21210 Solin; ROTO DINAMIC društvo s ograničenom odgovornošću za unutarnju i vanjsku trgovinu, Samoborska Cesta 102, 10000 Zagreb; ERSTE CARD CLUB društvo s ograničenom odgovornošću za financijsko posredovanje i usluge, Ulica Frana Folnegovića 6, 10000 Zagreb zastupanog po punomoćniku Odvjetničko društvo Leko i partneri društvo s ograničenom odgovornošću; ALLIANZ ZAGREB dioničko društvo za osiguranje, Heinzelova 70, 10000 Zagreb; BRANITELJSKA POLJOPRIVREDNA ZADRUGA IMOĆANKA u stečaju, Donji Vinjani 475, 21260 Donji Vinjani; FIBIS d.o.o. za trgovinu i usluge, Medarska 69, 10000 Zagreb; Hrvatski Telekom d.d., Roberta Frangeša Mihanovića 9, 10000 Zagreb; JOLLY - JBS društvo ograničene odgovornosti za trgovinu, turizam, ugostiteljstvo i zastupanje u stečaju, Ante Šupuka 10, 22000 Šibenik; Korab d.o.o. za savjetovanje u vezi s poslovanjem i upravljanjem, Tina Ujevića 16, 10431 Sveta Nedelja; KONTAKT-COMMERCIUM, d.o.o. za prijevoz i usluge, Kralja Zvonimira 74, 21260 Imotski; KUSTURA d.o.o. trgovina i usluge, Antuna Augustinčića 17, 49217 Krapinske Toplice; OLMA GRAĐENJE društvo s ograničenom odgovornošću za trgovinu i građenje u stečaju, Franjevački put br. 14, 21300 Makarska; TRIGRAM d.o.o. za proizvodnju, Borčec 45, 10000 Zagreb; ZAGREBAČKA BANKA DIONIČKO DRUŠTVO, Trg bana Josipa Jelačića 10, 10000 Zagreb; UNIQA osiguranje d.d., Planinska 13 A, 10000 Zagreb</izvorni_sadrzaj>
    <derivirana_varijabla naziv="DomainObject.Predmet.StrankaFormatedWithAdress_1"> PEKANOVIĆ, d.o.o. za trgovinu i ugostiteljstvo, Težački put 24, 21260 Zmijavci; Ministarstvo financija RH,Porezna uprava,Područni ured Split, Trg dr. Franje Tuđmana 4, 21000 Split; IMOTA d.d. za poljodjelstvo, trgovinu i ugostiteljstvo u stečaju, Perinuša/bb, 21260 Donji Proložac; VIPnet, društvo s ograničenom odgovornošću za usluge javnih telekomunikacija, Vrtni put 1, 10000 Zagreb; HEP - Opskrba d.o.o. za opskrbu potrošača električnom, toplinskom energijom i plinom, Ulica grada Vukovara 37, 10000 Zagreb; Općina Podgora, Andrije Kačića Miošića 2, 21327 Podgora; DOMAK društvo s ograničenom odgovornošću za trgovinu i turizam, Selska 46, 10000 Zagreb zastupanog po punomoćniku JUJNOVIĆ LUČIĆ MARKOVIĆ Odvjetničko društvo javno trgovačko društvo; VELPRO - CENTAR društvo s ograničenom odgovornošću za trgovinu i usluge, Marijana Čavića 1, 10000 Zagreb; Financijska agencija, Ulica grada Vukovara 70, 10000 Zagreb; CAPRICORNO, društvo s ograničenom odgovornošću za trgovinu, Hercegovačka 57/A, 21000 Split; Proenergy d.o.o. za proizvodnju električne energije, J. Marohnića 1, 10000 Zagreb; JAMNICA dioničko društvo za proizvodnju mineralnih voda, Getaldićeva 3, 10000 Zagreb; PODRAVKA prehrambena industrija, d.d., A.Starčevića 32, 48000 Koprivnica; PIK VRBOVEC-MESNA INDUSTRIJA, dioničko društvo za proizvodnju i promet mesa i mesnih prerađevina, Zagrebačka 148, 10340 Vrbovec; CRO-GO d.o.o. za proizvodnju i trgovinu, Don Frane Bulića 64, 21210 Solin; ROTO DINAMIC društvo s ograničenom odgovornošću za unutarnju i vanjsku trgovinu, Samoborska Cesta 102, 10000 Zagreb; ERSTE CARD CLUB društvo s ograničenom odgovornošću za financijsko posredovanje i usluge, Ulica Frana Folnegovića 6, 10000 Zagreb zastupanog po punomoćniku Odvjetničko društvo Leko i partneri društvo s ograničenom odgovornošću; ALLIANZ ZAGREB dioničko društvo za osiguranje, Heinzelova 70, 10000 Zagreb; BRANITELJSKA POLJOPRIVREDNA ZADRUGA IMOĆANKA u stečaju, Donji Vinjani 475, 21260 Donji Vinjani; FIBIS d.o.o. za trgovinu i usluge, Medarska 69, 10000 Zagreb; Hrvatski Telekom d.d., Roberta Frangeša Mihanovića 9, 10000 Zagreb; JOLLY - JBS društvo ograničene odgovornosti za trgovinu, turizam, ugostiteljstvo i zastupanje u stečaju, Ante Šupuka 10, 22000 Šibenik; Korab d.o.o. za savjetovanje u vezi s poslovanjem i upravljanjem, Tina Ujevića 16, 10431 Sveta Nedelja; KONTAKT-COMMERCIUM, d.o.o. za prijevoz i usluge, Kralja Zvonimira 74, 21260 Imotski; KUSTURA d.o.o. trgovina i usluge, Antuna Augustinčića 17, 49217 Krapinske Toplice; OLMA GRAĐENJE društvo s ograničenom odgovornošću za trgovinu i građenje u stečaju, Franjevački put br. 14, 21300 Makarska; TRIGRAM d.o.o. za proizvodnju, Borčec 45, 10000 Zagreb; ZAGREBAČKA BANKA DIONIČKO DRUŠTVO, Trg bana Josipa Jelačića 10, 10000 Zagreb; UNIQA osiguranje d.d., Planinska 13 A, 10000 Zagreb</derivirana_varijabla>
  </DomainObject.Predmet.StrankaFormatedWithAdress>
  <DomainObject.Predmet.StrankaFormatedWithAdressOIB>
    <izvorni_sadrzaj> PEKANOVIĆ, d.o.o. za trgovinu i ugostiteljstvo, OIB 81479674300, Težački put 24, 21260 Zmijavci; Ministarstvo financija RH,Porezna uprava,Područni ured Split, OIB 18683136487, Trg dr. Franje Tuđmana 4, 21000 Split; IMOTA d.d. za poljodjelstvo, trgovinu i ugostiteljstvo u stečaju, OIB 02297833542, Perinuša/bb, 21260 Donji Proložac; VIPnet, društvo s ograničenom odgovornošću za usluge javnih telekomunikacija, OIB 29524210204, Vrtni put 1, 10000 Zagreb; HEP - Opskrba d.o.o. za opskrbu potrošača električnom, toplinskom energijom i plinom, OIB 63073332379, Ulica grada Vukovara 37, 10000 Zagreb; Općina Podgora, OIB 87761142122, Andrije Kačića Miošića 2, 21327 Podgora; DOMAK društvo s ograničenom odgovornošću za trgovinu i turizam, OIB 86170416512, Selska 46, 10000 Zagreb zastupanog po punomoćniku JUJNOVIĆ LUČIĆ MARKOVIĆ Odvjetničko društvo javno trgovačko društvo; VELPRO - CENTAR društvo s ograničenom odgovornošću za trgovinu i usluge, OIB 46660800468, Marijana Čavića 1, 10000 Zagreb; Financijska agencija, OIB 85821130368, Ulica grada Vukovara 70, 10000 Zagreb; CAPRICORNO, društvo s ograničenom odgovornošću za trgovinu, OIB 09517317411, Hercegovačka 57/A, 21000 Split; Proenergy d.o.o. za proizvodnju električne energije, OIB 63962176928, J. Marohnića 1, 10000 Zagreb; JAMNICA dioničko društvo za proizvodnju mineralnih voda, OIB 05050436541, Getaldićeva 3, 10000 Zagreb; PODRAVKA prehrambena industrija, d.d., OIB 18928523252, A.Starčevića 32, 48000 Koprivnica; PIK VRBOVEC-MESNA INDUSTRIJA, dioničko društvo za proizvodnju i promet mesa i mesnih prerađevina, OIB 78909170415, Zagrebačka 148, 10340 Vrbovec; CRO-GO d.o.o. za proizvodnju i trgovinu, OIB 79478632402, Don Frane Bulića 64, 21210 Solin; ROTO DINAMIC društvo s ograničenom odgovornošću za unutarnju i vanjsku trgovinu, OIB 24723122482, Samoborska Cesta 102, 10000 Zagreb; ERSTE CARD CLUB društvo s ograničenom odgovornošću za financijsko posredovanje i usluge, OIB 85941596441, Ulica Frana Folnegovića 6, 10000 Zagreb zastupanog po punomoćniku Odvjetničko društvo Leko i partneri društvo s ograničenom odgovornošću; ALLIANZ ZAGREB dioničko društvo za osiguranje, OIB 23759810849, Heinzelova 70, 10000 Zagreb; BRANITELJSKA POLJOPRIVREDNA ZADRUGA IMOĆANKA u stečaju, OIB 41108966606, Donji Vinjani 475, 21260 Donji Vinjani; FIBIS d.o.o. za trgovinu i usluge, OIB 10634598453, Medarska 69, 10000 Zagreb; Hrvatski Telekom d.d., OIB 81793146560, Roberta Frangeša Mihanovića 9, 10000 Zagreb; JOLLY - JBS društvo ograničene odgovornosti za trgovinu, turizam, ugostiteljstvo i zastupanje u stečaju, OIB 00322433664, Ante Šupuka 10, 22000 Šibenik; Korab d.o.o. za savjetovanje u vezi s poslovanjem i upravljanjem, OIB 22668360735, Tina Ujevića 16, 10431 Sveta Nedelja; KONTAKT-COMMERCIUM, d.o.o. za prijevoz i usluge, OIB 37370955564, Kralja Zvonimira 74, 21260 Imotski; KUSTURA d.o.o. trgovina i usluge, OIB 62134495963, Antuna Augustinčića 17, 49217 Krapinske Toplice; OLMA GRAĐENJE društvo s ograničenom odgovornošću za trgovinu i građenje u stečaju, OIB 84404506092, Franjevački put br. 14, 21300 Makarska; TRIGRAM d.o.o. za proizvodnju, OIB 53393957926, Borčec 45, 10000 Zagreb; ZAGREBAČKA BANKA DIONIČKO DRUŠTVO, OIB 92963223473, Trg bana Josipa Jelačića 10, 10000 Zagreb; UNIQA osiguranje d.d., OIB 75665455333, Planinska 13 A, 10000 Zagreb</izvorni_sadrzaj>
    <derivirana_varijabla naziv="DomainObject.Predmet.StrankaFormatedWithAdressOIB_1"> PEKANOVIĆ, d.o.o. za trgovinu i ugostiteljstvo, OIB 81479674300, Težački put 24, 21260 Zmijavci; Ministarstvo financija RH,Porezna uprava,Područni ured Split, OIB 18683136487, Trg dr. Franje Tuđmana 4, 21000 Split; IMOTA d.d. za poljodjelstvo, trgovinu i ugostiteljstvo u stečaju, OIB 02297833542, Perinuša/bb, 21260 Donji Proložac; VIPnet, društvo s ograničenom odgovornošću za usluge javnih telekomunikacija, OIB 29524210204, Vrtni put 1, 10000 Zagreb; HEP - Opskrba d.o.o. za opskrbu potrošača električnom, toplinskom energijom i plinom, OIB 63073332379, Ulica grada Vukovara 37, 10000 Zagreb; Općina Podgora, OIB 87761142122, Andrije Kačića Miošića 2, 21327 Podgora; DOMAK društvo s ograničenom odgovornošću za trgovinu i turizam, OIB 86170416512, Selska 46, 10000 Zagreb zastupanog po punomoćniku JUJNOVIĆ LUČIĆ MARKOVIĆ Odvjetničko društvo javno trgovačko društvo; VELPRO - CENTAR društvo s ograničenom odgovornošću za trgovinu i usluge, OIB 46660800468, Marijana Čavića 1, 10000 Zagreb; Financijska agencija, OIB 85821130368, Ulica grada Vukovara 70, 10000 Zagreb; CAPRICORNO, društvo s ograničenom odgovornošću za trgovinu, OIB 09517317411, Hercegovačka 57/A, 21000 Split; Proenergy d.o.o. za proizvodnju električne energije, OIB 63962176928, J. Marohnića 1, 10000 Zagreb; JAMNICA dioničko društvo za proizvodnju mineralnih voda, OIB 05050436541, Getaldićeva 3, 10000 Zagreb; PODRAVKA prehrambena industrija, d.d., OIB 18928523252, A.Starčevića 32, 48000 Koprivnica; PIK VRBOVEC-MESNA INDUSTRIJA, dioničko društvo za proizvodnju i promet mesa i mesnih prerađevina, OIB 78909170415, Zagrebačka 148, 10340 Vrbovec; CRO-GO d.o.o. za proizvodnju i trgovinu, OIB 79478632402, Don Frane Bulića 64, 21210 Solin; ROTO DINAMIC društvo s ograničenom odgovornošću za unutarnju i vanjsku trgovinu, OIB 24723122482, Samoborska Cesta 102, 10000 Zagreb; ERSTE CARD CLUB društvo s ograničenom odgovornošću za financijsko posredovanje i usluge, OIB 85941596441, Ulica Frana Folnegovića 6, 10000 Zagreb zastupanog po punomoćniku Odvjetničko društvo Leko i partneri društvo s ograničenom odgovornošću; ALLIANZ ZAGREB dioničko društvo za osiguranje, OIB 23759810849, Heinzelova 70, 10000 Zagreb; BRANITELJSKA POLJOPRIVREDNA ZADRUGA IMOĆANKA u stečaju, OIB 41108966606, Donji Vinjani 475, 21260 Donji Vinjani; FIBIS d.o.o. za trgovinu i usluge, OIB 10634598453, Medarska 69, 10000 Zagreb; Hrvatski Telekom d.d., OIB 81793146560, Roberta Frangeša Mihanovića 9, 10000 Zagreb; JOLLY - JBS društvo ograničene odgovornosti za trgovinu, turizam, ugostiteljstvo i zastupanje u stečaju, OIB 00322433664, Ante Šupuka 10, 22000 Šibenik; Korab d.o.o. za savjetovanje u vezi s poslovanjem i upravljanjem, OIB 22668360735, Tina Ujevića 16, 10431 Sveta Nedelja; KONTAKT-COMMERCIUM, d.o.o. za prijevoz i usluge, OIB 37370955564, Kralja Zvonimira 74, 21260 Imotski; KUSTURA d.o.o. trgovina i usluge, OIB 62134495963, Antuna Augustinčića 17, 49217 Krapinske Toplice; OLMA GRAĐENJE društvo s ograničenom odgovornošću za trgovinu i građenje u stečaju, OIB 84404506092, Franjevački put br. 14, 21300 Makarska; TRIGRAM d.o.o. za proizvodnju, OIB 53393957926, Borčec 45, 10000 Zagreb; ZAGREBAČKA BANKA DIONIČKO DRUŠTVO, OIB 92963223473, Trg bana Josipa Jelačića 10, 10000 Zagreb; UNIQA osiguranje d.d., OIB 75665455333, Planinska 13 A, 10000 Zagreb</derivirana_varijabla>
  </DomainObject.Predmet.StrankaFormatedWithAdressOIB>
  <DomainObject.Predmet.StrankaWithAdress>
    <izvorni_sadrzaj>PEKANOVIĆ, d.o.o. za trgovinu i ugostiteljstvo Težački put 24,21260 Zmijavci,Ministarstvo financija RH,Porezna uprava,Područni ured Split Trg dr. Franje Tuđmana 4,21000 Split,IMOTA d.d. za poljodjelstvo, trgovinu i ugostiteljstvo u stečaju Perinuša/bb,21260 Donji Proložac,VIPnet, društvo s ograničenom odgovornošću za usluge javnih telekomunikacija Vrtni put 1,10000 Zagreb,HEP - Opskrba d.o.o. za opskrbu potrošača električnom, toplinskom energijom i plinom Ulica grada Vukovara 37,10000 Zagreb,Općina Podgora Andrije Kačića Miošića 2,21327 Podgora,DOMAK društvo s ograničenom odgovornošću za trgovinu i turizam Selska 46,10000 Zagreb,VELPRO - CENTAR društvo s ograničenom odgovornošću za trgovinu i usluge Marijana Čavića 1,10000 Zagreb,Financijska agencija Ulica grada Vukovara 70,10000 Zagreb,CAPRICORNO, društvo s ograničenom odgovornošću za trgovinu Hercegovačka 57/A,21000 Split,Proenergy d.o.o. za proizvodnju električne energije J. Marohnića 1,10000 Zagreb,JAMNICA dioničko društvo za proizvodnju mineralnih voda Getaldićeva 3,10000 Zagreb,PODRAVKA prehrambena industrija, d.d. A.Starčevića 32,48000 Koprivnica,PIK VRBOVEC-MESNA INDUSTRIJA, dioničko društvo za proizvodnju i promet mesa i mesnih prerađevina Zagrebačka 148,10340 Vrbovec,CRO-GO d.o.o. za proizvodnju i trgovinu Don Frane Bulića 64,21210 Solin,ROTO DINAMIC društvo s ograničenom odgovornošću za unutarnju i vanjsku trgovinu Samoborska Cesta 102,10000 Zagreb,ERSTE CARD CLUB društvo s ograničenom odgovornošću za financijsko posredovanje i usluge Ulica Frana Folnegovića 6,10000 Zagreb,ALLIANZ ZAGREB dioničko društvo za osiguranje Heinzelova 70,10000 Zagreb,BRANITELJSKA POLJOPRIVREDNA ZADRUGA IMOĆANKA u stečaju Donji Vinjani 475,21260 Donji Vinjani,FIBIS d.o.o. za trgovinu i usluge Medarska 69,10000 Zagreb,Hrvatski Telekom d.d. Roberta Frangeša Mihanovića 9,10000 Zagreb,JOLLY - JBS društvo ograničene odgovornosti za trgovinu, turizam, ugostiteljstvo i zastupanje u stečaju Ante Šupuka 10,22000 Šibenik,Korab d.o.o. za savjetovanje u vezi s poslovanjem i upravljanjem Tina Ujevića 16,10431 Sveta Nedelja,KONTAKT-COMMERCIUM, d.o.o. za prijevoz i usluge Kralja Zvonimira 74,21260 Imotski,KUSTURA d.o.o. trgovina i usluge Antuna Augustinčića 17,49217 Krapinske Toplice,OLMA GRAĐENJE društvo s ograničenom odgovornošću za trgovinu i građenje u stečaju Franjevački put br. 14,21300 Makarska,TRIGRAM d.o.o. za proizvodnju Borčec 45,10000 Zagreb,ZAGREBAČKA BANKA DIONIČKO DRUŠTVO Trg bana Josipa Jelačića 10,10000 Zagreb,UNIQA osiguranje d.d. Planinska 13 A,10000 Zagreb</izvorni_sadrzaj>
    <derivirana_varijabla naziv="DomainObject.Predmet.StrankaWithAdress_1">PEKANOVIĆ, d.o.o. za trgovinu i ugostiteljstvo Težački put 24,21260 Zmijavci,Ministarstvo financija RH,Porezna uprava,Područni ured Split Trg dr. Franje Tuđmana 4,21000 Split,IMOTA d.d. za poljodjelstvo, trgovinu i ugostiteljstvo u stečaju Perinuša/bb,21260 Donji Proložac,VIPnet, društvo s ograničenom odgovornošću za usluge javnih telekomunikacija Vrtni put 1,10000 Zagreb,HEP - Opskrba d.o.o. za opskrbu potrošača električnom, toplinskom energijom i plinom Ulica grada Vukovara 37,10000 Zagreb,Općina Podgora Andrije Kačića Miošića 2,21327 Podgora,DOMAK društvo s ograničenom odgovornošću za trgovinu i turizam Selska 46,10000 Zagreb,VELPRO - CENTAR društvo s ograničenom odgovornošću za trgovinu i usluge Marijana Čavića 1,10000 Zagreb,Financijska agencija Ulica grada Vukovara 70,10000 Zagreb,CAPRICORNO, društvo s ograničenom odgovornošću za trgovinu Hercegovačka 57/A,21000 Split,Proenergy d.o.o. za proizvodnju električne energije J. Marohnića 1,10000 Zagreb,JAMNICA dioničko društvo za proizvodnju mineralnih voda Getaldićeva 3,10000 Zagreb,PODRAVKA prehrambena industrija, d.d. A.Starčevića 32,48000 Koprivnica,PIK VRBOVEC-MESNA INDUSTRIJA, dioničko društvo za proizvodnju i promet mesa i mesnih prerađevina Zagrebačka 148,10340 Vrbovec,CRO-GO d.o.o. za proizvodnju i trgovinu Don Frane Bulića 64,21210 Solin,ROTO DINAMIC društvo s ograničenom odgovornošću za unutarnju i vanjsku trgovinu Samoborska Cesta 102,10000 Zagreb,ERSTE CARD CLUB društvo s ograničenom odgovornošću za financijsko posredovanje i usluge Ulica Frana Folnegovića 6,10000 Zagreb,ALLIANZ ZAGREB dioničko društvo za osiguranje Heinzelova 70,10000 Zagreb,BRANITELJSKA POLJOPRIVREDNA ZADRUGA IMOĆANKA u stečaju Donji Vinjani 475,21260 Donji Vinjani,FIBIS d.o.o. za trgovinu i usluge Medarska 69,10000 Zagreb,Hrvatski Telekom d.d. Roberta Frangeša Mihanovića 9,10000 Zagreb,JOLLY - JBS društvo ograničene odgovornosti za trgovinu, turizam, ugostiteljstvo i zastupanje u stečaju Ante Šupuka 10,22000 Šibenik,Korab d.o.o. za savjetovanje u vezi s poslovanjem i upravljanjem Tina Ujevića 16,10431 Sveta Nedelja,KONTAKT-COMMERCIUM, d.o.o. za prijevoz i usluge Kralja Zvonimira 74,21260 Imotski,KUSTURA d.o.o. trgovina i usluge Antuna Augustinčića 17,49217 Krapinske Toplice,OLMA GRAĐENJE društvo s ograničenom odgovornošću za trgovinu i građenje u stečaju Franjevački put br. 14,21300 Makarska,TRIGRAM d.o.o. za proizvodnju Borčec 45,10000 Zagreb,ZAGREBAČKA BANKA DIONIČKO DRUŠTVO Trg bana Josipa Jelačića 10,10000 Zagreb,UNIQA osiguranje d.d. Planinska 13 A,10000 Zagreb</derivirana_varijabla>
  </DomainObject.Predmet.StrankaWithAdress>
  <DomainObject.Predmet.StrankaWithAdressOIB>
    <izvorni_sadrzaj>PEKANOVIĆ, d.o.o. za trgovinu i ugostiteljstvo, OIB 81479674300, Težački put 24,21260 Zmijavci,Ministarstvo financija RH,Porezna uprava,Područni ured Split, OIB 18683136487, Trg dr. Franje Tuđmana 4,21000 Split,IMOTA d.d. za poljodjelstvo, trgovinu i ugostiteljstvo u stečaju, OIB 02297833542, Perinuša/bb,21260 Donji Proložac,VIPnet, društvo s ograničenom odgovornošću za usluge javnih telekomunikacija, OIB 29524210204, Vrtni put 1,10000 Zagreb,HEP - Opskrba d.o.o. za opskrbu potrošača električnom, toplinskom energijom i plinom, OIB 63073332379, Ulica grada Vukovara 37,10000 Zagreb,Općina Podgora, OIB 87761142122, Andrije Kačića Miošića 2,21327 Podgora,DOMAK društvo s ograničenom odgovornošću za trgovinu i turizam, OIB 86170416512, Selska 46,10000 Zagreb,VELPRO - CENTAR društvo s ograničenom odgovornošću za trgovinu i usluge, OIB 46660800468, Marijana Čavića 1,10000 Zagreb,Financijska agencija, OIB 85821130368, Ulica grada Vukovara 70,10000 Zagreb,CAPRICORNO, društvo s ograničenom odgovornošću za trgovinu, OIB 09517317411, Hercegovačka 57/A,21000 Split,Proenergy d.o.o. za proizvodnju električne energije, OIB 63962176928, J. Marohnića 1,10000 Zagreb,JAMNICA dioničko društvo za proizvodnju mineralnih voda, OIB 05050436541, Getaldićeva 3,10000 Zagreb,PODRAVKA prehrambena industrija, d.d., OIB 18928523252, A.Starčevića 32,48000 Koprivnica,PIK VRBOVEC-MESNA INDUSTRIJA, dioničko društvo za proizvodnju i promet mesa i mesnih prerađevina, OIB 78909170415, Zagrebačka 148,10340 Vrbovec,CRO-GO d.o.o. za proizvodnju i trgovinu, OIB 79478632402, Don Frane Bulića 64,21210 Solin,ROTO DINAMIC društvo s ograničenom odgovornošću za unutarnju i vanjsku trgovinu, OIB 24723122482, Samoborska Cesta 102,10000 Zagreb,ERSTE CARD CLUB društvo s ograničenom odgovornošću za financijsko posredovanje i usluge, OIB 85941596441, Ulica Frana Folnegovića 6,10000 Zagreb,ALLIANZ ZAGREB dioničko društvo za osiguranje, OIB 23759810849, Heinzelova 70,10000 Zagreb,BRANITELJSKA POLJOPRIVREDNA ZADRUGA IMOĆANKA u stečaju, OIB 41108966606, Donji Vinjani 475,21260 Donji Vinjani,FIBIS d.o.o. za trgovinu i usluge, OIB 10634598453, Medarska 69,10000 Zagreb,Hrvatski Telekom d.d., OIB 81793146560, Roberta Frangeša Mihanovića 9,10000 Zagreb,JOLLY - JBS društvo ograničene odgovornosti za trgovinu, turizam, ugostiteljstvo i zastupanje u stečaju, OIB 00322433664, Ante Šupuka 10,22000 Šibenik,Korab d.o.o. za savjetovanje u vezi s poslovanjem i upravljanjem, OIB 22668360735, Tina Ujevića 16,10431 Sveta Nedelja,KONTAKT-COMMERCIUM, d.o.o. za prijevoz i usluge, OIB 37370955564, Kralja Zvonimira 74,21260 Imotski,KUSTURA d.o.o. trgovina i usluge, OIB 62134495963, Antuna Augustinčića 17,49217 Krapinske Toplice,OLMA GRAĐENJE društvo s ograničenom odgovornošću za trgovinu i građenje u stečaju, OIB 84404506092, Franjevački put br. 14,21300 Makarska,TRIGRAM d.o.o. za proizvodnju, OIB 53393957926, Borčec 45,10000 Zagreb,ZAGREBAČKA BANKA DIONIČKO DRUŠTVO, OIB 92963223473, Trg bana Josipa Jelačića 10,10000 Zagreb,UNIQA osiguranje d.d., OIB 75665455333, Planinska 13 A,10000 Zagreb</izvorni_sadrzaj>
    <derivirana_varijabla naziv="DomainObject.Predmet.StrankaWithAdressOIB_1">PEKANOVIĆ, d.o.o. za trgovinu i ugostiteljstvo, OIB 81479674300, Težački put 24,21260 Zmijavci,Ministarstvo financija RH,Porezna uprava,Područni ured Split, OIB 18683136487, Trg dr. Franje Tuđmana 4,21000 Split,IMOTA d.d. za poljodjelstvo, trgovinu i ugostiteljstvo u stečaju, OIB 02297833542, Perinuša/bb,21260 Donji Proložac,VIPnet, društvo s ograničenom odgovornošću za usluge javnih telekomunikacija, OIB 29524210204, Vrtni put 1,10000 Zagreb,HEP - Opskrba d.o.o. za opskrbu potrošača električnom, toplinskom energijom i plinom, OIB 63073332379, Ulica grada Vukovara 37,10000 Zagreb,Općina Podgora, OIB 87761142122, Andrije Kačića Miošića 2,21327 Podgora,DOMAK društvo s ograničenom odgovornošću za trgovinu i turizam, OIB 86170416512, Selska 46,10000 Zagreb,VELPRO - CENTAR društvo s ograničenom odgovornošću za trgovinu i usluge, OIB 46660800468, Marijana Čavića 1,10000 Zagreb,Financijska agencija, OIB 85821130368, Ulica grada Vukovara 70,10000 Zagreb,CAPRICORNO, društvo s ograničenom odgovornošću za trgovinu, OIB 09517317411, Hercegovačka 57/A,21000 Split,Proenergy d.o.o. za proizvodnju električne energije, OIB 63962176928, J. Marohnića 1,10000 Zagreb,JAMNICA dioničko društvo za proizvodnju mineralnih voda, OIB 05050436541, Getaldićeva 3,10000 Zagreb,PODRAVKA prehrambena industrija, d.d., OIB 18928523252, A.Starčevića 32,48000 Koprivnica,PIK VRBOVEC-MESNA INDUSTRIJA, dioničko društvo za proizvodnju i promet mesa i mesnih prerađevina, OIB 78909170415, Zagrebačka 148,10340 Vrbovec,CRO-GO d.o.o. za proizvodnju i trgovinu, OIB 79478632402, Don Frane Bulića 64,21210 Solin,ROTO DINAMIC društvo s ograničenom odgovornošću za unutarnju i vanjsku trgovinu, OIB 24723122482, Samoborska Cesta 102,10000 Zagreb,ERSTE CARD CLUB društvo s ograničenom odgovornošću za financijsko posredovanje i usluge, OIB 85941596441, Ulica Frana Folnegovića 6,10000 Zagreb,ALLIANZ ZAGREB dioničko društvo za osiguranje, OIB 23759810849, Heinzelova 70,10000 Zagreb,BRANITELJSKA POLJOPRIVREDNA ZADRUGA IMOĆANKA u stečaju, OIB 41108966606, Donji Vinjani 475,21260 Donji Vinjani,FIBIS d.o.o. za trgovinu i usluge, OIB 10634598453, Medarska 69,10000 Zagreb,Hrvatski Telekom d.d., OIB 81793146560, Roberta Frangeša Mihanovića 9,10000 Zagreb,JOLLY - JBS društvo ograničene odgovornosti za trgovinu, turizam, ugostiteljstvo i zastupanje u stečaju, OIB 00322433664, Ante Šupuka 10,22000 Šibenik,Korab d.o.o. za savjetovanje u vezi s poslovanjem i upravljanjem, OIB 22668360735, Tina Ujevića 16,10431 Sveta Nedelja,KONTAKT-COMMERCIUM, d.o.o. za prijevoz i usluge, OIB 37370955564, Kralja Zvonimira 74,21260 Imotski,KUSTURA d.o.o. trgovina i usluge, OIB 62134495963, Antuna Augustinčića 17,49217 Krapinske Toplice,OLMA GRAĐENJE društvo s ograničenom odgovornošću za trgovinu i građenje u stečaju, OIB 84404506092, Franjevački put br. 14,21300 Makarska,TRIGRAM d.o.o. za proizvodnju, OIB 53393957926, Borčec 45,10000 Zagreb,ZAGREBAČKA BANKA DIONIČKO DRUŠTVO, OIB 92963223473, Trg bana Josipa Jelačića 10,10000 Zagreb,UNIQA osiguranje d.d., OIB 75665455333, Planinska 13 A,10000 Zagreb</derivirana_varijabla>
  </DomainObject.Predmet.StrankaWithAdressOIB>
  <DomainObject.Predmet.StrankaNazivFormated>
    <izvorni_sadrzaj>PEKANOVIĆ, d.o.o. za trgovinu i ugostiteljstvo,Ministarstvo financija RH,Porezna uprava,Područni ured Split,IMOTA d.d. za poljodjelstvo, trgovinu i ugostiteljstvo u stečaju,VIPnet, društvo s ograničenom odgovornošću za usluge javnih telekomunikacija,HEP - Opskrba d.o.o. za opskrbu potrošača električnom, toplinskom energijom i plinom,Općina Podgora,DOMAK društvo s ograničenom odgovornošću za trgovinu i turizam,VELPRO - CENTAR društvo s ograničenom odgovornošću za trgovinu i usluge,Financijska agencija,CAPRICORNO, društvo s ograničenom odgovornošću za trgovinu,Proenergy d.o.o. za proizvodnju električne energije,JAMNICA dioničko društvo za proizvodnju mineralnih voda,PODRAVKA prehrambena industrija, d.d.,PIK VRBOVEC-MESNA INDUSTRIJA, dioničko društvo za proizvodnju i promet mesa i mesnih prerađevina,CRO-GO d.o.o. za proizvodnju i trgovinu,ROTO DINAMIC društvo s ograničenom odgovornošću za unutarnju i vanjsku trgovinu,ERSTE CARD CLUB društvo s ograničenom odgovornošću za financijsko posredovanje i usluge,ALLIANZ ZAGREB dioničko društvo za osiguranje,BRANITELJSKA POLJOPRIVREDNA ZADRUGA IMOĆANKA u stečaju,FIBIS d.o.o. za trgovinu i usluge,Hrvatski Telekom d.d.,JOLLY - JBS društvo ograničene odgovornosti za trgovinu, turizam, ugostiteljstvo i zastupanje u stečaju,Korab d.o.o. za savjetovanje u vezi s poslovanjem i upravljanjem,KONTAKT-COMMERCIUM, d.o.o. za prijevoz i usluge,KUSTURA d.o.o. trgovina i usluge,OLMA GRAĐENJE društvo s ograničenom odgovornošću za trgovinu i građenje u stečaju,TRIGRAM d.o.o. za proizvodnju,ZAGREBAČKA BANKA DIONIČKO DRUŠTVO,UNIQA osiguranje d.d.</izvorni_sadrzaj>
    <derivirana_varijabla naziv="DomainObject.Predmet.StrankaNazivFormated_1">PEKANOVIĆ, d.o.o. za trgovinu i ugostiteljstvo,Ministarstvo financija RH,Porezna uprava,Područni ured Split,IMOTA d.d. za poljodjelstvo, trgovinu i ugostiteljstvo u stečaju,VIPnet, društvo s ograničenom odgovornošću za usluge javnih telekomunikacija,HEP - Opskrba d.o.o. za opskrbu potrošača električnom, toplinskom energijom i plinom,Općina Podgora,DOMAK društvo s ograničenom odgovornošću za trgovinu i turizam,VELPRO - CENTAR društvo s ograničenom odgovornošću za trgovinu i usluge,Financijska agencija,CAPRICORNO, društvo s ograničenom odgovornošću za trgovinu,Proenergy d.o.o. za proizvodnju električne energije,JAMNICA dioničko društvo za proizvodnju mineralnih voda,PODRAVKA prehrambena industrija, d.d.,PIK VRBOVEC-MESNA INDUSTRIJA, dioničko društvo za proizvodnju i promet mesa i mesnih prerađevina,CRO-GO d.o.o. za proizvodnju i trgovinu,ROTO DINAMIC društvo s ograničenom odgovornošću za unutarnju i vanjsku trgovinu,ERSTE CARD CLUB društvo s ograničenom odgovornošću za financijsko posredovanje i usluge,ALLIANZ ZAGREB dioničko društvo za osiguranje,BRANITELJSKA POLJOPRIVREDNA ZADRUGA IMOĆANKA u stečaju,FIBIS d.o.o. za trgovinu i usluge,Hrvatski Telekom d.d.,JOLLY - JBS društvo ograničene odgovornosti za trgovinu, turizam, ugostiteljstvo i zastupanje u stečaju,Korab d.o.o. za savjetovanje u vezi s poslovanjem i upravljanjem,KONTAKT-COMMERCIUM, d.o.o. za prijevoz i usluge,KUSTURA d.o.o. trgovina i usluge,OLMA GRAĐENJE društvo s ograničenom odgovornošću za trgovinu i građenje u stečaju,TRIGRAM d.o.o. za proizvodnju,ZAGREBAČKA BANKA DIONIČKO DRUŠTVO,UNIQA osiguranje d.d.</derivirana_varijabla>
  </DomainObject.Predmet.StrankaNazivFormated>
  <DomainObject.Predmet.StrankaNazivFormatedOIB>
    <izvorni_sadrzaj>PEKANOVIĆ, d.o.o. za trgovinu i ugostiteljstvo, OIB 81479674300,Ministarstvo financija RH,Porezna uprava,Područni ured Split, OIB 18683136487,IMOTA d.d. za poljodjelstvo, trgovinu i ugostiteljstvo u stečaju, OIB 02297833542,VIPnet, društvo s ograničenom odgovornošću za usluge javnih telekomunikacija, OIB 29524210204,HEP - Opskrba d.o.o. za opskrbu potrošača električnom, toplinskom energijom i plinom, OIB 63073332379,Općina Podgora, OIB 87761142122,DOMAK društvo s ograničenom odgovornošću za trgovinu i turizam, OIB 86170416512,VELPRO - CENTAR društvo s ograničenom odgovornošću za trgovinu i usluge, OIB 46660800468,Financijska agencija, OIB 85821130368,CAPRICORNO, društvo s ograničenom odgovornošću za trgovinu, OIB 09517317411,Proenergy d.o.o. za proizvodnju električne energije, OIB 63962176928,JAMNICA dioničko društvo za proizvodnju mineralnih voda, OIB 05050436541,PODRAVKA prehrambena industrija, d.d., OIB 18928523252,PIK VRBOVEC-MESNA INDUSTRIJA, dioničko društvo za proizvodnju i promet mesa i mesnih prerađevina, OIB 78909170415,CRO-GO d.o.o. za proizvodnju i trgovinu, OIB 79478632402,ROTO DINAMIC društvo s ograničenom odgovornošću za unutarnju i vanjsku trgovinu, OIB 24723122482,ERSTE CARD CLUB društvo s ograničenom odgovornošću za financijsko posredovanje i usluge, OIB 85941596441,ALLIANZ ZAGREB dioničko društvo za osiguranje, OIB 23759810849,BRANITELJSKA POLJOPRIVREDNA ZADRUGA IMOĆANKA u stečaju, OIB 41108966606,FIBIS d.o.o. za trgovinu i usluge, OIB 10634598453,Hrvatski Telekom d.d., OIB 81793146560,JOLLY - JBS društvo ograničene odgovornosti za trgovinu, turizam, ugostiteljstvo i zastupanje u stečaju, OIB 00322433664,Korab d.o.o. za savjetovanje u vezi s poslovanjem i upravljanjem, OIB 22668360735,KONTAKT-COMMERCIUM, d.o.o. za prijevoz i usluge, OIB 37370955564,KUSTURA d.o.o. trgovina i usluge, OIB 62134495963,OLMA GRAĐENJE društvo s ograničenom odgovornošću za trgovinu i građenje u stečaju, OIB 84404506092,TRIGRAM d.o.o. za proizvodnju, OIB 53393957926,ZAGREBAČKA BANKA DIONIČKO DRUŠTVO, OIB 92963223473,UNIQA osiguranje d.d., OIB 75665455333</izvorni_sadrzaj>
    <derivirana_varijabla naziv="DomainObject.Predmet.StrankaNazivFormatedOIB_1">PEKANOVIĆ, d.o.o. za trgovinu i ugostiteljstvo, OIB 81479674300,Ministarstvo financija RH,Porezna uprava,Područni ured Split, OIB 18683136487,IMOTA d.d. za poljodjelstvo, trgovinu i ugostiteljstvo u stečaju, OIB 02297833542,VIPnet, društvo s ograničenom odgovornošću za usluge javnih telekomunikacija, OIB 29524210204,HEP - Opskrba d.o.o. za opskrbu potrošača električnom, toplinskom energijom i plinom, OIB 63073332379,Općina Podgora, OIB 87761142122,DOMAK društvo s ograničenom odgovornošću za trgovinu i turizam, OIB 86170416512,VELPRO - CENTAR društvo s ograničenom odgovornošću za trgovinu i usluge, OIB 46660800468,Financijska agencija, OIB 85821130368,CAPRICORNO, društvo s ograničenom odgovornošću za trgovinu, OIB 09517317411,Proenergy d.o.o. za proizvodnju električne energije, OIB 63962176928,JAMNICA dioničko društvo za proizvodnju mineralnih voda, OIB 05050436541,PODRAVKA prehrambena industrija, d.d., OIB 18928523252,PIK VRBOVEC-MESNA INDUSTRIJA, dioničko društvo za proizvodnju i promet mesa i mesnih prerađevina, OIB 78909170415,CRO-GO d.o.o. za proizvodnju i trgovinu, OIB 79478632402,ROTO DINAMIC društvo s ograničenom odgovornošću za unutarnju i vanjsku trgovinu, OIB 24723122482,ERSTE CARD CLUB društvo s ograničenom odgovornošću za financijsko posredovanje i usluge, OIB 85941596441,ALLIANZ ZAGREB dioničko društvo za osiguranje, OIB 23759810849,BRANITELJSKA POLJOPRIVREDNA ZADRUGA IMOĆANKA u stečaju, OIB 41108966606,FIBIS d.o.o. za trgovinu i usluge, OIB 10634598453,Hrvatski Telekom d.d., OIB 81793146560,JOLLY - JBS društvo ograničene odgovornosti za trgovinu, turizam, ugostiteljstvo i zastupanje u stečaju, OIB 00322433664,Korab d.o.o. za savjetovanje u vezi s poslovanjem i upravljanjem, OIB 22668360735,KONTAKT-COMMERCIUM, d.o.o. za prijevoz i usluge, OIB 37370955564,KUSTURA d.o.o. trgovina i usluge, OIB 62134495963,OLMA GRAĐENJE društvo s ograničenom odgovornošću za trgovinu i građenje u stečaju, OIB 84404506092,TRIGRAM d.o.o. za proizvodnju, OIB 53393957926,ZAGREBAČKA BANKA DIONIČKO DRUŠTVO, OIB 92963223473,UNIQA osiguranje d.d., OIB 75665455333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PEKANOVIĆ, d.o.o. za trgovinu i ugostiteljstvo</item>
      <item>Ministarstvo financija RH,Porezna uprava,Područni ured Split</item>
      <item>IMOTA d.d. za poljodjelstvo, trgovinu i ugostiteljstvo u stečaju</item>
      <item>VIPnet, društvo s ograničenom odgovornošću za usluge javnih telekomunikacija</item>
      <item>HEP - Opskrba d.o.o. za opskrbu potrošača električnom, toplinskom energijom i plinom</item>
      <item>Općina Podgora</item>
      <item>DOMAK društvo s ograničenom odgovornošću za trgovinu i turizam zastupanog po punomoćniku JUJNOVIĆ LUČIĆ MARKOVIĆ Odvjetničko društvo javno trgovačko društvo</item>
      <item>VELPRO - CENTAR društvo s ograničenom odgovornošću za trgovinu i usluge</item>
      <item>Financijska agencija</item>
      <item>CAPRICORNO, društvo s ograničenom odgovornošću za trgovinu</item>
      <item>Proenergy d.o.o. za proizvodnju električne energije</item>
      <item>JAMNICA dioničko društvo za proizvodnju mineralnih voda</item>
      <item>PODRAVKA prehrambena industrija, d.d.</item>
      <item>PIK VRBOVEC-MESNA INDUSTRIJA, dioničko društvo za proizvodnju i promet mesa i mesnih prerađevina</item>
      <item>CRO-GO d.o.o. za proizvodnju i trgovinu</item>
      <item>ROTO DINAMIC društvo s ograničenom odgovornošću za unutarnju i vanjsku trgovinu</item>
      <item>ERSTE CARD CLUB društvo s ograničenom odgovornošću za financijsko posredovanje i usluge zastupanog po punomoćniku Odvjetničko društvo Leko i partneri društvo s ograničenom odgovornošću</item>
      <item>ALLIANZ ZAGREB dioničko društvo za osiguranje</item>
      <item>BRANITELJSKA POLJOPRIVREDNA ZADRUGA IMOĆANKA u stečaju</item>
      <item>FIBIS d.o.o. za trgovinu i usluge</item>
      <item>Hrvatski Telekom d.d.</item>
      <item>JOLLY - JBS društvo ograničene odgovornosti za trgovinu, turizam, ugostiteljstvo i zastupanje u stečaju</item>
      <item>Korab d.o.o. za savjetovanje u vezi s poslovanjem i upravljanjem</item>
      <item>KONTAKT-COMMERCIUM, d.o.o. za prijevoz i usluge</item>
      <item>KUSTURA d.o.o. trgovina i usluge</item>
      <item>OLMA GRAĐENJE društvo s ograničenom odgovornošću za trgovinu i građenje u stečaju</item>
      <item>TRIGRAM d.o.o. za proizvodnju</item>
      <item>ZAGREBAČKA BANKA DIONIČKO DRUŠTVO</item>
      <item>UNIQA osiguranje d.d.</item>
    </izvorni_sadrzaj>
    <derivirana_varijabla naziv="DomainObject.Predmet.StrankaListFormated_1">
      <item>PEKANOVIĆ, d.o.o. za trgovinu i ugostiteljstvo</item>
      <item>Ministarstvo financija RH,Porezna uprava,Područni ured Split</item>
      <item>IMOTA d.d. za poljodjelstvo, trgovinu i ugostiteljstvo u stečaju</item>
      <item>VIPnet, društvo s ograničenom odgovornošću za usluge javnih telekomunikacija</item>
      <item>HEP - Opskrba d.o.o. za opskrbu potrošača električnom, toplinskom energijom i plinom</item>
      <item>Općina Podgora</item>
      <item>DOMAK društvo s ograničenom odgovornošću za trgovinu i turizam zastupanog po punomoćniku JUJNOVIĆ LUČIĆ MARKOVIĆ Odvjetničko društvo javno trgovačko društvo</item>
      <item>VELPRO - CENTAR društvo s ograničenom odgovornošću za trgovinu i usluge</item>
      <item>Financijska agencija</item>
      <item>CAPRICORNO, društvo s ograničenom odgovornošću za trgovinu</item>
      <item>Proenergy d.o.o. za proizvodnju električne energije</item>
      <item>JAMNICA dioničko društvo za proizvodnju mineralnih voda</item>
      <item>PODRAVKA prehrambena industrija, d.d.</item>
      <item>PIK VRBOVEC-MESNA INDUSTRIJA, dioničko društvo za proizvodnju i promet mesa i mesnih prerađevina</item>
      <item>CRO-GO d.o.o. za proizvodnju i trgovinu</item>
      <item>ROTO DINAMIC društvo s ograničenom odgovornošću za unutarnju i vanjsku trgovinu</item>
      <item>ERSTE CARD CLUB društvo s ograničenom odgovornošću za financijsko posredovanje i usluge zastupanog po punomoćniku Odvjetničko društvo Leko i partneri društvo s ograničenom odgovornošću</item>
      <item>ALLIANZ ZAGREB dioničko društvo za osiguranje</item>
      <item>BRANITELJSKA POLJOPRIVREDNA ZADRUGA IMOĆANKA u stečaju</item>
      <item>FIBIS d.o.o. za trgovinu i usluge</item>
      <item>Hrvatski Telekom d.d.</item>
      <item>JOLLY - JBS društvo ograničene odgovornosti za trgovinu, turizam, ugostiteljstvo i zastupanje u stečaju</item>
      <item>Korab d.o.o. za savjetovanje u vezi s poslovanjem i upravljanjem</item>
      <item>KONTAKT-COMMERCIUM, d.o.o. za prijevoz i usluge</item>
      <item>KUSTURA d.o.o. trgovina i usluge</item>
      <item>OLMA GRAĐENJE društvo s ograničenom odgovornošću za trgovinu i građenje u stečaju</item>
      <item>TRIGRAM d.o.o. za proizvodnju</item>
      <item>ZAGREBAČKA BANKA DIONIČKO DRUŠTVO</item>
      <item>UNIQA osiguranje d.d.</item>
    </derivirana_varijabla>
  </DomainObject.Predmet.StrankaListFormated>
  <DomainObject.Predmet.StrankaListFormatedOIB>
    <izvorni_sadrzaj>
      <item>PEKANOVIĆ, d.o.o. za trgovinu i ugostiteljstvo, OIB 81479674300</item>
      <item>Ministarstvo financija RH,Porezna uprava,Područni ured Split, OIB 18683136487</item>
      <item>IMOTA d.d. za poljodjelstvo, trgovinu i ugostiteljstvo u stečaju, OIB 02297833542</item>
      <item>VIPnet, društvo s ograničenom odgovornošću za usluge javnih telekomunikacija, OIB 29524210204</item>
      <item>HEP - Opskrba d.o.o. za opskrbu potrošača električnom, toplinskom energijom i plinom, OIB 63073332379</item>
      <item>Općina Podgora, OIB 87761142122</item>
      <item>DOMAK društvo s ograničenom odgovornošću za trgovinu i turizam, OIB 86170416512 zastupanog po punomoćniku JUJNOVIĆ LUČIĆ MARKOVIĆ Odvjetničko društvo javno trgovačko društvo</item>
      <item>VELPRO - CENTAR društvo s ograničenom odgovornošću za trgovinu i usluge, OIB 46660800468</item>
      <item>Financijska agencija, OIB 85821130368</item>
      <item>CAPRICORNO, društvo s ograničenom odgovornošću za trgovinu, OIB 09517317411</item>
      <item>Proenergy d.o.o. za proizvodnju električne energije, OIB 63962176928</item>
      <item>JAMNICA dioničko društvo za proizvodnju mineralnih voda, OIB 05050436541</item>
      <item>PODRAVKA prehrambena industrija, d.d., OIB 18928523252</item>
      <item>PIK VRBOVEC-MESNA INDUSTRIJA, dioničko društvo za proizvodnju i promet mesa i mesnih prerađevina, OIB 78909170415</item>
      <item>CRO-GO d.o.o. za proizvodnju i trgovinu, OIB 79478632402</item>
      <item>ROTO DINAMIC društvo s ograničenom odgovornošću za unutarnju i vanjsku trgovinu, OIB 24723122482</item>
      <item>ERSTE CARD CLUB društvo s ograničenom odgovornošću za financijsko posredovanje i usluge, OIB 85941596441 zastupanog po punomoćniku Odvjetničko društvo Leko i partneri društvo s ograničenom odgovornošću</item>
      <item>ALLIANZ ZAGREB dioničko društvo za osiguranje, OIB 23759810849</item>
      <item>BRANITELJSKA POLJOPRIVREDNA ZADRUGA IMOĆANKA u stečaju, OIB 41108966606</item>
      <item>FIBIS d.o.o. za trgovinu i usluge, OIB 10634598453</item>
      <item>Hrvatski Telekom d.d., OIB 81793146560</item>
      <item>JOLLY - JBS društvo ograničene odgovornosti za trgovinu, turizam, ugostiteljstvo i zastupanje u stečaju, OIB 00322433664</item>
      <item>Korab d.o.o. za savjetovanje u vezi s poslovanjem i upravljanjem, OIB 22668360735</item>
      <item>KONTAKT-COMMERCIUM, d.o.o. za prijevoz i usluge, OIB 37370955564</item>
      <item>KUSTURA d.o.o. trgovina i usluge, OIB 62134495963</item>
      <item>OLMA GRAĐENJE društvo s ograničenom odgovornošću za trgovinu i građenje u stečaju, OIB 84404506092</item>
      <item>TRIGRAM d.o.o. za proizvodnju, OIB 53393957926</item>
      <item>ZAGREBAČKA BANKA DIONIČKO DRUŠTVO, OIB 92963223473</item>
      <item>UNIQA osiguranje d.d., OIB 75665455333</item>
    </izvorni_sadrzaj>
    <derivirana_varijabla naziv="DomainObject.Predmet.StrankaListFormatedOIB_1">
      <item>PEKANOVIĆ, d.o.o. za trgovinu i ugostiteljstvo, OIB 81479674300</item>
      <item>Ministarstvo financija RH,Porezna uprava,Područni ured Split, OIB 18683136487</item>
      <item>IMOTA d.d. za poljodjelstvo, trgovinu i ugostiteljstvo u stečaju, OIB 02297833542</item>
      <item>VIPnet, društvo s ograničenom odgovornošću za usluge javnih telekomunikacija, OIB 29524210204</item>
      <item>HEP - Opskrba d.o.o. za opskrbu potrošača električnom, toplinskom energijom i plinom, OIB 63073332379</item>
      <item>Općina Podgora, OIB 87761142122</item>
      <item>DOMAK društvo s ograničenom odgovornošću za trgovinu i turizam, OIB 86170416512 zastupanog po punomoćniku JUJNOVIĆ LUČIĆ MARKOVIĆ Odvjetničko društvo javno trgovačko društvo</item>
      <item>VELPRO - CENTAR društvo s ograničenom odgovornošću za trgovinu i usluge, OIB 46660800468</item>
      <item>Financijska agencija, OIB 85821130368</item>
      <item>CAPRICORNO, društvo s ograničenom odgovornošću za trgovinu, OIB 09517317411</item>
      <item>Proenergy d.o.o. za proizvodnju električne energije, OIB 63962176928</item>
      <item>JAMNICA dioničko društvo za proizvodnju mineralnih voda, OIB 05050436541</item>
      <item>PODRAVKA prehrambena industrija, d.d., OIB 18928523252</item>
      <item>PIK VRBOVEC-MESNA INDUSTRIJA, dioničko društvo za proizvodnju i promet mesa i mesnih prerađevina, OIB 78909170415</item>
      <item>CRO-GO d.o.o. za proizvodnju i trgovinu, OIB 79478632402</item>
      <item>ROTO DINAMIC društvo s ograničenom odgovornošću za unutarnju i vanjsku trgovinu, OIB 24723122482</item>
      <item>ERSTE CARD CLUB društvo s ograničenom odgovornošću za financijsko posredovanje i usluge, OIB 85941596441 zastupanog po punomoćniku Odvjetničko društvo Leko i partneri društvo s ograničenom odgovornošću</item>
      <item>ALLIANZ ZAGREB dioničko društvo za osiguranje, OIB 23759810849</item>
      <item>BRANITELJSKA POLJOPRIVREDNA ZADRUGA IMOĆANKA u stečaju, OIB 41108966606</item>
      <item>FIBIS d.o.o. za trgovinu i usluge, OIB 10634598453</item>
      <item>Hrvatski Telekom d.d., OIB 81793146560</item>
      <item>JOLLY - JBS društvo ograničene odgovornosti za trgovinu, turizam, ugostiteljstvo i zastupanje u stečaju, OIB 00322433664</item>
      <item>Korab d.o.o. za savjetovanje u vezi s poslovanjem i upravljanjem, OIB 22668360735</item>
      <item>KONTAKT-COMMERCIUM, d.o.o. za prijevoz i usluge, OIB 37370955564</item>
      <item>KUSTURA d.o.o. trgovina i usluge, OIB 62134495963</item>
      <item>OLMA GRAĐENJE društvo s ograničenom odgovornošću za trgovinu i građenje u stečaju, OIB 84404506092</item>
      <item>TRIGRAM d.o.o. za proizvodnju, OIB 53393957926</item>
      <item>ZAGREBAČKA BANKA DIONIČKO DRUŠTVO, OIB 92963223473</item>
      <item>UNIQA osiguranje d.d., OIB 75665455333</item>
    </derivirana_varijabla>
  </DomainObject.Predmet.StrankaListFormatedOIB>
  <DomainObject.Predmet.StrankaListFormatedWithAdress>
    <izvorni_sadrzaj>
      <item>PEKANOVIĆ, d.o.o. za trgovinu i ugostiteljstvo, Težački put 24, 21260 Zmijavci</item>
      <item>Ministarstvo financija RH,Porezna uprava,Područni ured Split, Trg dr. Franje Tuđmana 4, 21000 Split</item>
      <item>IMOTA d.d. za poljodjelstvo, trgovinu i ugostiteljstvo u stečaju, Perinuša/bb, 21260 Donji Proložac</item>
      <item>VIPnet, društvo s ograničenom odgovornošću za usluge javnih telekomunikacija, Vrtni put 1, 10000 Zagreb</item>
      <item>HEP - Opskrba d.o.o. za opskrbu potrošača električnom, toplinskom energijom i plinom, Ulica grada Vukovara 37, 10000 Zagreb</item>
      <item>Općina Podgora, Andrije Kačića Miošića 2, 21327 Podgora</item>
      <item>DOMAK društvo s ograničenom odgovornošću za trgovinu i turizam, Selska 46, 10000 Zagreb zastupanog po punomoćniku JUJNOVIĆ LUČIĆ MARKOVIĆ Odvjetničko društvo javno trgovačko društvo</item>
      <item>VELPRO - CENTAR društvo s ograničenom odgovornošću za trgovinu i usluge, Marijana Čavića 1, 10000 Zagreb</item>
      <item>Financijska agencija, Ulica grada Vukovara 70, 10000 Zagreb</item>
      <item>CAPRICORNO, društvo s ograničenom odgovornošću za trgovinu, Hercegovačka 57/A, 21000 Split</item>
      <item>Proenergy d.o.o. za proizvodnju električne energije, J. Marohnića 1, 10000 Zagreb</item>
      <item>JAMNICA dioničko društvo za proizvodnju mineralnih voda, Getaldićeva 3, 10000 Zagreb</item>
      <item>PODRAVKA prehrambena industrija, d.d., A.Starčevića 32, 48000 Koprivnica</item>
      <item>PIK VRBOVEC-MESNA INDUSTRIJA, dioničko društvo za proizvodnju i promet mesa i mesnih prerađevina, Zagrebačka 148, 10340 Vrbovec</item>
      <item>CRO-GO d.o.o. za proizvodnju i trgovinu, Don Frane Bulića 64, 21210 Solin</item>
      <item>ROTO DINAMIC društvo s ograničenom odgovornošću za unutarnju i vanjsku trgovinu, Samoborska Cesta 102, 10000 Zagreb</item>
      <item>ERSTE CARD CLUB društvo s ograničenom odgovornošću za financijsko posredovanje i usluge, Ulica Frana Folnegovića 6, 10000 Zagreb zastupanog po punomoćniku Odvjetničko društvo Leko i partneri društvo s ograničenom odgovornošću</item>
      <item>ALLIANZ ZAGREB dioničko društvo za osiguranje, Heinzelova 70, 10000 Zagreb</item>
      <item>BRANITELJSKA POLJOPRIVREDNA ZADRUGA IMOĆANKA u stečaju, Donji Vinjani 475, 21260 Donji Vinjani</item>
      <item>FIBIS d.o.o. za trgovinu i usluge, Medarska 69, 10000 Zagreb</item>
      <item>Hrvatski Telekom d.d., Roberta Frangeša Mihanovića 9, 10000 Zagreb</item>
      <item>JOLLY - JBS društvo ograničene odgovornosti za trgovinu, turizam, ugostiteljstvo i zastupanje u stečaju, Ante Šupuka 10, 22000 Šibenik</item>
      <item>Korab d.o.o. za savjetovanje u vezi s poslovanjem i upravljanjem, Tina Ujevića 16, 10431 Sveta Nedelja</item>
      <item>KONTAKT-COMMERCIUM, d.o.o. za prijevoz i usluge, Kralja Zvonimira 74, 21260 Imotski</item>
      <item>KUSTURA d.o.o. trgovina i usluge, Antuna Augustinčića 17, 49217 Krapinske Toplice</item>
      <item>OLMA GRAĐENJE društvo s ograničenom odgovornošću za trgovinu i građenje u stečaju, Franjevački put br. 14, 21300 Makarska</item>
      <item>TRIGRAM d.o.o. za proizvodnju, Borčec 45, 10000 Zagreb</item>
      <item>ZAGREBAČKA BANKA DIONIČKO DRUŠTVO, Trg bana Josipa Jelačića 10, 10000 Zagreb</item>
      <item>UNIQA osiguranje d.d., Planinska 13 A, 10000 Zagreb</item>
    </izvorni_sadrzaj>
    <derivirana_varijabla naziv="DomainObject.Predmet.StrankaListFormatedWithAdress_1">
      <item>PEKANOVIĆ, d.o.o. za trgovinu i ugostiteljstvo, Težački put 24, 21260 Zmijavci</item>
      <item>Ministarstvo financija RH,Porezna uprava,Područni ured Split, Trg dr. Franje Tuđmana 4, 21000 Split</item>
      <item>IMOTA d.d. za poljodjelstvo, trgovinu i ugostiteljstvo u stečaju, Perinuša/bb, 21260 Donji Proložac</item>
      <item>VIPnet, društvo s ograničenom odgovornošću za usluge javnih telekomunikacija, Vrtni put 1, 10000 Zagreb</item>
      <item>HEP - Opskrba d.o.o. za opskrbu potrošača električnom, toplinskom energijom i plinom, Ulica grada Vukovara 37, 10000 Zagreb</item>
      <item>Općina Podgora, Andrije Kačića Miošića 2, 21327 Podgora</item>
      <item>DOMAK društvo s ograničenom odgovornošću za trgovinu i turizam, Selska 46, 10000 Zagreb zastupanog po punomoćniku JUJNOVIĆ LUČIĆ MARKOVIĆ Odvjetničko društvo javno trgovačko društvo</item>
      <item>VELPRO - CENTAR društvo s ograničenom odgovornošću za trgovinu i usluge, Marijana Čavića 1, 10000 Zagreb</item>
      <item>Financijska agencija, Ulica grada Vukovara 70, 10000 Zagreb</item>
      <item>CAPRICORNO, društvo s ograničenom odgovornošću za trgovinu, Hercegovačka 57/A, 21000 Split</item>
      <item>Proenergy d.o.o. za proizvodnju električne energije, J. Marohnića 1, 10000 Zagreb</item>
      <item>JAMNICA dioničko društvo za proizvodnju mineralnih voda, Getaldićeva 3, 10000 Zagreb</item>
      <item>PODRAVKA prehrambena industrija, d.d., A.Starčevića 32, 48000 Koprivnica</item>
      <item>PIK VRBOVEC-MESNA INDUSTRIJA, dioničko društvo za proizvodnju i promet mesa i mesnih prerađevina, Zagrebačka 148, 10340 Vrbovec</item>
      <item>CRO-GO d.o.o. za proizvodnju i trgovinu, Don Frane Bulića 64, 21210 Solin</item>
      <item>ROTO DINAMIC društvo s ograničenom odgovornošću za unutarnju i vanjsku trgovinu, Samoborska Cesta 102, 10000 Zagreb</item>
      <item>ERSTE CARD CLUB društvo s ograničenom odgovornošću za financijsko posredovanje i usluge, Ulica Frana Folnegovića 6, 10000 Zagreb zastupanog po punomoćniku Odvjetničko društvo Leko i partneri društvo s ograničenom odgovornošću</item>
      <item>ALLIANZ ZAGREB dioničko društvo za osiguranje, Heinzelova 70, 10000 Zagreb</item>
      <item>BRANITELJSKA POLJOPRIVREDNA ZADRUGA IMOĆANKA u stečaju, Donji Vinjani 475, 21260 Donji Vinjani</item>
      <item>FIBIS d.o.o. za trgovinu i usluge, Medarska 69, 10000 Zagreb</item>
      <item>Hrvatski Telekom d.d., Roberta Frangeša Mihanovića 9, 10000 Zagreb</item>
      <item>JOLLY - JBS društvo ograničene odgovornosti za trgovinu, turizam, ugostiteljstvo i zastupanje u stečaju, Ante Šupuka 10, 22000 Šibenik</item>
      <item>Korab d.o.o. za savjetovanje u vezi s poslovanjem i upravljanjem, Tina Ujevića 16, 10431 Sveta Nedelja</item>
      <item>KONTAKT-COMMERCIUM, d.o.o. za prijevoz i usluge, Kralja Zvonimira 74, 21260 Imotski</item>
      <item>KUSTURA d.o.o. trgovina i usluge, Antuna Augustinčića 17, 49217 Krapinske Toplice</item>
      <item>OLMA GRAĐENJE društvo s ograničenom odgovornošću za trgovinu i građenje u stečaju, Franjevački put br. 14, 21300 Makarska</item>
      <item>TRIGRAM d.o.o. za proizvodnju, Borčec 45, 10000 Zagreb</item>
      <item>ZAGREBAČKA BANKA DIONIČKO DRUŠTVO, Trg bana Josipa Jelačića 10, 10000 Zagreb</item>
      <item>UNIQA osiguranje d.d., Planinska 13 A, 10000 Zagreb</item>
    </derivirana_varijabla>
  </DomainObject.Predmet.StrankaListFormatedWithAdress>
  <DomainObject.Predmet.StrankaListFormatedWithAdressOIB>
    <izvorni_sadrzaj>
      <item>PEKANOVIĆ, d.o.o. za trgovinu i ugostiteljstvo, OIB 81479674300, Težački put 24, 21260 Zmijavci</item>
      <item>Ministarstvo financija RH,Porezna uprava,Područni ured Split, OIB 18683136487, Trg dr. Franje Tuđmana 4, 21000 Split</item>
      <item>IMOTA d.d. za poljodjelstvo, trgovinu i ugostiteljstvo u stečaju, OIB 02297833542, Perinuša/bb, 21260 Donji Proložac</item>
      <item>VIPnet, društvo s ograničenom odgovornošću za usluge javnih telekomunikacija, OIB 29524210204, Vrtni put 1, 10000 Zagreb</item>
      <item>HEP - Opskrba d.o.o. za opskrbu potrošača električnom, toplinskom energijom i plinom, OIB 63073332379, Ulica grada Vukovara 37, 10000 Zagreb</item>
      <item>Općina Podgora, OIB 87761142122, Andrije Kačića Miošića 2, 21327 Podgora</item>
      <item>DOMAK društvo s ograničenom odgovornošću za trgovinu i turizam, OIB 86170416512, Selska 46, 10000 Zagreb zastupanog po punomoćniku JUJNOVIĆ LUČIĆ MARKOVIĆ Odvjetničko društvo javno trgovačko društvo</item>
      <item>VELPRO - CENTAR društvo s ograničenom odgovornošću za trgovinu i usluge, OIB 46660800468, Marijana Čavića 1, 10000 Zagreb</item>
      <item>Financijska agencija, OIB 85821130368, Ulica grada Vukovara 70, 10000 Zagreb</item>
      <item>CAPRICORNO, društvo s ograničenom odgovornošću za trgovinu, OIB 09517317411, Hercegovačka 57/A, 21000 Split</item>
      <item>Proenergy d.o.o. za proizvodnju električne energije, OIB 63962176928, J. Marohnića 1, 10000 Zagreb</item>
      <item>JAMNICA dioničko društvo za proizvodnju mineralnih voda, OIB 05050436541, Getaldićeva 3, 10000 Zagreb</item>
      <item>PODRAVKA prehrambena industrija, d.d., OIB 18928523252, A.Starčevića 32, 48000 Koprivnica</item>
      <item>PIK VRBOVEC-MESNA INDUSTRIJA, dioničko društvo za proizvodnju i promet mesa i mesnih prerađevina, OIB 78909170415, Zagrebačka 148, 10340 Vrbovec</item>
      <item>CRO-GO d.o.o. za proizvodnju i trgovinu, OIB 79478632402, Don Frane Bulića 64, 21210 Solin</item>
      <item>ROTO DINAMIC društvo s ograničenom odgovornošću za unutarnju i vanjsku trgovinu, OIB 24723122482, Samoborska Cesta 102, 10000 Zagreb</item>
      <item>ERSTE CARD CLUB društvo s ograničenom odgovornošću za financijsko posredovanje i usluge, OIB 85941596441, Ulica Frana Folnegovića 6, 10000 Zagreb zastupanog po punomoćniku Odvjetničko društvo Leko i partneri društvo s ograničenom odgovornošću</item>
      <item>ALLIANZ ZAGREB dioničko društvo za osiguranje, OIB 23759810849, Heinzelova 70, 10000 Zagreb</item>
      <item>BRANITELJSKA POLJOPRIVREDNA ZADRUGA IMOĆANKA u stečaju, OIB 41108966606, Donji Vinjani 475, 21260 Donji Vinjani</item>
      <item>FIBIS d.o.o. za trgovinu i usluge, OIB 10634598453, Medarska 69, 10000 Zagreb</item>
      <item>Hrvatski Telekom d.d., OIB 81793146560, Roberta Frangeša Mihanovića 9, 10000 Zagreb</item>
      <item>JOLLY - JBS društvo ograničene odgovornosti za trgovinu, turizam, ugostiteljstvo i zastupanje u stečaju, OIB 00322433664, Ante Šupuka 10, 22000 Šibenik</item>
      <item>Korab d.o.o. za savjetovanje u vezi s poslovanjem i upravljanjem, OIB 22668360735, Tina Ujevića 16, 10431 Sveta Nedelja</item>
      <item>KONTAKT-COMMERCIUM, d.o.o. za prijevoz i usluge, OIB 37370955564, Kralja Zvonimira 74, 21260 Imotski</item>
      <item>KUSTURA d.o.o. trgovina i usluge, OIB 62134495963, Antuna Augustinčića 17, 49217 Krapinske Toplice</item>
      <item>OLMA GRAĐENJE društvo s ograničenom odgovornošću za trgovinu i građenje u stečaju, OIB 84404506092, Franjevački put br. 14, 21300 Makarska</item>
      <item>TRIGRAM d.o.o. za proizvodnju, OIB 53393957926, Borčec 45, 10000 Zagreb</item>
      <item>ZAGREBAČKA BANKA DIONIČKO DRUŠTVO, OIB 92963223473, Trg bana Josipa Jelačića 10, 10000 Zagreb</item>
      <item>UNIQA osiguranje d.d., OIB 75665455333, Planinska 13 A, 10000 Zagreb</item>
    </izvorni_sadrzaj>
    <derivirana_varijabla naziv="DomainObject.Predmet.StrankaListFormatedWithAdressOIB_1">
      <item>PEKANOVIĆ, d.o.o. za trgovinu i ugostiteljstvo, OIB 81479674300, Težački put 24, 21260 Zmijavci</item>
      <item>Ministarstvo financija RH,Porezna uprava,Područni ured Split, OIB 18683136487, Trg dr. Franje Tuđmana 4, 21000 Split</item>
      <item>IMOTA d.d. za poljodjelstvo, trgovinu i ugostiteljstvo u stečaju, OIB 02297833542, Perinuša/bb, 21260 Donji Proložac</item>
      <item>VIPnet, društvo s ograničenom odgovornošću za usluge javnih telekomunikacija, OIB 29524210204, Vrtni put 1, 10000 Zagreb</item>
      <item>HEP - Opskrba d.o.o. za opskrbu potrošača električnom, toplinskom energijom i plinom, OIB 63073332379, Ulica grada Vukovara 37, 10000 Zagreb</item>
      <item>Općina Podgora, OIB 87761142122, Andrije Kačića Miošića 2, 21327 Podgora</item>
      <item>DOMAK društvo s ograničenom odgovornošću za trgovinu i turizam, OIB 86170416512, Selska 46, 10000 Zagreb zastupanog po punomoćniku JUJNOVIĆ LUČIĆ MARKOVIĆ Odvjetničko društvo javno trgovačko društvo</item>
      <item>VELPRO - CENTAR društvo s ograničenom odgovornošću za trgovinu i usluge, OIB 46660800468, Marijana Čavića 1, 10000 Zagreb</item>
      <item>Financijska agencija, OIB 85821130368, Ulica grada Vukovara 70, 10000 Zagreb</item>
      <item>CAPRICORNO, društvo s ograničenom odgovornošću za trgovinu, OIB 09517317411, Hercegovačka 57/A, 21000 Split</item>
      <item>Proenergy d.o.o. za proizvodnju električne energije, OIB 63962176928, J. Marohnića 1, 10000 Zagreb</item>
      <item>JAMNICA dioničko društvo za proizvodnju mineralnih voda, OIB 05050436541, Getaldićeva 3, 10000 Zagreb</item>
      <item>PODRAVKA prehrambena industrija, d.d., OIB 18928523252, A.Starčevića 32, 48000 Koprivnica</item>
      <item>PIK VRBOVEC-MESNA INDUSTRIJA, dioničko društvo za proizvodnju i promet mesa i mesnih prerađevina, OIB 78909170415, Zagrebačka 148, 10340 Vrbovec</item>
      <item>CRO-GO d.o.o. za proizvodnju i trgovinu, OIB 79478632402, Don Frane Bulića 64, 21210 Solin</item>
      <item>ROTO DINAMIC društvo s ograničenom odgovornošću za unutarnju i vanjsku trgovinu, OIB 24723122482, Samoborska Cesta 102, 10000 Zagreb</item>
      <item>ERSTE CARD CLUB društvo s ograničenom odgovornošću za financijsko posredovanje i usluge, OIB 85941596441, Ulica Frana Folnegovića 6, 10000 Zagreb zastupanog po punomoćniku Odvjetničko društvo Leko i partneri društvo s ograničenom odgovornošću</item>
      <item>ALLIANZ ZAGREB dioničko društvo za osiguranje, OIB 23759810849, Heinzelova 70, 10000 Zagreb</item>
      <item>BRANITELJSKA POLJOPRIVREDNA ZADRUGA IMOĆANKA u stečaju, OIB 41108966606, Donji Vinjani 475, 21260 Donji Vinjani</item>
      <item>FIBIS d.o.o. za trgovinu i usluge, OIB 10634598453, Medarska 69, 10000 Zagreb</item>
      <item>Hrvatski Telekom d.d., OIB 81793146560, Roberta Frangeša Mihanovića 9, 10000 Zagreb</item>
      <item>JOLLY - JBS društvo ograničene odgovornosti za trgovinu, turizam, ugostiteljstvo i zastupanje u stečaju, OIB 00322433664, Ante Šupuka 10, 22000 Šibenik</item>
      <item>Korab d.o.o. za savjetovanje u vezi s poslovanjem i upravljanjem, OIB 22668360735, Tina Ujevića 16, 10431 Sveta Nedelja</item>
      <item>KONTAKT-COMMERCIUM, d.o.o. za prijevoz i usluge, OIB 37370955564, Kralja Zvonimira 74, 21260 Imotski</item>
      <item>KUSTURA d.o.o. trgovina i usluge, OIB 62134495963, Antuna Augustinčića 17, 49217 Krapinske Toplice</item>
      <item>OLMA GRAĐENJE društvo s ograničenom odgovornošću za trgovinu i građenje u stečaju, OIB 84404506092, Franjevački put br. 14, 21300 Makarska</item>
      <item>TRIGRAM d.o.o. za proizvodnju, OIB 53393957926, Borčec 45, 10000 Zagreb</item>
      <item>ZAGREBAČKA BANKA DIONIČKO DRUŠTVO, OIB 92963223473, Trg bana Josipa Jelačića 10, 10000 Zagreb</item>
      <item>UNIQA osiguranje d.d., OIB 75665455333, Planinska 13 A, 10000 Zagreb</item>
    </derivirana_varijabla>
  </DomainObject.Predmet.StrankaListFormatedWithAdressOIB>
  <DomainObject.Predmet.StrankaListNazivFormated>
    <izvorni_sadrzaj>
      <item>PEKANOVIĆ, d.o.o. za trgovinu i ugostiteljstvo</item>
      <item>Ministarstvo financija RH,Porezna uprava,Područni ured Split</item>
      <item>IMOTA d.d. za poljodjelstvo, trgovinu i ugostiteljstvo u stečaju</item>
      <item>VIPnet, društvo s ograničenom odgovornošću za usluge javnih telekomunikacija</item>
      <item>HEP - Opskrba d.o.o. za opskrbu potrošača električnom, toplinskom energijom i plinom</item>
      <item>Općina Podgora</item>
      <item>DOMAK društvo s ograničenom odgovornošću za trgovinu i turizam</item>
      <item>VELPRO - CENTAR društvo s ograničenom odgovornošću za trgovinu i usluge</item>
      <item>Financijska agencija</item>
      <item>CAPRICORNO, društvo s ograničenom odgovornošću za trgovinu</item>
      <item>Proenergy d.o.o. za proizvodnju električne energije</item>
      <item>JAMNICA dioničko društvo za proizvodnju mineralnih voda</item>
      <item>PODRAVKA prehrambena industrija, d.d.</item>
      <item>PIK VRBOVEC-MESNA INDUSTRIJA, dioničko društvo za proizvodnju i promet mesa i mesnih prerađevina</item>
      <item>CRO-GO d.o.o. za proizvodnju i trgovinu</item>
      <item>ROTO DINAMIC društvo s ograničenom odgovornošću za unutarnju i vanjsku trgovinu</item>
      <item>ERSTE CARD CLUB društvo s ograničenom odgovornošću za financijsko posredovanje i usluge</item>
      <item>ALLIANZ ZAGREB dioničko društvo za osiguranje</item>
      <item>BRANITELJSKA POLJOPRIVREDNA ZADRUGA IMOĆANKA u stečaju</item>
      <item>FIBIS d.o.o. za trgovinu i usluge</item>
      <item>Hrvatski Telekom d.d.</item>
      <item>JOLLY - JBS društvo ograničene odgovornosti za trgovinu, turizam, ugostiteljstvo i zastupanje u stečaju</item>
      <item>Korab d.o.o. za savjetovanje u vezi s poslovanjem i upravljanjem</item>
      <item>KONTAKT-COMMERCIUM, d.o.o. za prijevoz i usluge</item>
      <item>KUSTURA d.o.o. trgovina i usluge</item>
      <item>OLMA GRAĐENJE društvo s ograničenom odgovornošću za trgovinu i građenje u stečaju</item>
      <item>TRIGRAM d.o.o. za proizvodnju</item>
      <item>ZAGREBAČKA BANKA DIONIČKO DRUŠTVO</item>
      <item>UNIQA osiguranje d.d.</item>
    </izvorni_sadrzaj>
    <derivirana_varijabla naziv="DomainObject.Predmet.StrankaListNazivFormated_1">
      <item>PEKANOVIĆ, d.o.o. za trgovinu i ugostiteljstvo</item>
      <item>Ministarstvo financija RH,Porezna uprava,Područni ured Split</item>
      <item>IMOTA d.d. za poljodjelstvo, trgovinu i ugostiteljstvo u stečaju</item>
      <item>VIPnet, društvo s ograničenom odgovornošću za usluge javnih telekomunikacija</item>
      <item>HEP - Opskrba d.o.o. za opskrbu potrošača električnom, toplinskom energijom i plinom</item>
      <item>Općina Podgora</item>
      <item>DOMAK društvo s ograničenom odgovornošću za trgovinu i turizam</item>
      <item>VELPRO - CENTAR društvo s ograničenom odgovornošću za trgovinu i usluge</item>
      <item>Financijska agencija</item>
      <item>CAPRICORNO, društvo s ograničenom odgovornošću za trgovinu</item>
      <item>Proenergy d.o.o. za proizvodnju električne energije</item>
      <item>JAMNICA dioničko društvo za proizvodnju mineralnih voda</item>
      <item>PODRAVKA prehrambena industrija, d.d.</item>
      <item>PIK VRBOVEC-MESNA INDUSTRIJA, dioničko društvo za proizvodnju i promet mesa i mesnih prerađevina</item>
      <item>CRO-GO d.o.o. za proizvodnju i trgovinu</item>
      <item>ROTO DINAMIC društvo s ograničenom odgovornošću za unutarnju i vanjsku trgovinu</item>
      <item>ERSTE CARD CLUB društvo s ograničenom odgovornošću za financijsko posredovanje i usluge</item>
      <item>ALLIANZ ZAGREB dioničko društvo za osiguranje</item>
      <item>BRANITELJSKA POLJOPRIVREDNA ZADRUGA IMOĆANKA u stečaju</item>
      <item>FIBIS d.o.o. za trgovinu i usluge</item>
      <item>Hrvatski Telekom d.d.</item>
      <item>JOLLY - JBS društvo ograničene odgovornosti za trgovinu, turizam, ugostiteljstvo i zastupanje u stečaju</item>
      <item>Korab d.o.o. za savjetovanje u vezi s poslovanjem i upravljanjem</item>
      <item>KONTAKT-COMMERCIUM, d.o.o. za prijevoz i usluge</item>
      <item>KUSTURA d.o.o. trgovina i usluge</item>
      <item>OLMA GRAĐENJE društvo s ograničenom odgovornošću za trgovinu i građenje u stečaju</item>
      <item>TRIGRAM d.o.o. za proizvodnju</item>
      <item>ZAGREBAČKA BANKA DIONIČKO DRUŠTVO</item>
      <item>UNIQA osiguranje d.d.</item>
    </derivirana_varijabla>
  </DomainObject.Predmet.StrankaListNazivFormated>
  <DomainObject.Predmet.StrankaListNazivFormatedOIB>
    <izvorni_sadrzaj>
      <item>PEKANOVIĆ, d.o.o. za trgovinu i ugostiteljstvo, OIB 81479674300</item>
      <item>Ministarstvo financija RH,Porezna uprava,Područni ured Split, OIB 18683136487</item>
      <item>IMOTA d.d. za poljodjelstvo, trgovinu i ugostiteljstvo u stečaju, OIB 02297833542</item>
      <item>VIPnet, društvo s ograničenom odgovornošću za usluge javnih telekomunikacija, OIB 29524210204</item>
      <item>HEP - Opskrba d.o.o. za opskrbu potrošača električnom, toplinskom energijom i plinom, OIB 63073332379</item>
      <item>Općina Podgora, OIB 87761142122</item>
      <item>DOMAK društvo s ograničenom odgovornošću za trgovinu i turizam, OIB 86170416512</item>
      <item>VELPRO - CENTAR društvo s ograničenom odgovornošću za trgovinu i usluge, OIB 46660800468</item>
      <item>Financijska agencija, OIB 85821130368</item>
      <item>CAPRICORNO, društvo s ograničenom odgovornošću za trgovinu, OIB 09517317411</item>
      <item>Proenergy d.o.o. za proizvodnju električne energije, OIB 63962176928</item>
      <item>JAMNICA dioničko društvo za proizvodnju mineralnih voda, OIB 05050436541</item>
      <item>PODRAVKA prehrambena industrija, d.d., OIB 18928523252</item>
      <item>PIK VRBOVEC-MESNA INDUSTRIJA, dioničko društvo za proizvodnju i promet mesa i mesnih prerađevina, OIB 78909170415</item>
      <item>CRO-GO d.o.o. za proizvodnju i trgovinu, OIB 79478632402</item>
      <item>ROTO DINAMIC društvo s ograničenom odgovornošću za unutarnju i vanjsku trgovinu, OIB 24723122482</item>
      <item>ERSTE CARD CLUB društvo s ograničenom odgovornošću za financijsko posredovanje i usluge, OIB 85941596441</item>
      <item>ALLIANZ ZAGREB dioničko društvo za osiguranje, OIB 23759810849</item>
      <item>BRANITELJSKA POLJOPRIVREDNA ZADRUGA IMOĆANKA u stečaju, OIB 41108966606</item>
      <item>FIBIS d.o.o. za trgovinu i usluge, OIB 10634598453</item>
      <item>Hrvatski Telekom d.d., OIB 81793146560</item>
      <item>JOLLY - JBS društvo ograničene odgovornosti za trgovinu, turizam, ugostiteljstvo i zastupanje u stečaju, OIB 00322433664</item>
      <item>Korab d.o.o. za savjetovanje u vezi s poslovanjem i upravljanjem, OIB 22668360735</item>
      <item>KONTAKT-COMMERCIUM, d.o.o. za prijevoz i usluge, OIB 37370955564</item>
      <item>KUSTURA d.o.o. trgovina i usluge, OIB 62134495963</item>
      <item>OLMA GRAĐENJE društvo s ograničenom odgovornošću za trgovinu i građenje u stečaju, OIB 84404506092</item>
      <item>TRIGRAM d.o.o. za proizvodnju, OIB 53393957926</item>
      <item>ZAGREBAČKA BANKA DIONIČKO DRUŠTVO, OIB 92963223473</item>
      <item>UNIQA osiguranje d.d., OIB 75665455333</item>
    </izvorni_sadrzaj>
    <derivirana_varijabla naziv="DomainObject.Predmet.StrankaListNazivFormatedOIB_1">
      <item>PEKANOVIĆ, d.o.o. za trgovinu i ugostiteljstvo, OIB 81479674300</item>
      <item>Ministarstvo financija RH,Porezna uprava,Područni ured Split, OIB 18683136487</item>
      <item>IMOTA d.d. za poljodjelstvo, trgovinu i ugostiteljstvo u stečaju, OIB 02297833542</item>
      <item>VIPnet, društvo s ograničenom odgovornošću za usluge javnih telekomunikacija, OIB 29524210204</item>
      <item>HEP - Opskrba d.o.o. za opskrbu potrošača električnom, toplinskom energijom i plinom, OIB 63073332379</item>
      <item>Općina Podgora, OIB 87761142122</item>
      <item>DOMAK društvo s ograničenom odgovornošću za trgovinu i turizam, OIB 86170416512</item>
      <item>VELPRO - CENTAR društvo s ograničenom odgovornošću za trgovinu i usluge, OIB 46660800468</item>
      <item>Financijska agencija, OIB 85821130368</item>
      <item>CAPRICORNO, društvo s ograničenom odgovornošću za trgovinu, OIB 09517317411</item>
      <item>Proenergy d.o.o. za proizvodnju električne energije, OIB 63962176928</item>
      <item>JAMNICA dioničko društvo za proizvodnju mineralnih voda, OIB 05050436541</item>
      <item>PODRAVKA prehrambena industrija, d.d., OIB 18928523252</item>
      <item>PIK VRBOVEC-MESNA INDUSTRIJA, dioničko društvo za proizvodnju i promet mesa i mesnih prerađevina, OIB 78909170415</item>
      <item>CRO-GO d.o.o. za proizvodnju i trgovinu, OIB 79478632402</item>
      <item>ROTO DINAMIC društvo s ograničenom odgovornošću za unutarnju i vanjsku trgovinu, OIB 24723122482</item>
      <item>ERSTE CARD CLUB društvo s ograničenom odgovornošću za financijsko posredovanje i usluge, OIB 85941596441</item>
      <item>ALLIANZ ZAGREB dioničko društvo za osiguranje, OIB 23759810849</item>
      <item>BRANITELJSKA POLJOPRIVREDNA ZADRUGA IMOĆANKA u stečaju, OIB 41108966606</item>
      <item>FIBIS d.o.o. za trgovinu i usluge, OIB 10634598453</item>
      <item>Hrvatski Telekom d.d., OIB 81793146560</item>
      <item>JOLLY - JBS društvo ograničene odgovornosti za trgovinu, turizam, ugostiteljstvo i zastupanje u stečaju, OIB 00322433664</item>
      <item>Korab d.o.o. za savjetovanje u vezi s poslovanjem i upravljanjem, OIB 22668360735</item>
      <item>KONTAKT-COMMERCIUM, d.o.o. za prijevoz i usluge, OIB 37370955564</item>
      <item>KUSTURA d.o.o. trgovina i usluge, OIB 62134495963</item>
      <item>OLMA GRAĐENJE društvo s ograničenom odgovornošću za trgovinu i građenje u stečaju, OIB 84404506092</item>
      <item>TRIGRAM d.o.o. za proizvodnju, OIB 53393957926</item>
      <item>ZAGREBAČKA BANKA DIONIČKO DRUŠTVO, OIB 92963223473</item>
      <item>UNIQA osiguranje d.d., OIB 75665455333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Leko i partneri društvo s ograničenom odgovornošću punomoćnik sudionika u postupku ERSTE CARD CLUB društvo s ograničenom odgovornošću za financijsko posredovanje i usluge</item>
      <item>Nevio Sanader</item>
      <item>JUJNOVIĆ LUČIĆ MARKOVIĆ Odvjetničko društvo javno trgovačko društvo punomoćnik sudionika u postupku DOMAK društvo s ograničenom odgovornošću za trgovinu i turizam</item>
    </izvorni_sadrzaj>
    <derivirana_varijabla naziv="DomainObject.Predmet.OstaliListFormated_1">
      <item>Odvjetničko društvo Leko i partneri društvo s ograničenom odgovornošću punomoćnik sudionika u postupku ERSTE CARD CLUB društvo s ograničenom odgovornošću za financijsko posredovanje i usluge</item>
      <item>Nevio Sanader</item>
      <item>JUJNOVIĆ LUČIĆ MARKOVIĆ Odvjetničko društvo javno trgovačko društvo punomoćnik sudionika u postupku DOMAK društvo s ograničenom odgovornošću za trgovinu i turizam</item>
    </derivirana_varijabla>
  </DomainObject.Predmet.OstaliListFormated>
  <DomainObject.Predmet.OstaliListFormatedOIB>
    <izvorni_sadrzaj>
      <item>Odvjetničko društvo Leko i partneri društvo s ograničenom odgovornošću, OIB 35913314365 punomoćnik sudionika u postupku ERSTE CARD CLUB društvo s ograničenom odgovornošću za financijsko posredovanje i usluge</item>
      <item>Nevio Sanader</item>
      <item>JUJNOVIĆ LUČIĆ MARKOVIĆ Odvjetničko društvo javno trgovačko društvo, OIB 46736017727 punomoćnik sudionika u postupku DOMAK društvo s ograničenom odgovornošću za trgovinu i turizam</item>
    </izvorni_sadrzaj>
    <derivirana_varijabla naziv="DomainObject.Predmet.OstaliListFormatedOIB_1">
      <item>Odvjetničko društvo Leko i partneri društvo s ograničenom odgovornošću, OIB 35913314365 punomoćnik sudionika u postupku ERSTE CARD CLUB društvo s ograničenom odgovornošću za financijsko posredovanje i usluge</item>
      <item>Nevio Sanader</item>
      <item>JUJNOVIĆ LUČIĆ MARKOVIĆ Odvjetničko društvo javno trgovačko društvo, OIB 46736017727 punomoćnik sudionika u postupku DOMAK društvo s ograničenom odgovornošću za trgovinu i turizam</item>
    </derivirana_varijabla>
  </DomainObject.Predmet.OstaliListFormatedOIB>
  <DomainObject.Predmet.OstaliListFormatedWithAdress>
    <izvorni_sadrzaj>
      <item>Odvjetničko društvo Leko i partneri društvo s ograničenom odgovornošću, Domagojeva 18, 10000 Zagreb punomoćnik sudionika u postupku ERSTE CARD CLUB društvo s ograničenom odgovornošću za financijsko posredovanje i usluge</item>
      <item>Nevio Sanader, Ulica slobode 39, 21000 Split</item>
      <item>JUJNOVIĆ LUČIĆ MARKOVIĆ Odvjetničko društvo javno trgovačko društvo, Strojarska cesta 20, 10000 Zagreb punomoćnik sudionika u postupku DOMAK društvo s ograničenom odgovornošću za trgovinu i turizam</item>
    </izvorni_sadrzaj>
    <derivirana_varijabla naziv="DomainObject.Predmet.OstaliListFormatedWithAdress_1">
      <item>Odvjetničko društvo Leko i partneri društvo s ograničenom odgovornošću, Domagojeva 18, 10000 Zagreb punomoćnik sudionika u postupku ERSTE CARD CLUB društvo s ograničenom odgovornošću za financijsko posredovanje i usluge</item>
      <item>Nevio Sanader, Ulica slobode 39, 21000 Split</item>
      <item>JUJNOVIĆ LUČIĆ MARKOVIĆ Odvjetničko društvo javno trgovačko društvo, Strojarska cesta 20, 10000 Zagreb punomoćnik sudionika u postupku DOMAK društvo s ograničenom odgovornošću za trgovinu i turizam</item>
    </derivirana_varijabla>
  </DomainObject.Predmet.OstaliListFormatedWithAdress>
  <DomainObject.Predmet.OstaliListFormatedWithAdressOIB>
    <izvorni_sadrzaj>
      <item>Odvjetničko društvo Leko i partneri društvo s ograničenom odgovornošću, OIB 35913314365, Domagojeva 18, 10000 Zagreb punomoćnik sudionika u postupku ERSTE CARD CLUB društvo s ograničenom odgovornošću za financijsko posredovanje i usluge</item>
      <item>Nevio Sanader, Ulica slobode 39, 21000 Split</item>
      <item>JUJNOVIĆ LUČIĆ MARKOVIĆ Odvjetničko društvo javno trgovačko društvo, OIB 46736017727, Strojarska cesta 20, 10000 Zagreb punomoćnik sudionika u postupku DOMAK društvo s ograničenom odgovornošću za trgovinu i turizam</item>
    </izvorni_sadrzaj>
    <derivirana_varijabla naziv="DomainObject.Predmet.OstaliListFormatedWithAdressOIB_1">
      <item>Odvjetničko društvo Leko i partneri društvo s ograničenom odgovornošću, OIB 35913314365, Domagojeva 18, 10000 Zagreb punomoćnik sudionika u postupku ERSTE CARD CLUB društvo s ograničenom odgovornošću za financijsko posredovanje i usluge</item>
      <item>Nevio Sanader, Ulica slobode 39, 21000 Split</item>
      <item>JUJNOVIĆ LUČIĆ MARKOVIĆ Odvjetničko društvo javno trgovačko društvo, OIB 46736017727, Strojarska cesta 20, 10000 Zagreb punomoćnik sudionika u postupku DOMAK društvo s ograničenom odgovornošću za trgovinu i turizam</item>
    </derivirana_varijabla>
  </DomainObject.Predmet.OstaliListFormatedWithAdressOIB>
  <DomainObject.Predmet.OstaliListNazivFormated>
    <izvorni_sadrzaj>
      <item>Odvjetničko društvo Leko i partneri društvo s ograničenom odgovornošću</item>
      <item>Nevio Sanader</item>
      <item>JUJNOVIĆ LUČIĆ MARKOVIĆ Odvjetničko društvo javno trgovačko društvo</item>
    </izvorni_sadrzaj>
    <derivirana_varijabla naziv="DomainObject.Predmet.OstaliListNazivFormated_1">
      <item>Odvjetničko društvo Leko i partneri društvo s ograničenom odgovornošću</item>
      <item>Nevio Sanader</item>
      <item>JUJNOVIĆ LUČIĆ MARKOVIĆ Odvjetničko društvo javno trgovačko društvo</item>
    </derivirana_varijabla>
  </DomainObject.Predmet.OstaliListNazivFormated>
  <DomainObject.Predmet.OstaliListNazivFormatedOIB>
    <izvorni_sadrzaj>
      <item>Odvjetničko društvo Leko i partneri društvo s ograničenom odgovornošću, OIB 35913314365</item>
      <item>Nevio Sanader</item>
      <item>JUJNOVIĆ LUČIĆ MARKOVIĆ Odvjetničko društvo javno trgovačko društvo, OIB 46736017727</item>
    </izvorni_sadrzaj>
    <derivirana_varijabla naziv="DomainObject.Predmet.OstaliListNazivFormatedOIB_1">
      <item>Odvjetničko društvo Leko i partneri društvo s ograničenom odgovornošću, OIB 35913314365</item>
      <item>Nevio Sanader</item>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2019.</izvorni_sadrzaj>
    <derivirana_varijabla naziv="DomainObject.Datum_1">22. veljače 2019.</derivirana_varijabla>
  </DomainObject.Datum>
  <DomainObject.PoslovniBrojDokumenta>
    <izvorni_sadrzaj/>
    <derivirana_varijabla naziv="DomainObject.PoslovniBrojDokumenta_1"/>
  </DomainObject.PoslovniBrojDokumenta>
  <DomainObject.Predmet.StrankaIDrugi>
    <izvorni_sadrzaj>PEKANOVIĆ, d.o.o. za trgovinu i ugostiteljstvo i dr.</izvorni_sadrzaj>
    <derivirana_varijabla naziv="DomainObject.Predmet.StrankaIDrugi_1">PEKANOVIĆ, d.o.o. za trgovinu i ugostiteljstvo i dr.</derivirana_varijabla>
  </DomainObject.Predmet.StrankaIDrugi>
  <DomainObject.Predmet.ProtustrankaIDrugi>
    <izvorni_sadrzaj/>
    <derivirana_varijabla naziv="DomainObject.Predmet.ProtustrankaIDrugi_1"/>
  </DomainObject.Predmet.ProtustrankaIDrugi>
  <DomainObject.Predmet.StrankaIDrugiAdressOIB>
    <izvorni_sadrzaj>PEKANOVIĆ, d.o.o. za trgovinu i ugostiteljstvo, OIB 81479674300, Težački put 24, 21260 Zmijavci i dr.</izvorni_sadrzaj>
    <derivirana_varijabla naziv="DomainObject.Predmet.StrankaIDrugiAdressOIB_1">PEKANOVIĆ, d.o.o. za trgovinu i ugostiteljstvo, OIB 81479674300, Težački put 24, 21260 Zmijavci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PEKANOVIĆ, d.o.o. za trgovinu i ugostiteljstvo</item>
      <item>Ministarstvo financija RH,Porezna uprava,Područni ured Split</item>
      <item>IMOTA d.d. za poljodjelstvo, trgovinu i ugostiteljstvo u stečaju</item>
      <item>VIPnet, društvo s ograničenom odgovornošću za usluge javnih telekomunikacija</item>
      <item>HEP - Opskrba d.o.o. za opskrbu potrošača električnom, toplinskom energijom i plinom</item>
      <item>Općina Podgora</item>
      <item>DOMAK društvo s ograničenom odgovornošću za trgovinu i turizam</item>
      <item>VELPRO - CENTAR društvo s ograničenom odgovornošću za trgovinu i usluge</item>
      <item>Financijska agencija</item>
      <item>CAPRICORNO, društvo s ograničenom odgovornošću za trgovinu</item>
      <item>Proenergy d.o.o. za proizvodnju električne energije</item>
      <item>JAMNICA dioničko društvo za proizvodnju mineralnih voda</item>
      <item>PODRAVKA prehrambena industrija, d.d.</item>
      <item>PIK VRBOVEC-MESNA INDUSTRIJA, dioničko društvo za proizvodnju i promet mesa i mesnih prerađevina</item>
      <item>CRO-GO d.o.o. za proizvodnju i trgovinu</item>
      <item>ROTO DINAMIC društvo s ograničenom odgovornošću za unutarnju i vanjsku trgovinu</item>
      <item>ERSTE CARD CLUB društvo s ograničenom odgovornošću za financijsko posredovanje i usluge</item>
      <item>ALLIANZ ZAGREB dioničko društvo za osiguranje</item>
      <item>Odvjetničko društvo Leko i partneri društvo s ograničenom odgovornošću</item>
      <item>Nevio Sanader</item>
      <item>BRANITELJSKA POLJOPRIVREDNA ZADRUGA IMOĆANKA u stečaju</item>
      <item>FIBIS d.o.o. za trgovinu i usluge</item>
      <item>Hrvatski Telekom d.d.</item>
      <item>JOLLY - JBS društvo ograničene odgovornosti za trgovinu, turizam, ugostiteljstvo i zastupanje u stečaju</item>
      <item>Korab d.o.o. za savjetovanje u vezi s poslovanjem i upravljanjem</item>
      <item>KONTAKT-COMMERCIUM, d.o.o. za prijevoz i usluge</item>
      <item>KUSTURA d.o.o. trgovina i usluge</item>
      <item>OLMA GRAĐENJE društvo s ograničenom odgovornošću za trgovinu i građenje u stečaju</item>
      <item>TRIGRAM d.o.o. za proizvodnju</item>
      <item>ZAGREBAČKA BANKA DIONIČKO DRUŠTVO</item>
      <item>UNIQA osiguranje d.d.</item>
      <item>JUJNOVIĆ LUČIĆ MARKOVIĆ Odvjetničko društvo javno trgovačko društvo</item>
    </izvorni_sadrzaj>
    <derivirana_varijabla naziv="DomainObject.Predmet.SudioniciListNaziv_1">
      <item>PEKANOVIĆ, d.o.o. za trgovinu i ugostiteljstvo</item>
      <item>Ministarstvo financija RH,Porezna uprava,Područni ured Split</item>
      <item>IMOTA d.d. za poljodjelstvo, trgovinu i ugostiteljstvo u stečaju</item>
      <item>VIPnet, društvo s ograničenom odgovornošću za usluge javnih telekomunikacija</item>
      <item>HEP - Opskrba d.o.o. za opskrbu potrošača električnom, toplinskom energijom i plinom</item>
      <item>Općina Podgora</item>
      <item>DOMAK društvo s ograničenom odgovornošću za trgovinu i turizam</item>
      <item>VELPRO - CENTAR društvo s ograničenom odgovornošću za trgovinu i usluge</item>
      <item>Financijska agencija</item>
      <item>CAPRICORNO, društvo s ograničenom odgovornošću za trgovinu</item>
      <item>Proenergy d.o.o. za proizvodnju električne energije</item>
      <item>JAMNICA dioničko društvo za proizvodnju mineralnih voda</item>
      <item>PODRAVKA prehrambena industrija, d.d.</item>
      <item>PIK VRBOVEC-MESNA INDUSTRIJA, dioničko društvo za proizvodnju i promet mesa i mesnih prerađevina</item>
      <item>CRO-GO d.o.o. za proizvodnju i trgovinu</item>
      <item>ROTO DINAMIC društvo s ograničenom odgovornošću za unutarnju i vanjsku trgovinu</item>
      <item>ERSTE CARD CLUB društvo s ograničenom odgovornošću za financijsko posredovanje i usluge</item>
      <item>ALLIANZ ZAGREB dioničko društvo za osiguranje</item>
      <item>Odvjetničko društvo Leko i partneri društvo s ograničenom odgovornošću</item>
      <item>Nevio Sanader</item>
      <item>BRANITELJSKA POLJOPRIVREDNA ZADRUGA IMOĆANKA u stečaju</item>
      <item>FIBIS d.o.o. za trgovinu i usluge</item>
      <item>Hrvatski Telekom d.d.</item>
      <item>JOLLY - JBS društvo ograničene odgovornosti za trgovinu, turizam, ugostiteljstvo i zastupanje u stečaju</item>
      <item>Korab d.o.o. za savjetovanje u vezi s poslovanjem i upravljanjem</item>
      <item>KONTAKT-COMMERCIUM, d.o.o. za prijevoz i usluge</item>
      <item>KUSTURA d.o.o. trgovina i usluge</item>
      <item>OLMA GRAĐENJE društvo s ograničenom odgovornošću za trgovinu i građenje u stečaju</item>
      <item>TRIGRAM d.o.o. za proizvodnju</item>
      <item>ZAGREBAČKA BANKA DIONIČKO DRUŠTVO</item>
      <item>UNIQA osiguranje d.d.</item>
      <item>JUJNOVIĆ LUČIĆ MARKOVIĆ Odvjetničko društvo javno trgovačko društvo</item>
    </derivirana_varijabla>
  </DomainObject.Predmet.SudioniciListNaziv>
  <DomainObject.Predmet.SudioniciListAdressOIB>
    <izvorni_sadrzaj>
      <item>PEKANOVIĆ, d.o.o. za trgovinu i ugostiteljstvo, OIB 81479674300, Težački put 24,21260 Zmijavci</item>
      <item>Ministarstvo financija RH,Porezna uprava,Područni ured Split, OIB 18683136487, Trg dr. Franje Tuđmana 4,21000 Split</item>
      <item>IMOTA d.d. za poljodjelstvo, trgovinu i ugostiteljstvo u stečaju, OIB 02297833542, Perinuša/bb,21260 Donji Proložac</item>
      <item>VIPnet, društvo s ograničenom odgovornošću za usluge javnih telekomunikacija, OIB 29524210204, Vrtni put 1,10000 Zagreb</item>
      <item>HEP - Opskrba d.o.o. za opskrbu potrošača električnom, toplinskom energijom i plinom, OIB 63073332379, Ulica grada Vukovara 37,10000 Zagreb</item>
      <item>Općina Podgora, OIB 87761142122, Andrije Kačića Miošića 2,21327 Podgora</item>
      <item>DOMAK društvo s ograničenom odgovornošću za trgovinu i turizam, OIB 86170416512, Selska 46,10000 Zagreb</item>
      <item>VELPRO - CENTAR društvo s ograničenom odgovornošću za trgovinu i usluge, OIB 46660800468, Marijana Čavića 1,10000 Zagreb</item>
      <item>Financijska agencija, OIB 85821130368, Ulica grada Vukovara 70,10000 Zagreb</item>
      <item>CAPRICORNO, društvo s ograničenom odgovornošću za trgovinu, OIB 09517317411, Hercegovačka 57/A,21000 Split</item>
      <item>Proenergy d.o.o. za proizvodnju električne energije, OIB 63962176928, J. Marohnića 1,10000 Zagreb</item>
      <item>JAMNICA dioničko društvo za proizvodnju mineralnih voda, OIB 05050436541, Getaldićeva 3,10000 Zagreb</item>
      <item>PODRAVKA prehrambena industrija, d.d., OIB 18928523252, A.Starčevića 32,48000 Koprivnica</item>
      <item>PIK VRBOVEC-MESNA INDUSTRIJA, dioničko društvo za proizvodnju i promet mesa i mesnih prerađevina, OIB 78909170415, Zagrebačka 148,10340 Vrbovec</item>
      <item>CRO-GO d.o.o. za proizvodnju i trgovinu, OIB 79478632402, Don Frane Bulića 64,21210 Solin</item>
      <item>ROTO DINAMIC društvo s ograničenom odgovornošću za unutarnju i vanjsku trgovinu, OIB 24723122482, Samoborska Cesta 102,10000 Zagreb</item>
      <item>ERSTE CARD CLUB društvo s ograničenom odgovornošću za financijsko posredovanje i usluge, OIB 85941596441, Ulica Frana Folnegovića 6,10000 Zagreb</item>
      <item>ALLIANZ ZAGREB dioničko društvo za osiguranje, OIB 23759810849, Heinzelova 70,10000 Zagreb</item>
      <item>Odvjetničko društvo Leko i partneri društvo s ograničenom odgovornošću, OIB 35913314365, Domagojeva 18,10000 Zagreb</item>
      <item>Nevio Sanader, Ulica slobode 39,21000 Split</item>
      <item>BRANITELJSKA POLJOPRIVREDNA ZADRUGA IMOĆANKA u stečaju, OIB 41108966606, Donji Vinjani 475,21260 Donji Vinjani</item>
      <item>FIBIS d.o.o. za trgovinu i usluge, OIB 10634598453, Medarska 69,10000 Zagreb</item>
      <item>Hrvatski Telekom d.d., OIB 81793146560, Roberta Frangeša Mihanovića 9,10000 Zagreb</item>
      <item>JOLLY - JBS društvo ograničene odgovornosti za trgovinu, turizam, ugostiteljstvo i zastupanje u stečaju, OIB 00322433664, Ante Šupuka 10,22000 Šibenik</item>
      <item>Korab d.o.o. za savjetovanje u vezi s poslovanjem i upravljanjem, OIB 22668360735, Tina Ujevića 16,10431 Sveta Nedelja</item>
      <item>KONTAKT-COMMERCIUM, d.o.o. za prijevoz i usluge, OIB 37370955564, Kralja Zvonimira 74,21260 Imotski</item>
      <item>KUSTURA d.o.o. trgovina i usluge, OIB 62134495963, Antuna Augustinčića 17,49217 Krapinske Toplice</item>
      <item>OLMA GRAĐENJE društvo s ograničenom odgovornošću za trgovinu i građenje u stečaju, OIB 84404506092, Franjevački put br. 14,21300 Makarska</item>
      <item>TRIGRAM d.o.o. za proizvodnju, OIB 53393957926, Borčec 45,10000 Zagreb</item>
      <item>ZAGREBAČKA BANKA DIONIČKO DRUŠTVO, OIB 92963223473, Trg bana Josipa Jelačića 10,10000 Zagreb</item>
      <item>UNIQA osiguranje d.d., OIB 75665455333, Planinska 13 A,10000 Zagreb</item>
      <item>JUJNOVIĆ LUČIĆ MARKOVIĆ Odvjetničko društvo javno trgovačko društvo, OIB 46736017727, Strojarska cesta 20,10000 Zagreb</item>
    </izvorni_sadrzaj>
    <derivirana_varijabla naziv="DomainObject.Predmet.SudioniciListAdressOIB_1">
      <item>PEKANOVIĆ, d.o.o. za trgovinu i ugostiteljstvo, OIB 81479674300, Težački put 24,21260 Zmijavci</item>
      <item>Ministarstvo financija RH,Porezna uprava,Područni ured Split, OIB 18683136487, Trg dr. Franje Tuđmana 4,21000 Split</item>
      <item>IMOTA d.d. za poljodjelstvo, trgovinu i ugostiteljstvo u stečaju, OIB 02297833542, Perinuša/bb,21260 Donji Proložac</item>
      <item>VIPnet, društvo s ograničenom odgovornošću za usluge javnih telekomunikacija, OIB 29524210204, Vrtni put 1,10000 Zagreb</item>
      <item>HEP - Opskrba d.o.o. za opskrbu potrošača električnom, toplinskom energijom i plinom, OIB 63073332379, Ulica grada Vukovara 37,10000 Zagreb</item>
      <item>Općina Podgora, OIB 87761142122, Andrije Kačića Miošića 2,21327 Podgora</item>
      <item>DOMAK društvo s ograničenom odgovornošću za trgovinu i turizam, OIB 86170416512, Selska 46,10000 Zagreb</item>
      <item>VELPRO - CENTAR društvo s ograničenom odgovornošću za trgovinu i usluge, OIB 46660800468, Marijana Čavića 1,10000 Zagreb</item>
      <item>Financijska agencija, OIB 85821130368, Ulica grada Vukovara 70,10000 Zagreb</item>
      <item>CAPRICORNO, društvo s ograničenom odgovornošću za trgovinu, OIB 09517317411, Hercegovačka 57/A,21000 Split</item>
      <item>Proenergy d.o.o. za proizvodnju električne energije, OIB 63962176928, J. Marohnića 1,10000 Zagreb</item>
      <item>JAMNICA dioničko društvo za proizvodnju mineralnih voda, OIB 05050436541, Getaldićeva 3,10000 Zagreb</item>
      <item>PODRAVKA prehrambena industrija, d.d., OIB 18928523252, A.Starčevića 32,48000 Koprivnica</item>
      <item>PIK VRBOVEC-MESNA INDUSTRIJA, dioničko društvo za proizvodnju i promet mesa i mesnih prerađevina, OIB 78909170415, Zagrebačka 148,10340 Vrbovec</item>
      <item>CRO-GO d.o.o. za proizvodnju i trgovinu, OIB 79478632402, Don Frane Bulića 64,21210 Solin</item>
      <item>ROTO DINAMIC društvo s ograničenom odgovornošću za unutarnju i vanjsku trgovinu, OIB 24723122482, Samoborska Cesta 102,10000 Zagreb</item>
      <item>ERSTE CARD CLUB društvo s ograničenom odgovornošću za financijsko posredovanje i usluge, OIB 85941596441, Ulica Frana Folnegovića 6,10000 Zagreb</item>
      <item>ALLIANZ ZAGREB dioničko društvo za osiguranje, OIB 23759810849, Heinzelova 70,10000 Zagreb</item>
      <item>Odvjetničko društvo Leko i partneri društvo s ograničenom odgovornošću, OIB 35913314365, Domagojeva 18,10000 Zagreb</item>
      <item>Nevio Sanader, Ulica slobode 39,21000 Split</item>
      <item>BRANITELJSKA POLJOPRIVREDNA ZADRUGA IMOĆANKA u stečaju, OIB 41108966606, Donji Vinjani 475,21260 Donji Vinjani</item>
      <item>FIBIS d.o.o. za trgovinu i usluge, OIB 10634598453, Medarska 69,10000 Zagreb</item>
      <item>Hrvatski Telekom d.d., OIB 81793146560, Roberta Frangeša Mihanovića 9,10000 Zagreb</item>
      <item>JOLLY - JBS društvo ograničene odgovornosti za trgovinu, turizam, ugostiteljstvo i zastupanje u stečaju, OIB 00322433664, Ante Šupuka 10,22000 Šibenik</item>
      <item>Korab d.o.o. za savjetovanje u vezi s poslovanjem i upravljanjem, OIB 22668360735, Tina Ujevića 16,10431 Sveta Nedelja</item>
      <item>KONTAKT-COMMERCIUM, d.o.o. za prijevoz i usluge, OIB 37370955564, Kralja Zvonimira 74,21260 Imotski</item>
      <item>KUSTURA d.o.o. trgovina i usluge, OIB 62134495963, Antuna Augustinčića 17,49217 Krapinske Toplice</item>
      <item>OLMA GRAĐENJE društvo s ograničenom odgovornošću za trgovinu i građenje u stečaju, OIB 84404506092, Franjevački put br. 14,21300 Makarska</item>
      <item>TRIGRAM d.o.o. za proizvodnju, OIB 53393957926, Borčec 45,10000 Zagreb</item>
      <item>ZAGREBAČKA BANKA DIONIČKO DRUŠTVO, OIB 92963223473, Trg bana Josipa Jelačića 10,10000 Zagreb</item>
      <item>UNIQA osiguranje d.d., OIB 75665455333, Planinska 13 A,10000 Zagreb</item>
      <item>JUJNOVIĆ LUČIĆ MARKOVIĆ Odvjetničko društvo javno trgovačko društvo,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81479674300</item>
      <item>, OIB 18683136487</item>
      <item>, OIB 02297833542</item>
      <item>, OIB 29524210204</item>
      <item>, OIB 63073332379</item>
      <item>, OIB 87761142122</item>
      <item>, OIB 86170416512</item>
      <item>, OIB 46660800468</item>
      <item>, OIB 85821130368</item>
      <item>, OIB 09517317411</item>
      <item>, OIB 63962176928</item>
      <item>, OIB 05050436541</item>
      <item>, OIB 18928523252</item>
      <item>, OIB 78909170415</item>
      <item>, OIB 79478632402</item>
      <item>, OIB 24723122482</item>
      <item>, OIB 85941596441</item>
      <item>, OIB 23759810849</item>
      <item>, OIB 35913314365</item>
      <item>, OIB null</item>
      <item>, OIB 41108966606</item>
      <item>, OIB 10634598453</item>
      <item>, OIB 81793146560</item>
      <item>, OIB 00322433664</item>
      <item>, OIB 22668360735</item>
      <item>, OIB 37370955564</item>
      <item>, OIB 62134495963</item>
      <item>, OIB 84404506092</item>
      <item>, OIB 53393957926</item>
      <item>, OIB 92963223473</item>
      <item>, OIB 75665455333</item>
      <item>, OIB 46736017727</item>
    </izvorni_sadrzaj>
    <derivirana_varijabla naziv="DomainObject.Predmet.SudioniciListNazivOIB_1">
      <item>, OIB 81479674300</item>
      <item>, OIB 18683136487</item>
      <item>, OIB 02297833542</item>
      <item>, OIB 29524210204</item>
      <item>, OIB 63073332379</item>
      <item>, OIB 87761142122</item>
      <item>, OIB 86170416512</item>
      <item>, OIB 46660800468</item>
      <item>, OIB 85821130368</item>
      <item>, OIB 09517317411</item>
      <item>, OIB 63962176928</item>
      <item>, OIB 05050436541</item>
      <item>, OIB 18928523252</item>
      <item>, OIB 78909170415</item>
      <item>, OIB 79478632402</item>
      <item>, OIB 24723122482</item>
      <item>, OIB 85941596441</item>
      <item>, OIB 23759810849</item>
      <item>, OIB 35913314365</item>
      <item>, OIB null</item>
      <item>, OIB 41108966606</item>
      <item>, OIB 10634598453</item>
      <item>, OIB 81793146560</item>
      <item>, OIB 00322433664</item>
      <item>, OIB 22668360735</item>
      <item>, OIB 37370955564</item>
      <item>, OIB 62134495963</item>
      <item>, OIB 84404506092</item>
      <item>, OIB 53393957926</item>
      <item>, OIB 92963223473</item>
      <item>, OIB 75665455333</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rujna 2018.</izvorni_sadrzaj>
    <derivirana_varijabla naziv="DomainObject.Predmet.DatumZadnjeOdrzaneSudskeRadnje_1">19. rujna 2018.</derivirana_varijabla>
  </DomainObject.Predmet.DatumZadnjeOdrzaneSudskeRadnje>
  <DomainObject.PredzadnjaOdlukaIzPredmeta.DatumDonosenjaOdluke>
    <izvorni_sadrzaj>19. studenog 2018.</izvorni_sadrzaj>
    <derivirana_varijabla naziv="DomainObject.PredzadnjaOdlukaIzPredmeta.DatumDonosenjaOdluke_1">19. studenog 2018.</derivirana_varijabla>
  </DomainObject.PredzadnjaOdlukaIzPredmeta.DatumDonosenjaOdluke>
  <DomainObject.PredzadnjaOdlukaIzPredmeta.Oznaka>
    <izvorni_sadrzaj>St-266/2018-35</izvorni_sadrzaj>
    <derivirana_varijabla naziv="DomainObject.PredzadnjaOdlukaIzPredmeta.Oznaka_1">St-266/2018-35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284</properties:Words>
  <properties:Characters>1517</properties:Characters>
  <properties:Lines>46</properties:Lines>
  <properties:Paragraphs>21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2016-03-08T06:35:00Z</dcterms:created>
  <dc:creator>Katarina Mikulić</dc:creator>
  <cp:lastModifiedBy>Katarina Mikulić</cp:lastModifiedBy>
  <cp:lastPrinted>2019-02-22T11:20:00Z</cp:lastPrinted>
  <dcterms:modified xmlns:xsi="http://www.w3.org/2001/XMLSchema-instance" xsi:type="dcterms:W3CDTF">2019-02-22T11:20:00Z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produljen sudski rok (RJEŠENJE O PRODULJENJU ROKA.docx)</vt:lpwstr>
  </prop:property>
  <prop:property name="CC_coloring" pid="4" fmtid="{D5CDD505-2E9C-101B-9397-08002B2CF9AE}">
    <vt:bool>false</vt:bool>
  </prop:property>
  <prop:property name="BrojStranica" pid="5" fmtid="{D5CDD505-2E9C-101B-9397-08002B2CF9AE}">
    <vt:i4>2</vt:i4>
  </prop:property>
</prop:Properties>
</file>