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22b4e" w14:paraId="c922b4e" w:rsidRDefault="0019102A" w:rsidP="00B16D89" w:rsidR="0019102A">
      <w:pPr>
        <w:tabs>
          <w:tab w:pos="1080" w:val="left"/>
          <w:tab w:pos="5940" w:val="left"/>
        </w:tabs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Republika Hrvatska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7D318E" w:rsidP="007D318E" w:rsidR="007D318E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Amruševa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2/II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81.St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proofErr w:type="spellStart"/>
      <w:r w:rsidR="006129AD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6B0F50">
        <w:rPr>
          <w:rFonts w:cs="Times New Roman" w:eastAsia="Times New Roman" w:hAnsi="Times New Roman" w:ascii="Times New Roman"/>
          <w:sz w:val="24"/>
          <w:szCs w:val="24"/>
          <w:lang w:eastAsia="hr-HR"/>
        </w:rPr>
        <w:t>285</w:t>
      </w:r>
      <w:proofErr w:type="spellEnd"/>
      <w:r w:rsidR="006129AD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proofErr w:type="spellStart"/>
      <w:r w:rsidR="006129AD">
        <w:rPr>
          <w:rFonts w:cs="Times New Roman" w:eastAsia="Times New Roman" w:hAnsi="Times New Roman" w:ascii="Times New Roman"/>
          <w:sz w:val="24"/>
          <w:szCs w:val="24"/>
          <w:lang w:eastAsia="hr-HR"/>
        </w:rPr>
        <w:t>2015</w:t>
      </w:r>
      <w:proofErr w:type="spellEnd"/>
      <w:r w:rsidR="001A7BA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proofErr w:type="spellStart"/>
      <w:r w:rsidR="006129AD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6B0F50">
        <w:rPr>
          <w:rFonts w:cs="Times New Roman" w:eastAsia="Times New Roman" w:hAnsi="Times New Roman" w:ascii="Times New Roman"/>
          <w:sz w:val="24"/>
          <w:szCs w:val="24"/>
          <w:lang w:eastAsia="hr-HR"/>
        </w:rPr>
        <w:t>285</w:t>
      </w:r>
      <w:proofErr w:type="spellEnd"/>
      <w:r w:rsidR="006129AD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proofErr w:type="spellStart"/>
      <w:r w:rsidR="006129AD">
        <w:rPr>
          <w:rFonts w:cs="Times New Roman" w:eastAsia="Times New Roman" w:hAnsi="Times New Roman" w:ascii="Times New Roman"/>
          <w:sz w:val="24"/>
          <w:szCs w:val="24"/>
          <w:lang w:eastAsia="hr-HR"/>
        </w:rPr>
        <w:t>2015</w:t>
      </w:r>
      <w:proofErr w:type="spellEnd"/>
      <w:r w:rsidR="001A7BA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temelju odredbe članka 430. Stečajnog zakona ("Narodne novine" br.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71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), dana </w:t>
      </w:r>
      <w:proofErr w:type="spellStart"/>
      <w:r w:rsidR="0019102A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proofErr w:type="spellEnd"/>
      <w:r w:rsidR="001910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lipnja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proofErr w:type="spellEnd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., objavljuje:</w:t>
      </w: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D318E" w:rsidP="007D318E" w:rsid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781034" w:rsidRPr="00781034">
        <w:t xml:space="preserve"> </w:t>
      </w:r>
      <w:r w:rsidR="006B0F50">
        <w:t xml:space="preserve">CENTRALNA NABAVA j. d.o.o., Zagreb, Vrbik </w:t>
      </w:r>
      <w:proofErr w:type="spellStart"/>
      <w:r w:rsidR="006B0F50">
        <w:t>20</w:t>
      </w:r>
      <w:proofErr w:type="spellEnd"/>
      <w:r w:rsidR="006B0F50">
        <w:t xml:space="preserve">, </w:t>
      </w:r>
      <w:proofErr w:type="spellStart"/>
      <w:r w:rsidR="006B0F50">
        <w:t>MBS</w:t>
      </w:r>
      <w:proofErr w:type="spellEnd"/>
      <w:r w:rsidR="006B0F50">
        <w:t xml:space="preserve">: </w:t>
      </w:r>
      <w:proofErr w:type="spellStart"/>
      <w:r w:rsidR="006B0F50">
        <w:t>080814974</w:t>
      </w:r>
      <w:proofErr w:type="spellEnd"/>
      <w:r w:rsidR="006B0F50">
        <w:t xml:space="preserve">, </w:t>
      </w:r>
      <w:proofErr w:type="spellStart"/>
      <w:r w:rsidR="006B0F50">
        <w:t>OIB</w:t>
      </w:r>
      <w:proofErr w:type="spellEnd"/>
      <w:r w:rsidR="006B0F50">
        <w:t xml:space="preserve">: </w:t>
      </w:r>
      <w:proofErr w:type="spellStart"/>
      <w:r w:rsidR="006B0F50">
        <w:t>71934227424</w:t>
      </w:r>
      <w:proofErr w:type="spellEnd"/>
      <w:r w:rsidR="006129AD">
        <w:t xml:space="preserve">, </w:t>
      </w:r>
      <w:r w:rsidR="00A052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proofErr w:type="spellStart"/>
      <w:r w:rsidR="00E0453B"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proofErr w:type="spellEnd"/>
      <w:r w:rsidR="00E04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rujna </w:t>
      </w:r>
      <w:proofErr w:type="spellStart"/>
      <w:r w:rsidR="00E0453B">
        <w:rPr>
          <w:rFonts w:cs="Times New Roman" w:eastAsia="Times New Roman" w:hAnsi="Times New Roman" w:ascii="Times New Roman"/>
          <w:sz w:val="24"/>
          <w:szCs w:val="24"/>
          <w:lang w:eastAsia="hr-HR"/>
        </w:rPr>
        <w:t>2015</w:t>
      </w:r>
      <w:proofErr w:type="spellEnd"/>
      <w:r w:rsidR="004F1CC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81034" w:rsidP="00242FB3" w:rsidR="00781034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 duga evidentiran na temelju neizvršenih osnova za plaćanje je </w:t>
      </w:r>
      <w:proofErr w:type="spellStart"/>
      <w:r w:rsidR="006B0F50">
        <w:rPr>
          <w:rFonts w:cs="Times New Roman" w:eastAsia="Times New Roman" w:hAnsi="Times New Roman" w:ascii="Times New Roman"/>
          <w:sz w:val="24"/>
          <w:szCs w:val="24"/>
          <w:lang w:eastAsia="hr-HR"/>
        </w:rPr>
        <w:t>170.014</w:t>
      </w:r>
      <w:proofErr w:type="spellEnd"/>
      <w:r w:rsidR="006B0F5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proofErr w:type="spellStart"/>
      <w:r w:rsidR="006B0F50">
        <w:rPr>
          <w:rFonts w:cs="Times New Roman" w:eastAsia="Times New Roman" w:hAnsi="Times New Roman" w:ascii="Times New Roman"/>
          <w:sz w:val="24"/>
          <w:szCs w:val="24"/>
          <w:lang w:eastAsia="hr-HR"/>
        </w:rPr>
        <w:t>76</w:t>
      </w:r>
      <w:proofErr w:type="spellEnd"/>
      <w:r w:rsidR="00C5442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7D318E" w:rsidP="007D318E" w:rsidR="007D318E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D318E" w:rsidP="007D318E" w:rsidR="007D318E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D318E" w:rsidP="007D318E" w:rsidR="007D318E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2FB3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19102A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proofErr w:type="spellEnd"/>
      <w:r w:rsidR="0019102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5E3A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910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lipnja </w:t>
      </w:r>
      <w:proofErr w:type="spellStart"/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proofErr w:type="spellEnd"/>
      <w:r w:rsidR="007D318E"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781034" w:rsidP="007D318E" w:rsid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</w:t>
      </w:r>
      <w:proofErr w:type="spellEnd"/>
    </w:p>
    <w:p w:rsidRDefault="006B0F50" w:rsidP="007D318E" w:rsidR="006B0F50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6B0F50" w:rsidP="007D318E" w:rsidR="006B0F50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Željka Kordić</w:t>
      </w:r>
    </w:p>
    <w:p w:rsidRDefault="00C5442F" w:rsidP="006B0F50" w:rsidR="006B0F50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</w:p>
    <w:p w:rsidRDefault="006B0F50" w:rsidP="006B0F50" w:rsidR="006B0F50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6B0F50" w:rsidR="007D318E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 e - oglasna ploča 45 dana</w:t>
      </w:r>
    </w:p>
    <w:p w:rsidRDefault="00D346D0" w:rsidR="00D346D0"/>
    <w:p w:rsidRDefault="00781034" w:rsidR="00781034"/>
    <w:sectPr w:rsidR="0078103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18E"/>
    <w:rsid w:val="00146585"/>
    <w:rsid w:val="0019102A"/>
    <w:rsid w:val="001A7BAA"/>
    <w:rsid w:val="00242FB3"/>
    <w:rsid w:val="00274BE5"/>
    <w:rsid w:val="00382407"/>
    <w:rsid w:val="004F1CC3"/>
    <w:rsid w:val="00557312"/>
    <w:rsid w:val="005E3ABB"/>
    <w:rsid w:val="006129AD"/>
    <w:rsid w:val="006B0F50"/>
    <w:rsid w:val="00781034"/>
    <w:rsid w:val="007D318E"/>
    <w:rsid w:val="008C3A8A"/>
    <w:rsid w:val="00A0525A"/>
    <w:rsid w:val="00AD285D"/>
    <w:rsid w:val="00B53386"/>
    <w:rsid w:val="00BE3D2D"/>
    <w:rsid w:val="00C5442F"/>
    <w:rsid w:val="00D346D0"/>
    <w:rsid w:val="00D8260C"/>
    <w:rsid w:val="00E0453B"/>
    <w:rsid w:val="00E27F46"/>
    <w:rsid w:val="00F030D6"/>
    <w:rsid w:val="00F5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50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50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50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0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0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50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50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50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0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0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17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67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8285</izvorni_sadrzaj>
    <derivirana_varijabla naziv="DomainObject.Predmet.Broj_1">8285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St-8285/2015</izvorni_sadrzaj>
    <derivirana_varijabla naziv="DomainObject.Predmet.OznakaBroj_1">St-8285/2015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CENTRALNA NABAVA j.d.o.o.</izvorni_sadrzaj>
    <derivirana_varijabla naziv="DomainObject.Predmet.ProtustrankaFormated_1">  CENTRALNA NABAVA j.d.o.o.</derivirana_varijabla>
  </DomainObject.Predmet.ProtustrankaFormated>
  <DomainObject.Predmet.ProtustrankaFormatedOIB>
    <izvorni_sadrzaj>  CENTRALNA NABAVA j.d.o.o., OIB 71934227424</izvorni_sadrzaj>
    <derivirana_varijabla naziv="DomainObject.Predmet.ProtustrankaFormatedOIB_1">  CENTRALNA NABAVA j.d.o.o., OIB 71934227424</derivirana_varijabla>
  </DomainObject.Predmet.ProtustrankaFormatedOIB>
  <DomainObject.Predmet.ProtustrankaFormatedWithAdress>
    <izvorni_sadrzaj> CENTRALNA NABAVA j.d.o.o., Vrbik 20, 10000 Zagreb</izvorni_sadrzaj>
    <derivirana_varijabla naziv="DomainObject.Predmet.ProtustrankaFormatedWithAdress_1"> CENTRALNA NABAVA j.d.o.o., Vrbik 20, 10000 Zagreb</derivirana_varijabla>
  </DomainObject.Predmet.ProtustrankaFormatedWithAdress>
  <DomainObject.Predmet.ProtustrankaFormatedWithAdressOIB>
    <izvorni_sadrzaj> CENTRALNA NABAVA j.d.o.o., OIB 71934227424, Vrbik 20, 10000 Zagreb</izvorni_sadrzaj>
    <derivirana_varijabla naziv="DomainObject.Predmet.ProtustrankaFormatedWithAdressOIB_1"> CENTRALNA NABAVA j.d.o.o., OIB 71934227424, Vrbik 20, 10000 Zagreb</derivirana_varijabla>
  </DomainObject.Predmet.ProtustrankaFormatedWithAdressOIB>
  <DomainObject.Predmet.ProtustrankaWithAdress>
    <izvorni_sadrzaj>CENTRALNA NABAVA j.d.o.o. Vrbik 20, 10000 Zagreb</izvorni_sadrzaj>
    <derivirana_varijabla naziv="DomainObject.Predmet.ProtustrankaWithAdress_1">CENTRALNA NABAVA j.d.o.o. Vrbik 20, 10000 Zagreb</derivirana_varijabla>
  </DomainObject.Predmet.ProtustrankaWithAdress>
  <DomainObject.Predmet.ProtustrankaWithAdressOIB>
    <izvorni_sadrzaj>CENTRALNA NABAVA j.d.o.o., OIB 71934227424, Vrbik 20, 10000 Zagreb</izvorni_sadrzaj>
    <derivirana_varijabla naziv="DomainObject.Predmet.ProtustrankaWithAdressOIB_1">CENTRALNA NABAVA j.d.o.o., OIB 71934227424, Vrbik 20, 10000 Zagreb</derivirana_varijabla>
  </DomainObject.Predmet.ProtustrankaWithAdressOIB>
  <DomainObject.Predmet.ProtustrankaNazivFormated>
    <izvorni_sadrzaj>CENTRALNA NABAVA j.d.o.o.</izvorni_sadrzaj>
    <derivirana_varijabla naziv="DomainObject.Predmet.ProtustrankaNazivFormated_1">CENTRALNA NABAVA j.d.o.o.</derivirana_varijabla>
  </DomainObject.Predmet.ProtustrankaNazivFormated>
  <DomainObject.Predmet.ProtustrankaNazivFormatedOIB>
    <izvorni_sadrzaj>CENTRALNA NABAVA j.d.o.o., OIB 71934227424</izvorni_sadrzaj>
    <derivirana_varijabla naziv="DomainObject.Predmet.ProtustrankaNazivFormatedOIB_1">CENTRALNA NABAVA j.d.o.o., OIB 71934227424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CENTRALNA NABAVA j.d.o.o.</item>
    </izvorni_sadrzaj>
    <derivirana_varijabla naziv="DomainObject.Predmet.ProtuStrankaListFormated_1">
      <item>CENTRALNA NABAVA j.d.o.o.</item>
    </derivirana_varijabla>
  </DomainObject.Predmet.ProtuStrankaListFormated>
  <DomainObject.Predmet.ProtuStrankaListFormatedOIB>
    <izvorni_sadrzaj>
      <item>CENTRALNA NABAVA j.d.o.o., OIB 71934227424</item>
    </izvorni_sadrzaj>
    <derivirana_varijabla naziv="DomainObject.Predmet.ProtuStrankaListFormatedOIB_1">
      <item>CENTRALNA NABAVA j.d.o.o., OIB 71934227424</item>
    </derivirana_varijabla>
  </DomainObject.Predmet.ProtuStrankaListFormatedOIB>
  <DomainObject.Predmet.ProtuStrankaListFormatedWithAdress>
    <izvorni_sadrzaj>
      <item>CENTRALNA NABAVA j.d.o.o., Vrbik 20, 10000 Zagreb</item>
    </izvorni_sadrzaj>
    <derivirana_varijabla naziv="DomainObject.Predmet.ProtuStrankaListFormatedWithAdress_1">
      <item>CENTRALNA NABAVA j.d.o.o., Vrbik 20, 10000 Zagreb</item>
    </derivirana_varijabla>
  </DomainObject.Predmet.ProtuStrankaListFormatedWithAdress>
  <DomainObject.Predmet.ProtuStrankaListFormatedWithAdressOIB>
    <izvorni_sadrzaj>
      <item>CENTRALNA NABAVA j.d.o.o., OIB 71934227424, Vrbik 20, 10000 Zagreb</item>
    </izvorni_sadrzaj>
    <derivirana_varijabla naziv="DomainObject.Predmet.ProtuStrankaListFormatedWithAdressOIB_1">
      <item>CENTRALNA NABAVA j.d.o.o., OIB 71934227424, Vrbik 20, 10000 Zagreb</item>
    </derivirana_varijabla>
  </DomainObject.Predmet.ProtuStrankaListFormatedWithAdressOIB>
  <DomainObject.Predmet.ProtuStrankaListNazivFormated>
    <izvorni_sadrzaj>
      <item>CENTRALNA NABAVA j.d.o.o.</item>
    </izvorni_sadrzaj>
    <derivirana_varijabla naziv="DomainObject.Predmet.ProtuStrankaListNazivFormated_1">
      <item>CENTRALNA NABAVA j.d.o.o.</item>
    </derivirana_varijabla>
  </DomainObject.Predmet.ProtuStrankaListNazivFormated>
  <DomainObject.Predmet.ProtuStrankaListNazivFormatedOIB>
    <izvorni_sadrzaj>
      <item>CENTRALNA NABAVA j.d.o.o., OIB 71934227424</item>
    </izvorni_sadrzaj>
    <derivirana_varijabla naziv="DomainObject.Predmet.ProtuStrankaListNazivFormatedOIB_1">
      <item>CENTRALNA NABAVA j.d.o.o., OIB 71934227424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CENTRALNA NABAVA j.d.o.o.</izvorni_sadrzaj>
    <derivirana_varijabla naziv="DomainObject.Predmet.ProtustrankaIDrugi_1">CENTRALNA NABAVA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CENTRALNA NABAVA j.d.o.o., OIB 71934227424, Vrbik 20, 10000 Zagreb</izvorni_sadrzaj>
    <derivirana_varijabla naziv="DomainObject.Predmet.ProtustrankaIDrugiAdressOIB_1">CENTRALNA NABAVA j.d.o.o., OIB 71934227424, Vrbik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CENTRALNA NABAVA j.d.o.o.</item>
    </izvorni_sadrzaj>
    <derivirana_varijabla naziv="DomainObject.Predmet.SudioniciListNaziv_1">
      <item>FINA Regionalni centar Zagreb</item>
      <item>CENTRALNA NABAVA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CENTRALNA NABAVA j.d.o.o., OIB 71934227424, Vrbik 20,10000 Zagreb</item>
    </izvorni_sadrzaj>
    <derivirana_varijabla naziv="DomainObject.Predmet.SudioniciListAdressOIB_1">
      <item>FINA Regionalni centar Zagreb, OIB 85821130368, Trg svibanjskih žrtava 1995. 1,10000 Zagreb</item>
      <item>CENTRALNA NABAVA j.d.o.o., OIB 71934227424, Vrbik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71934227424</item>
    </izvorni_sadrzaj>
    <derivirana_varijabla naziv="DomainObject.Predmet.SudioniciListNazivOIB_1">
      <item>, OIB 85821130368</item>
      <item>, OIB 71934227424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254</properties:Words>
  <properties:Characters>1392</properties:Characters>
  <properties:Lines>47</properties:Lines>
  <properties:Paragraphs>18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2016-06-10T07:32:00Z</dcterms:created>
  <dc:creator>Mario Žišković</dc:creator>
  <cp:lastModifiedBy>Željka Kordić</cp:lastModifiedBy>
  <cp:lastPrinted>2016-06-10T08:44:00Z</cp:lastPrinted>
  <dcterms:modified xmlns:xsi="http://www.w3.org/2001/XMLSchema-instance" xsi:type="dcterms:W3CDTF">2016-06-10T08:46:00Z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