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6323" w14:paraId="14e6323" w:rsidRDefault="00577AD9" w:rsidP="00577AD9" w:rsidR="00577AD9">
      <w:pPr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AD9" w:rsidP="00577AD9" w:rsidR="00577AD9">
      <w:r>
        <w:t xml:space="preserve">         REPUBLIKA HRVATSKA</w:t>
      </w:r>
    </w:p>
    <w:p w:rsidRDefault="00577AD9" w:rsidP="00577AD9" w:rsidR="00577AD9">
      <w:r>
        <w:t xml:space="preserve"> TRGOVAČKI SUD U VARAŽDINU</w:t>
      </w:r>
    </w:p>
    <w:p w:rsidRDefault="00577AD9" w:rsidP="00577AD9" w:rsidR="00577AD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rPr>
          <w:lang w:val="hr-HR"/>
        </w:rPr>
      </w:pPr>
    </w:p>
    <w:p w:rsidRDefault="00577AD9" w:rsidP="00577AD9" w:rsidR="00577AD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Starčević,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za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EUROMARKET MD d.o.o., OIB: 08871972039, </w:t>
      </w:r>
      <w:proofErr w:type="spellStart"/>
      <w:r>
        <w:t>Žrtava</w:t>
      </w:r>
      <w:proofErr w:type="spellEnd"/>
      <w:r>
        <w:t xml:space="preserve"> </w:t>
      </w:r>
      <w:proofErr w:type="spellStart"/>
      <w:r>
        <w:t>fašizma</w:t>
      </w:r>
      <w:proofErr w:type="spellEnd"/>
      <w:r>
        <w:t xml:space="preserve"> 4, </w:t>
      </w:r>
      <w:proofErr w:type="spellStart"/>
      <w:r>
        <w:t>Čakovec</w:t>
      </w:r>
      <w:proofErr w:type="spellEnd"/>
      <w:r>
        <w:t xml:space="preserve">, dana </w:t>
      </w:r>
      <w:r>
        <w:t xml:space="preserve">07.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77AD9" w:rsidP="00577AD9" w:rsidR="00577AD9">
      <w:pPr>
        <w:jc w:val="both"/>
      </w:pPr>
    </w:p>
    <w:p w:rsidRDefault="00577AD9" w:rsidP="00577AD9" w:rsidR="00577AD9">
      <w:pPr>
        <w:jc w:val="both"/>
      </w:pPr>
    </w:p>
    <w:p w:rsidRDefault="00577AD9" w:rsidP="00577AD9" w:rsidR="00577AD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77AD9" w:rsidP="00577AD9" w:rsidR="00577AD9">
      <w:pPr>
        <w:jc w:val="center"/>
        <w:rPr>
          <w:sz w:val="28"/>
          <w:szCs w:val="28"/>
          <w:lang w:val="hr-HR"/>
        </w:rPr>
      </w:pPr>
    </w:p>
    <w:p w:rsidRDefault="00577AD9" w:rsidP="00577AD9" w:rsidR="00577AD9">
      <w:pPr>
        <w:jc w:val="both"/>
        <w:rPr>
          <w:lang w:val="hr-HR"/>
        </w:rPr>
      </w:pPr>
    </w:p>
    <w:p w:rsidRDefault="00577AD9" w:rsidP="00577AD9" w:rsidR="00577AD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25555E">
        <w:t xml:space="preserve">EUROMARKET MD d.o.o., OIB: 08871972039, </w:t>
      </w:r>
      <w:proofErr w:type="spellStart"/>
      <w:r w:rsidR="0025555E">
        <w:t>Žrtava</w:t>
      </w:r>
      <w:proofErr w:type="spellEnd"/>
      <w:r w:rsidR="0025555E">
        <w:t xml:space="preserve"> </w:t>
      </w:r>
      <w:proofErr w:type="spellStart"/>
      <w:r w:rsidR="0025555E">
        <w:t>fašizma</w:t>
      </w:r>
      <w:proofErr w:type="spellEnd"/>
      <w:r w:rsidR="0025555E">
        <w:t xml:space="preserve"> 4, </w:t>
      </w:r>
      <w:proofErr w:type="spellStart"/>
      <w:r w:rsidR="0025555E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25555E">
        <w:t>87.750,94</w:t>
      </w:r>
      <w:r>
        <w:t xml:space="preserve"> </w:t>
      </w:r>
      <w:proofErr w:type="gramStart"/>
      <w:r>
        <w:t>kn</w:t>
      </w:r>
      <w:proofErr w:type="gramEnd"/>
      <w:r>
        <w:t>.</w:t>
      </w:r>
    </w:p>
    <w:p w:rsidRDefault="00577AD9" w:rsidP="00577AD9" w:rsidR="00577AD9">
      <w:pPr>
        <w:jc w:val="both"/>
      </w:pPr>
    </w:p>
    <w:p w:rsidRDefault="00577AD9" w:rsidP="00577AD9" w:rsidR="00577AD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25555E">
        <w:t xml:space="preserve">Deni </w:t>
      </w:r>
      <w:proofErr w:type="spellStart"/>
      <w:r w:rsidR="0025555E">
        <w:t>Pikl</w:t>
      </w:r>
      <w:proofErr w:type="spellEnd"/>
      <w:r w:rsidR="0025555E">
        <w:t xml:space="preserve">, </w:t>
      </w:r>
      <w:proofErr w:type="spellStart"/>
      <w:r w:rsidR="0025555E">
        <w:t>Čakovec</w:t>
      </w:r>
      <w:proofErr w:type="spellEnd"/>
      <w:r w:rsidR="0025555E">
        <w:t xml:space="preserve">, </w:t>
      </w:r>
      <w:proofErr w:type="spellStart"/>
      <w:r w:rsidR="0025555E">
        <w:t>Preloška</w:t>
      </w:r>
      <w:proofErr w:type="spellEnd"/>
      <w:r w:rsidR="0025555E">
        <w:t xml:space="preserve"> 147, OIB: 66825396903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na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na </w:t>
      </w:r>
      <w:proofErr w:type="spellStart"/>
      <w:r>
        <w:t>gornji</w:t>
      </w:r>
      <w:proofErr w:type="spellEnd"/>
      <w:r>
        <w:t xml:space="preserve"> broj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na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77AD9" w:rsidP="00577AD9" w:rsidR="00577AD9">
      <w:pPr>
        <w:jc w:val="both"/>
      </w:pPr>
    </w:p>
    <w:p w:rsidRDefault="00577AD9" w:rsidP="00577AD9" w:rsidR="00577AD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za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na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na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ili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za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77AD9" w:rsidP="00577AD9" w:rsidR="00577AD9">
      <w:pPr>
        <w:jc w:val="both"/>
      </w:pPr>
    </w:p>
    <w:p w:rsidRDefault="00577AD9" w:rsidP="00577AD9" w:rsidR="00577AD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na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za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na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77AD9" w:rsidP="00577AD9" w:rsidR="00577AD9">
      <w:pPr>
        <w:jc w:val="both"/>
      </w:pPr>
      <w:r>
        <w:tab/>
      </w:r>
    </w:p>
    <w:p w:rsidRDefault="00577AD9" w:rsidP="00577AD9" w:rsidR="00577AD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za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gramStart"/>
      <w:r>
        <w:t>na</w:t>
      </w:r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5F46F5">
        <w:rPr>
          <w:lang w:val="hr-HR"/>
        </w:rPr>
        <w:t>03. kolovoza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5F46F5">
        <w:t xml:space="preserve">EUROMARKET MD d.o.o., OIB: 08871972039, </w:t>
      </w:r>
      <w:proofErr w:type="spellStart"/>
      <w:r w:rsidR="005F46F5">
        <w:t>Žrtava</w:t>
      </w:r>
      <w:proofErr w:type="spellEnd"/>
      <w:r w:rsidR="005F46F5">
        <w:t xml:space="preserve"> </w:t>
      </w:r>
      <w:proofErr w:type="spellStart"/>
      <w:r w:rsidR="005F46F5">
        <w:t>fašizma</w:t>
      </w:r>
      <w:proofErr w:type="spellEnd"/>
      <w:r w:rsidR="005F46F5">
        <w:t xml:space="preserve"> 4, </w:t>
      </w:r>
      <w:proofErr w:type="spellStart"/>
      <w:r w:rsidR="005F46F5">
        <w:t>Čakovec</w:t>
      </w:r>
      <w:proofErr w:type="spellEnd"/>
      <w:r>
        <w:t xml:space="preserve"> </w:t>
      </w:r>
      <w:proofErr w:type="gramStart"/>
      <w:r>
        <w:t>na</w:t>
      </w:r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5F46F5">
        <w:t xml:space="preserve">01. </w:t>
      </w:r>
      <w:proofErr w:type="spellStart"/>
      <w:proofErr w:type="gramStart"/>
      <w:r w:rsidR="005F46F5">
        <w:t>kolovoza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za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za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5F46F5">
        <w:t>87.750,94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577AD9" w:rsidP="00577AD9" w:rsidR="00577AD9">
      <w:pPr>
        <w:jc w:val="both"/>
        <w:outlineLvl w:val="0"/>
        <w:rPr>
          <w:lang w:val="hr-HR"/>
        </w:rPr>
      </w:pPr>
    </w:p>
    <w:p w:rsidRDefault="00577AD9" w:rsidP="00577AD9" w:rsidR="00577AD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77AD9" w:rsidP="00577AD9" w:rsidR="00577AD9">
      <w:pPr>
        <w:jc w:val="both"/>
        <w:outlineLvl w:val="0"/>
        <w:rPr>
          <w:lang w:val="hr-HR"/>
        </w:rPr>
      </w:pPr>
    </w:p>
    <w:p w:rsidRDefault="00577AD9" w:rsidP="00577AD9" w:rsidR="00577AD9">
      <w:pPr>
        <w:jc w:val="center"/>
        <w:outlineLvl w:val="0"/>
        <w:rPr>
          <w:lang w:val="hr-HR"/>
        </w:rPr>
      </w:pPr>
    </w:p>
    <w:p w:rsidRDefault="00577AD9" w:rsidP="00577AD9" w:rsidR="00577AD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B2864">
        <w:rPr>
          <w:lang w:val="hr-HR"/>
        </w:rPr>
        <w:t>07. kolovoza</w:t>
      </w:r>
      <w:r>
        <w:rPr>
          <w:lang w:val="hr-HR"/>
        </w:rPr>
        <w:t xml:space="preserve"> 2017. godine</w:t>
      </w:r>
    </w:p>
    <w:p w:rsidRDefault="00577AD9" w:rsidP="00577AD9" w:rsidR="00577AD9">
      <w:pPr>
        <w:jc w:val="center"/>
        <w:outlineLvl w:val="0"/>
        <w:rPr>
          <w:lang w:val="hr-HR"/>
        </w:rPr>
      </w:pPr>
    </w:p>
    <w:p w:rsidRDefault="00577AD9" w:rsidP="00577AD9" w:rsidR="00577AD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77AD9" w:rsidP="00577AD9" w:rsidR="00577AD9">
      <w:pPr>
        <w:jc w:val="center"/>
        <w:outlineLvl w:val="0"/>
        <w:rPr>
          <w:lang w:val="hr-HR"/>
        </w:rPr>
      </w:pPr>
    </w:p>
    <w:p w:rsidRDefault="00577AD9" w:rsidP="00577AD9" w:rsidR="00577AD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77AD9" w:rsidP="00577AD9" w:rsidR="00577AD9">
      <w:pPr>
        <w:ind w:firstLine="720" w:left="3600"/>
        <w:outlineLvl w:val="0"/>
        <w:rPr>
          <w:lang w:val="hr-HR"/>
        </w:rPr>
      </w:pPr>
    </w:p>
    <w:p w:rsidRDefault="006546CC" w:rsidP="006546CC" w:rsidR="00577AD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</w:t>
      </w:r>
      <w:r w:rsidR="00577AD9">
        <w:rPr>
          <w:lang w:val="hr-HR"/>
        </w:rPr>
        <w:t xml:space="preserve"> </w:t>
      </w:r>
    </w:p>
    <w:p w:rsidRDefault="00577AD9" w:rsidP="00577AD9" w:rsidR="00577AD9">
      <w:pPr>
        <w:ind w:firstLine="720" w:left="3600"/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</w:p>
    <w:p w:rsidRDefault="00577AD9" w:rsidP="00577AD9" w:rsidR="00577AD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77AD9" w:rsidP="00577AD9" w:rsidR="00577AD9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77AD9" w:rsidP="00577AD9" w:rsidR="00577AD9"/>
    <w:bookmarkEnd w:id="0"/>
    <w:p w:rsidRDefault="00AE649C" w:rsidP="00577AD9" w:rsidR="00AE649C" w:rsidRPr="00577AD9"/>
    <w:sectPr w:rsidSect="0032366B" w:rsidR="00AE649C" w:rsidRPr="00577AD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E9D" w:rsidP="00537B78" w:rsidR="003F5E9D">
      <w:r>
        <w:separator/>
      </w:r>
    </w:p>
  </w:endnote>
  <w:endnote w:id="0" w:type="continuationSeparator">
    <w:p w:rsidRDefault="003F5E9D" w:rsidP="00537B78" w:rsidR="003F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E9D" w:rsidP="00537B78" w:rsidR="003F5E9D">
      <w:r>
        <w:separator/>
      </w:r>
    </w:p>
  </w:footnote>
  <w:footnote w:id="0" w:type="continuationSeparator">
    <w:p w:rsidRDefault="003F5E9D" w:rsidP="00537B78" w:rsidR="003F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D9" w:rsidR="008333A9">
    <w:pPr>
      <w:pStyle w:val="Zaglavlje"/>
    </w:pPr>
    <w:r>
      <w:rPr>
        <w:rStyle w:val="PozadinaSvijetloCrvena"/>
        <w:shd w:fill="auto" w:color="auto" w:val="clear"/>
      </w:rPr>
      <w:t>Poslovni broj: 8 St-423/17-3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55E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5E9D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864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AD9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F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6CC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7A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7A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6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St-423/2017-3</izvorni_sadrzaj>
    <derivirana_varijabla naziv="DomainObject.Oznaka_1">St-423/2017-3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EUROMARKET MD d.o.o. za proizvodnju, trgovinu i usluge zastupanog po punomoćniku Deni Pikl</izvorni_sadrzaj>
    <derivirana_varijabla naziv="DomainObject.Predmet.ProtustrankaFormated_1">  EUROMARKET MD d.o.o. za proizvodnju, trgovinu i usluge zastupanog po punomoćniku Deni Pikl</derivirana_varijabla>
  </DomainObject.Predmet.ProtustrankaFormated>
  <DomainObject.Predmet.ProtustrankaFormatedOIB>
    <izvorni_sadrzaj>  EUROMARKET MD d.o.o. za proizvodnju, trgovinu i usluge, OIB 08871972039 zastupanog po punomoćniku Deni Pikl</izvorni_sadrzaj>
    <derivirana_varijabla naziv="DomainObject.Predmet.ProtustrankaFormatedOIB_1">  EUROMARKET MD d.o.o. za proizvodnju, trgovinu i usluge, OIB 08871972039 zastupanog po punomoćniku Deni Pikl</derivirana_varijabla>
  </DomainObject.Predmet.ProtustrankaFormatedOIB>
  <DomainObject.Predmet.ProtustrankaFormatedWithAdress>
    <izvorni_sadrzaj> EUROMARKET MD d.o.o. za proizvodnju, trgovinu i usluge, Žrtava fašizma 4, 40000 Čakovec zastupanog po punomoćniku Deni Pikl</izvorni_sadrzaj>
    <derivirana_varijabla naziv="DomainObject.Predmet.ProtustrankaFormatedWithAdress_1"> EUROMARKET MD d.o.o. za proizvodnju, trgovinu i usluge, Žrtava fašizma 4, 40000 Čakovec zastupanog po punomoćniku Deni Pikl</derivirana_varijabla>
  </DomainObject.Predmet.ProtustrankaFormatedWithAdress>
  <DomainObject.Predmet.ProtustrankaFormatedWithAdressOIB>
    <izvorni_sadrzaj> EUROMARKET MD d.o.o. za proizvodnju, trgovinu i usluge, OIB 08871972039, Žrtava fašizma 4, 40000 Čakovec zastupanog po punomoćniku Deni Pikl</izvorni_sadrzaj>
    <derivirana_varijabla naziv="DomainObject.Predmet.ProtustrankaFormatedWithAdressOIB_1"> EUROMARKET MD d.o.o. za proizvodnju, trgovinu i usluge, OIB 08871972039, Žrtava fašizma 4, 40000 Čakovec zastupanog po punomoćniku Deni Pikl</derivirana_varijabla>
  </DomainObject.Predmet.ProtustrankaFormatedWithAdressOIB>
  <DomainObject.Predmet.ProtustrankaWithAdress>
    <izvorni_sadrzaj>EUROMARKET MD d.o.o. za proizvodnju, trgovinu i usluge Žrtava fašizma 4, 40000 Čakovec</izvorni_sadrzaj>
    <derivirana_varijabla naziv="DomainObject.Predmet.ProtustrankaWithAdress_1">EUROMARKET MD d.o.o. za proizvodnju, trgovinu i usluge Žrtava fašizma 4, 40000 Čakovec</derivirana_varijabla>
  </DomainObject.Predmet.ProtustrankaWithAdress>
  <DomainObject.Predmet.ProtustrankaWithAdressOIB>
    <izvorni_sadrzaj>EUROMARKET MD d.o.o. za proizvodnju, trgovinu i usluge, OIB 08871972039, Žrtava fašizma 4, 40000 Čakovec</izvorni_sadrzaj>
    <derivirana_varijabla naziv="DomainObject.Predmet.ProtustrankaWithAdressOIB_1">EUROMARKET MD d.o.o. za proizvodnju, trgovinu i usluge, OIB 08871972039, Žrtava fašizma 4, 40000 Čakovec</derivirana_varijabla>
  </DomainObject.Predmet.ProtustrankaWithAdressOIB>
  <DomainObject.Predmet.ProtustrankaNazivFormated>
    <izvorni_sadrzaj>EUROMARKET MD d.o.o. za proizvodnju, trgovinu i usluge</izvorni_sadrzaj>
    <derivirana_varijabla naziv="DomainObject.Predmet.ProtustrankaNazivFormated_1">EUROMARKET MD d.o.o. za proizvodnju, trgovinu i usluge</derivirana_varijabla>
  </DomainObject.Predmet.ProtustrankaNazivFormated>
  <DomainObject.Predmet.ProtustrankaNazivFormatedOIB>
    <izvorni_sadrzaj>EUROMARKET MD d.o.o. za proizvodnju, trgovinu i usluge, OIB 08871972039</izvorni_sadrzaj>
    <derivirana_varijabla naziv="DomainObject.Predmet.ProtustrankaNazivFormatedOIB_1">EUROMARKET MD d.o.o. za proizvodnju, trgovinu i usluge, OIB 08871972039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87750.94</izvorni_sadrzaj>
    <derivirana_varijabla naziv="DomainObject.Predmet.TrenutnaVrijednost_1">87750.94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EUROMARKET MD d.o.o. za proizvodnju, trgovinu i usluge zastupanog po punomoćniku Deni Pikl</item>
    </izvorni_sadrzaj>
    <derivirana_varijabla naziv="DomainObject.Predmet.ProtuStrankaListFormated_1">
      <item>EUROMARKET MD d.o.o. za proizvodnju, trgovinu i usluge zastupanog po punomoćniku Deni Pikl</item>
    </derivirana_varijabla>
  </DomainObject.Predmet.ProtuStrankaListFormated>
  <DomainObject.Predmet.ProtuStrankaListFormatedOIB>
    <izvorni_sadrzaj>
      <item>EUROMARKET MD d.o.o. za proizvodnju, trgovinu i usluge, OIB 08871972039 zastupanog po punomoćniku Deni Pikl</item>
    </izvorni_sadrzaj>
    <derivirana_varijabla naziv="DomainObject.Predmet.ProtuStrankaListFormatedOIB_1">
      <item>EUROMARKET MD d.o.o. za proizvodnju, trgovinu i usluge, OIB 08871972039 zastupanog po punomoćniku Deni Pikl</item>
    </derivirana_varijabla>
  </DomainObject.Predmet.ProtuStrankaListFormatedOIB>
  <DomainObject.Predmet.ProtuStrankaListFormatedWithAdress>
    <izvorni_sadrzaj>
      <item>EUROMARKET MD d.o.o. za proizvodnju, trgovinu i usluge, Žrtava fašizma 4, 40000 Čakovec zastupanog po punomoćniku Deni Pikl</item>
    </izvorni_sadrzaj>
    <derivirana_varijabla naziv="DomainObject.Predmet.ProtuStrankaListFormatedWithAdress_1">
      <item>EUROMARKET MD d.o.o. za proizvodnju, trgovinu i usluge, Žrtava fašizma 4, 40000 Čakovec zastupanog po punomoćniku Deni Pikl</item>
    </derivirana_varijabla>
  </DomainObject.Predmet.ProtuStrankaListFormatedWithAdress>
  <DomainObject.Predmet.ProtuStrankaListFormatedWithAdressOIB>
    <izvorni_sadrzaj>
      <item>EUROMARKET MD d.o.o. za proizvodnju, trgovinu i usluge, OIB 08871972039, Žrtava fašizma 4, 40000 Čakovec zastupanog po punomoćniku Deni Pikl</item>
    </izvorni_sadrzaj>
    <derivirana_varijabla naziv="DomainObject.Predmet.ProtuStrankaListFormatedWithAdressOIB_1">
      <item>EUROMARKET MD d.o.o. za proizvodnju, trgovinu i usluge, OIB 08871972039, Žrtava fašizma 4, 40000 Čakovec zastupanog po punomoćniku Deni Pikl</item>
    </derivirana_varijabla>
  </DomainObject.Predmet.ProtuStrankaListFormatedWithAdressOIB>
  <DomainObject.Predmet.ProtuStrankaListNazivFormated>
    <izvorni_sadrzaj>
      <item>EUROMARKET MD d.o.o. za proizvodnju, trgovinu i usluge</item>
    </izvorni_sadrzaj>
    <derivirana_varijabla naziv="DomainObject.Predmet.ProtuStrankaListNazivFormated_1">
      <item>EUROMARKET MD d.o.o. za proizvodnju, trgovinu i usluge</item>
    </derivirana_varijabla>
  </DomainObject.Predmet.ProtuStrankaListNazivFormated>
  <DomainObject.Predmet.ProtuStrankaListNazivFormatedOIB>
    <izvorni_sadrzaj>
      <item>EUROMARKET MD d.o.o. za proizvodnju, trgovinu i usluge, OIB 08871972039</item>
    </izvorni_sadrzaj>
    <derivirana_varijabla naziv="DomainObject.Predmet.ProtuStrankaListNazivFormatedOIB_1">
      <item>EUROMARKET MD d.o.o. za proizvodnju, trgovinu i usluge, OIB 08871972039</item>
    </derivirana_varijabla>
  </DomainObject.Predmet.ProtuStrankaListNazivFormatedOIB>
  <DomainObject.Predmet.OstaliListFormated>
    <izvorni_sadrzaj>
      <item>Sudski registar</item>
      <item>Deni Pikl punomoćnik sudionika u postupku EUROMARKET MD d.o.o. za proizvodnju, trgovinu i usluge</item>
      <item>Jasenka Pikl</item>
    </izvorni_sadrzaj>
    <derivirana_varijabla naziv="DomainObject.Predmet.OstaliListFormated_1">
      <item>Sudski registar</item>
      <item>Deni Pikl punomoćnik sudionika u postupku EUROMARKET MD d.o.o. za proizvodnju, trgovinu i usluge</item>
      <item>Jasenka Pikl</item>
    </derivirana_varijabla>
  </DomainObject.Predmet.OstaliListFormated>
  <DomainObject.Predmet.OstaliListFormatedOIB>
    <izvorni_sadrzaj>
      <item>Sudski registar</item>
      <item>Deni Pikl, OIB 66825396903 punomoćnik sudionika u postupku EUROMARKET MD d.o.o. za proizvodnju, trgovinu i usluge</item>
      <item>Jasenka Pikl, OIB 77834318247</item>
    </izvorni_sadrzaj>
    <derivirana_varijabla naziv="DomainObject.Predmet.OstaliListFormatedOIB_1">
      <item>Sudski registar</item>
      <item>Deni Pikl, OIB 66825396903 punomoćnik sudionika u postupku EUROMARKET MD d.o.o. za proizvodnju, trgovinu i usluge</item>
      <item>Jasenka Pikl, OIB 77834318247</item>
    </derivirana_varijabla>
  </DomainObject.Predmet.OstaliListFormatedOIB>
  <DomainObject.Predmet.OstaliListFormatedWithAdress>
    <izvorni_sadrzaj>
      <item>Sudski registar</item>
      <item>Deni Pikl, Preloška 147, 40000 Čakovec punomoćnik sudionika u postupku EUROMARKET MD d.o.o. za proizvodnju, trgovinu i usluge</item>
      <item>Jasenka Pikl, Preloška 147, 40000 Čakovec</item>
    </izvorni_sadrzaj>
    <derivirana_varijabla naziv="DomainObject.Predmet.OstaliListFormatedWithAdress_1">
      <item>Sudski registar</item>
      <item>Deni Pikl, Preloška 147, 40000 Čakovec punomoćnik sudionika u postupku EUROMARKET MD d.o.o. za proizvodnju, trgovinu i usluge</item>
      <item>Jasenka Pikl, Preloška 147, 40000 Čakovec</item>
    </derivirana_varijabla>
  </DomainObject.Predmet.OstaliListFormatedWithAdress>
  <DomainObject.Predmet.OstaliListFormatedWithAdressOIB>
    <izvorni_sadrzaj>
      <item>Sudski registar</item>
      <item>Deni Pikl, OIB 66825396903, Preloška 147, 40000 Čakovec punomoćnik sudionika u postupku EUROMARKET MD d.o.o. za proizvodnju, trgovinu i usluge</item>
      <item>Jasenka Pikl, OIB 77834318247, Preloška 147, 40000 Čakovec</item>
    </izvorni_sadrzaj>
    <derivirana_varijabla naziv="DomainObject.Predmet.OstaliListFormatedWithAdressOIB_1">
      <item>Sudski registar</item>
      <item>Deni Pikl, OIB 66825396903, Preloška 147, 40000 Čakovec punomoćnik sudionika u postupku EUROMARKET MD d.o.o. za proizvodnju, trgovinu i usluge</item>
      <item>Jasenka Pikl, OIB 77834318247, Preloška 147, 40000 Čakovec</item>
    </derivirana_varijabla>
  </DomainObject.Predmet.OstaliListFormatedWithAdressOIB>
  <DomainObject.Predmet.OstaliListNazivFormated>
    <izvorni_sadrzaj>
      <item>Sudski registar</item>
      <item>Deni Pikl</item>
      <item>Jasenka Pikl</item>
    </izvorni_sadrzaj>
    <derivirana_varijabla naziv="DomainObject.Predmet.OstaliListNazivFormated_1">
      <item>Sudski registar</item>
      <item>Deni Pikl</item>
      <item>Jasenka Pikl</item>
    </derivirana_varijabla>
  </DomainObject.Predmet.OstaliListNazivFormated>
  <DomainObject.Predmet.OstaliListNazivFormatedOIB>
    <izvorni_sadrzaj>
      <item>Sudski registar</item>
      <item>Deni Pikl, OIB 66825396903</item>
      <item>Jasenka Pikl, OIB 77834318247</item>
    </izvorni_sadrzaj>
    <derivirana_varijabla naziv="DomainObject.Predmet.OstaliListNazivFormatedOIB_1">
      <item>Sudski registar</item>
      <item>Deni Pikl, OIB 66825396903</item>
      <item>Jasenka Pikl, OIB 77834318247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St-423/2017-3</izvorni_sadrzaj>
    <derivirana_varijabla naziv="DomainObject.PoslovniBrojDokumenta_1">St-423/2017-3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EUROMARKET MD d.o.o. za proizvodnju, trgovinu i usluge</izvorni_sadrzaj>
    <derivirana_varijabla naziv="DomainObject.Predmet.ProtustrankaIDrugi_1">EUROMARKET MD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EUROMARKET MD d.o.o. za proizvodnju, trgovinu i usluge, OIB 08871972039, Žrtava fašizma 4, 40000 Čakovec</izvorni_sadrzaj>
    <derivirana_varijabla naziv="DomainObject.Predmet.ProtustrankaIDrugiAdressOIB_1">EUROMARKET MD d.o.o. za proizvodnju, trgovinu i usluge, OIB 08871972039,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EUROMARKET MD d.o.o. za proizvodnju, trgovinu i usluge</item>
      <item>Sudski registar</item>
      <item>Deni Pikl</item>
      <item>Jasenka Pikl</item>
    </izvorni_sadrzaj>
    <derivirana_varijabla naziv="DomainObject.Predmet.SudioniciListNaziv_1">
      <item>Financijska agencija</item>
      <item>EUROMARKET MD d.o.o. za proizvodnju, trgovinu i usluge</item>
      <item>Sudski registar</item>
      <item>Deni Pikl</item>
      <item>Jasenka Pikl</item>
    </derivirana_varijabla>
  </DomainObject.Predmet.SudioniciListNaziv>
  <DomainObject.Predmet.SudioniciListAdressOIB>
    <izvorni_sadrzaj>
      <item>Financijska agencija, OIB 85821130368, Ulica grada Vukovara 70,10000 Zagreb</item>
      <item>EUROMARKET MD d.o.o. za proizvodnju, trgovinu i usluge, OIB 08871972039, Žrtava fašizma 4,40000 Čakovec</item>
      <item>Sudski registar</item>
      <item>Deni Pikl, OIB 66825396903, Preloška 147,40000 Čakovec</item>
      <item>Jasenka Pikl, OIB 77834318247, Preloška 147,40000 Čakovec</item>
    </izvorni_sadrzaj>
    <derivirana_varijabla naziv="DomainObject.Predmet.SudioniciListAdressOIB_1">
      <item>Financijska agencija, OIB 85821130368, Ulica grada Vukovara 70,10000 Zagreb</item>
      <item>EUROMARKET MD d.o.o. za proizvodnju, trgovinu i usluge, OIB 08871972039, Žrtava fašizma 4,40000 Čakovec</item>
      <item>Sudski registar</item>
      <item>Deni Pikl, OIB 66825396903, Preloška 147,40000 Čakovec</item>
      <item>Jasenka Pikl, OIB 77834318247, Preloška 147,40000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FFC42-DC0B-4332-93A6-6C9F9EB0B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2487</properties:Characters>
  <properties:Lines>71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2017-08-07T08:15:00Z</cp:lastPrinted>
  <dcterms:modified xmlns:xsi="http://www.w3.org/2001/XMLSchema-instance" xsi:type="dcterms:W3CDTF">2017-08-07T08:15:00Z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