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e2bf" w14:paraId="8e2e2bf" w:rsidRDefault="003D028B" w:rsidP="003D028B" w:rsidR="0088540C" w:rsidRPr="00A84A0F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40C" w:rsidP="0088540C" w:rsidR="0088540C" w:rsidRPr="00A84A0F">
      <w:pPr>
        <w:jc w:val="right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r w:rsidRPr="00A84A0F">
        <w:t>20</w:t>
      </w:r>
      <w:r w:rsidR="00C1730E" w:rsidRPr="00A84A0F">
        <w:t>.</w:t>
      </w:r>
      <w:r w:rsidRPr="00A84A0F">
        <w:t xml:space="preserve"> </w:t>
      </w:r>
      <w:r w:rsidR="00AA0E42">
        <w:t>St-4/10</w:t>
      </w:r>
      <w:r w:rsidR="00010DB4">
        <w:t>-453</w:t>
      </w:r>
    </w:p>
    <w:p w:rsidRDefault="00096B2B" w:rsidP="0088540C" w:rsidR="00096B2B" w:rsidRPr="00A84A0F">
      <w:pPr>
        <w:jc w:val="right"/>
      </w:pPr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9E4253" w:rsidRPr="00ED6B24">
        <w:t xml:space="preserve">nad </w:t>
      </w:r>
      <w:r w:rsidR="009441C0">
        <w:t xml:space="preserve">stečajnim dužnikom </w:t>
      </w:r>
      <w:r w:rsidR="009441C0" w:rsidRPr="00D3720B">
        <w:t xml:space="preserve">ALFA-ADRIA d.o.o. za građevinarstvo, projektiranje i trgovinu, u stečaju, Zagreb, </w:t>
      </w:r>
      <w:r w:rsidR="009C6623">
        <w:t xml:space="preserve">Pavla </w:t>
      </w:r>
      <w:proofErr w:type="spellStart"/>
      <w:r w:rsidR="009C6623">
        <w:t>Hatza</w:t>
      </w:r>
      <w:proofErr w:type="spellEnd"/>
      <w:r w:rsidR="009C6623">
        <w:t xml:space="preserve"> 3</w:t>
      </w:r>
      <w:r w:rsidR="009441C0" w:rsidRPr="00D3720B">
        <w:t>, OIB: 64480033592</w:t>
      </w:r>
      <w:r w:rsidR="009E4253" w:rsidRPr="00ED6B24">
        <w:t>,</w:t>
      </w:r>
      <w:r w:rsidR="004F5DBF" w:rsidRPr="00A84A0F">
        <w:t xml:space="preserve">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29.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</w:t>
      </w:r>
      <w:r w:rsidRPr="00A84A0F">
        <w:t>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 xml:space="preserve">Protiv rješenja kojim je određena isplata može se izjaviti žalba u roku osam dana od dana oglašavanja Obavijesti na </w:t>
      </w:r>
      <w:r w:rsidR="001B610C">
        <w:t>e-</w:t>
      </w:r>
      <w:r w:rsidRPr="00A84A0F">
        <w:t>oglasnoj ploči</w:t>
      </w:r>
      <w:r w:rsidR="001B610C">
        <w:t xml:space="preserve"> Trgovačkog</w:t>
      </w:r>
      <w:r w:rsidRPr="00A84A0F">
        <w:t xml:space="preserve"> suda</w:t>
      </w:r>
      <w:r w:rsidR="001B610C">
        <w:t xml:space="preserve"> u Zagrebu</w:t>
      </w:r>
      <w:r w:rsidRPr="00A84A0F">
        <w:t>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DD360E" w:rsidP="0088540C" w:rsidR="0088540C">
      <w:pPr>
        <w:jc w:val="center"/>
      </w:pPr>
      <w:r>
        <w:t xml:space="preserve">U Zagreb, </w:t>
      </w:r>
      <w:r w:rsidR="009C6623">
        <w:t>27</w:t>
      </w:r>
      <w:r w:rsidR="004162BA" w:rsidRPr="00A84A0F">
        <w:t>.</w:t>
      </w:r>
      <w:r w:rsidR="009C6623">
        <w:t xml:space="preserve"> srpnja 2017</w:t>
      </w:r>
      <w:r>
        <w:t>.</w:t>
      </w:r>
    </w:p>
    <w:p w:rsidRDefault="000528A9" w:rsidP="0088540C" w:rsidR="000528A9" w:rsidRPr="00A84A0F">
      <w:pPr>
        <w:jc w:val="center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DD360E" w:rsidR="00AF2BD9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0528A9">
        <w:t>, v.r.</w:t>
      </w:r>
    </w:p>
    <w:p w:rsidRDefault="000528A9" w:rsidP="000D5F6E" w:rsidR="000528A9" w:rsidRPr="00AB60C9">
      <w:pPr>
        <w:jc w:val="both"/>
      </w:pPr>
    </w:p>
    <w:p w:rsidRDefault="000528A9" w:rsidP="00DE2D2A" w:rsidR="000528A9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0528A9" w:rsidP="00DE2D2A" w:rsidR="000528A9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DD360E" w:rsidP="00DD360E" w:rsidR="00DD360E"/>
    <w:p w:rsidRDefault="00DD360E" w:rsidP="00DD360E" w:rsidR="00DD360E" w:rsidRPr="00FA7FBB"/>
    <w:p w:rsidRDefault="008F7FBC" w:rsidP="003D303D" w:rsidR="008F7FBC" w:rsidRPr="00A84A0F"/>
    <w:p w:rsidRDefault="00BE752B" w:rsidP="0088540C" w:rsidR="00BE752B" w:rsidRPr="00A84A0F"/>
    <w:p w:rsidRDefault="00FF49B1" w:rsidP="0088540C" w:rsidR="00FF49B1" w:rsidRPr="000528A9">
      <w:pPr>
        <w:rPr>
          <w:color w:val="FFFFFF"/>
        </w:rPr>
      </w:pPr>
      <w:r w:rsidRPr="000528A9">
        <w:rPr>
          <w:color w:val="FFFFFF"/>
        </w:rPr>
        <w:t>DNA:</w:t>
      </w:r>
    </w:p>
    <w:p w:rsidRDefault="00DD360E" w:rsidP="00FF49B1" w:rsidR="0088540C" w:rsidRPr="000528A9">
      <w:pPr>
        <w:numPr>
          <w:ilvl w:val="0"/>
          <w:numId w:val="2"/>
        </w:numPr>
        <w:rPr>
          <w:color w:val="FFFFFF"/>
        </w:rPr>
      </w:pPr>
      <w:r w:rsidRPr="000528A9">
        <w:rPr>
          <w:color w:val="FFFFFF"/>
        </w:rPr>
        <w:t>e-</w:t>
      </w:r>
      <w:r w:rsidR="00FF49B1" w:rsidRPr="000528A9">
        <w:rPr>
          <w:color w:val="FFFFFF"/>
        </w:rPr>
        <w:t>oglasna ploča suda 8 dana</w:t>
      </w:r>
    </w:p>
    <w:p w:rsidRDefault="00FF49B1" w:rsidP="00FF49B1" w:rsidR="00FF49B1" w:rsidRPr="000528A9">
      <w:pPr>
        <w:rPr>
          <w:color w:val="FFFFFF"/>
        </w:rPr>
      </w:pPr>
    </w:p>
    <w:p w:rsidRDefault="004F5DBF" w:rsidP="00FF49B1" w:rsidR="004F5DBF" w:rsidRPr="00A84A0F"/>
    <w:sectPr w:rsidSect="00A84A0F" w:rsidR="004F5DBF" w:rsidRPr="00A84A0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10DB4"/>
    <w:rsid w:val="000203DA"/>
    <w:rsid w:val="0002262D"/>
    <w:rsid w:val="000528A9"/>
    <w:rsid w:val="00071D3C"/>
    <w:rsid w:val="000827DA"/>
    <w:rsid w:val="00093532"/>
    <w:rsid w:val="00094376"/>
    <w:rsid w:val="00096B2B"/>
    <w:rsid w:val="000F09A6"/>
    <w:rsid w:val="001111B5"/>
    <w:rsid w:val="00113F48"/>
    <w:rsid w:val="0011480D"/>
    <w:rsid w:val="001632BC"/>
    <w:rsid w:val="001A163E"/>
    <w:rsid w:val="001B610C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028B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607DC7"/>
    <w:rsid w:val="00617D89"/>
    <w:rsid w:val="00627816"/>
    <w:rsid w:val="0063480C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E4A7C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441C0"/>
    <w:rsid w:val="00972004"/>
    <w:rsid w:val="00975049"/>
    <w:rsid w:val="0099541B"/>
    <w:rsid w:val="009A210F"/>
    <w:rsid w:val="009A23DF"/>
    <w:rsid w:val="009C280F"/>
    <w:rsid w:val="009C6623"/>
    <w:rsid w:val="009E4253"/>
    <w:rsid w:val="00A33BF9"/>
    <w:rsid w:val="00A36124"/>
    <w:rsid w:val="00A60894"/>
    <w:rsid w:val="00A75411"/>
    <w:rsid w:val="00A84A0F"/>
    <w:rsid w:val="00A92FC4"/>
    <w:rsid w:val="00AA0E42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94553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DD360E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St-4/2010-453</izvorni_sadrzaj>
    <derivirana_varijabla naziv="DomainObject.Oznaka_1">St-4/2010-453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2010.</izvorni_sadrzaj>
    <derivirana_varijabla naziv="DomainObject.Predmet.DatumOsnivanja_1">12.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u ref.</izvorni_sadrzaj>
    <derivirana_varijabla naziv="DomainObject.Predmet.Opis_1">pom. omot -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St-4/2010</izvorni_sadrzaj>
    <derivirana_varijabla naziv="DomainObject.Predmet.OznakaBroj_1">St-4/2010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ALFA-ADRIA d.o.o.</izvorni_sadrzaj>
    <derivirana_varijabla naziv="DomainObject.Predmet.ProtustrankaFormated_1">  ALFA-ADRIA d.o.o.</derivirana_varijabla>
  </DomainObject.Predmet.ProtustrankaFormated>
  <DomainObject.Predmet.ProtustrankaFormatedOIB>
    <izvorni_sadrzaj>  ALFA-ADRIA d.o.o., OIB 64480033592</izvorni_sadrzaj>
    <derivirana_varijabla naziv="DomainObject.Predmet.ProtustrankaFormatedOIB_1">  ALFA-ADRIA d.o.o., OIB 64480033592</derivirana_varijabla>
  </DomainObject.Predmet.ProtustrankaFormatedOIB>
  <DomainObject.Predmet.ProtustrankaFormatedWithAdress>
    <izvorni_sadrzaj> ALFA-ADRIA d.o.o., Pavla Hatza 3, 10000 Zagreb</izvorni_sadrzaj>
    <derivirana_varijabla naziv="DomainObject.Predmet.ProtustrankaFormatedWithAdress_1"> ALFA-ADRIA d.o.o., Pavla Hatza 3, 10000 Zagreb</derivirana_varijabla>
  </DomainObject.Predmet.ProtustrankaFormatedWithAdress>
  <DomainObject.Predmet.ProtustrankaFormatedWithAdressOIB>
    <izvorni_sadrzaj> ALFA-ADRIA d.o.o., OIB 64480033592, Pavla Hatza 3, 10000 Zagreb</izvorni_sadrzaj>
    <derivirana_varijabla naziv="DomainObject.Predmet.ProtustrankaFormatedWithAdressOIB_1"> ALFA-ADRIA d.o.o., OIB 64480033592, Pavla Hatza 3, 10000 Zagreb</derivirana_varijabla>
  </DomainObject.Predmet.ProtustrankaFormatedWithAdressOIB>
  <DomainObject.Predmet.ProtustrankaWithAdress>
    <izvorni_sadrzaj>ALFA-ADRIA d.o.o. Pavla Hatza 3, 10000 Zagreb</izvorni_sadrzaj>
    <derivirana_varijabla naziv="DomainObject.Predmet.ProtustrankaWithAdress_1">ALFA-ADRIA d.o.o. Pavla Hatza 3, 10000 Zagreb</derivirana_varijabla>
  </DomainObject.Predmet.ProtustrankaWithAdress>
  <DomainObject.Predmet.ProtustrankaWithAdressOIB>
    <izvorni_sadrzaj>ALFA-ADRIA d.o.o., OIB 64480033592, Pavla Hatza 3, 10000 Zagreb</izvorni_sadrzaj>
    <derivirana_varijabla naziv="DomainObject.Predmet.ProtustrankaWithAdressOIB_1">ALFA-ADRIA d.o.o., OIB 64480033592, Pavla Hatza 3, 10000 Zagreb</derivirana_varijabla>
  </DomainObject.Predmet.ProtustrankaWithAdressOIB>
  <DomainObject.Predmet.ProtustrankaNazivFormated>
    <izvorni_sadrzaj>ALFA-ADRIA d.o.o.</izvorni_sadrzaj>
    <derivirana_varijabla naziv="DomainObject.Predmet.ProtustrankaNazivFormated_1">ALFA-ADRIA d.o.o.</derivirana_varijabla>
  </DomainObject.Predmet.ProtustrankaNazivFormated>
  <DomainObject.Predmet.ProtustrankaNazivFormatedOIB>
    <izvorni_sadrzaj>ALFA-ADRIA d.o.o., OIB 64480033592</izvorni_sadrzaj>
    <derivirana_varijabla naziv="DomainObject.Predmet.ProtustrankaNazivFormatedOIB_1">ALFA-ADRIA d.o.o., OIB 64480033592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SAN-TEH d.o.o. zastupanog po punomoćniku KORALJKA VIČEVIĆ; Odvj. JOLANDA VELNIĆ; ZDENKA ŠTERN; DARIO VIDOVIĆ; M. VUKOJEVIĆ; Davor Polutnik; JOSIP BOSILJ; ANĐA PERVAN; Ivan Krpan</izvorni_sadrzaj>
    <derivirana_varijabla naziv="DomainObject.Predmet.StrankaFormated_1">  SAN-TEH d.o.o. zastupanog po punomoćniku KORALJKA VIČEVIĆ; Odvj. JOLANDA VELNIĆ; ZDENKA ŠTERN; DARIO VIDOVIĆ; M. VUKOJEVIĆ; Davor Polutnik; JOSIP BOSILJ; ANĐA PERVAN; Ivan Krpan</derivirana_varijabla>
  </DomainObject.Predmet.StrankaFormated>
  <DomainObject.Predmet.StrankaFormatedOIB>
    <izvorni_sadrzaj>  SAN-TEH d.o.o., OIB 25432716715 zastupanog po punomoćniku KORALJKA VIČEVIĆ; Odvj. JOLANDA VELNIĆ; ZDENKA ŠTERN, OIB 32826205231; DARIO VIDOVIĆ; M. VUKOJEVIĆ; Davor Polutnik, OIB 22885819016; JOSIP BOSILJ, OIB 48477402515; ANĐA PERVAN, OIB 77765766721; Ivan Krpan, OIB 59546403535</izvorni_sadrzaj>
    <derivirana_varijabla naziv="DomainObject.Predmet.StrankaFormatedOIB_1">  SAN-TEH d.o.o., OIB 25432716715 zastupanog po punomoćniku KORALJKA VIČEVIĆ; Odvj. JOLANDA VELNIĆ; ZDENKA ŠTERN, OIB 32826205231; DARIO VIDOVIĆ; M. VUKOJEVIĆ; Davor Polutnik, OIB 22885819016; JOSIP BOSILJ, OIB 48477402515; ANĐA PERVAN, OIB 77765766721; Ivan Krpan, OIB 59546403535</derivirana_varijabla>
  </DomainObject.Predmet.StrankaFormatedOIB>
  <DomainObject.Predmet.StrankaFormatedWithAdress>
    <izvorni_sadrzaj> SAN-TEH d.o.o., VUKOVARSKA 86, 51000 Rijeka zastupanog po punomoćniku KORALJKA VIČEVIĆ; Odvj. JOLANDA VELNIĆ; ZDENKA ŠTERN; DARIO VIDOVIĆ, Prva Gupčeva 30, 10360 Sesvete; M. VUKOJEVIĆ; Davor Polutnik, Slavka Nikolića 38/C, 51500 Krk; JOSIP BOSILJ, Žekljeznička 27, Krušljevec; ANĐA PERVAN, Hercegovačka 13, 10430 Samobor; Ivan Krpan</izvorni_sadrzaj>
    <derivirana_varijabla naziv="DomainObject.Predmet.StrankaFormatedWithAdress_1"> SAN-TEH d.o.o., VUKOVARSKA 86, 51000 Rijeka zastupanog po punomoćniku KORALJKA VIČEVIĆ; Odvj. JOLANDA VELNIĆ; ZDENKA ŠTERN; DARIO VIDOVIĆ, Prva Gupčeva 30, 10360 Sesvete; M. VUKOJEVIĆ; Davor Polutnik, Slavka Nikolića 38/C, 51500 Krk; JOSIP BOSILJ, Žekljeznička 27, Krušljevec; ANĐA PERVAN, Hercegovačka 13, 10430 Samobor; Ivan Krpan</derivirana_varijabla>
  </DomainObject.Predmet.StrankaFormatedWithAdress>
  <DomainObject.Predmet.StrankaFormatedWithAdressOIB>
    <izvorni_sadrzaj> SAN-TEH d.o.o., OIB 25432716715, VUKOVARSKA 86, 51000 Rijeka zastupanog po punomoćniku KORALJKA VIČEVIĆ; Odvj. JOLANDA VELNIĆ; ZDENKA ŠTERN, OIB 32826205231; DARIO VIDOVIĆ, Prva Gupčeva 30, 10360 Sesvete; M. VUKOJEVIĆ; Davor Polutnik, OIB 22885819016, Slavka Nikolića 38/C, 51500 Krk; JOSIP BOSILJ, OIB 48477402515, Žekljeznička 27, Krušljevec; ANĐA PERVAN, OIB 77765766721, Hercegovačka 13, 10430 Samobor; Ivan Krpan, OIB 59546403535</izvorni_sadrzaj>
    <derivirana_varijabla naziv="DomainObject.Predmet.StrankaFormatedWithAdressOIB_1"> SAN-TEH d.o.o., OIB 25432716715, VUKOVARSKA 86, 51000 Rijeka zastupanog po punomoćniku KORALJKA VIČEVIĆ; Odvj. JOLANDA VELNIĆ; ZDENKA ŠTERN, OIB 32826205231; DARIO VIDOVIĆ, Prva Gupčeva 30, 10360 Sesvete; M. VUKOJEVIĆ; Davor Polutnik, OIB 22885819016, Slavka Nikolića 38/C, 51500 Krk; JOSIP BOSILJ, OIB 48477402515, Žekljeznička 27, Krušljevec; ANĐA PERVAN, OIB 77765766721, Hercegovačka 13, 10430 Samobor; Ivan Krpan, OIB 59546403535</derivirana_varijabla>
  </DomainObject.Predmet.StrankaFormatedWithAdressOIB>
  <DomainObject.Predmet.StrankaWithAdress>
    <izvorni_sadrzaj>SAN-TEH d.o.o. VUKOVARSKA 86,51000 Rijeka,ZDENKA ŠTERN ,DARIO VIDOVIĆ Prva Gupčeva 30,10360 Sesvete,M. VUKOJEVIĆ ,Davor Polutnik Slavka Nikolića 38/C,51500 Krk,JOSIP BOSILJ Žekljeznička 27,Krušljevec,ANĐA PERVAN Hercegovačka 13,10430 Samobor,Ivan Krpan </izvorni_sadrzaj>
    <derivirana_varijabla naziv="DomainObject.Predmet.StrankaWithAdress_1">SAN-TEH d.o.o. VUKOVARSKA 86,51000 Rijeka,ZDENKA ŠTERN ,DARIO VIDOVIĆ Prva Gupčeva 30,10360 Sesvete,M. VUKOJEVIĆ ,Davor Polutnik Slavka Nikolića 38/C,51500 Krk,JOSIP BOSILJ Žekljeznička 27,Krušljevec,ANĐA PERVAN Hercegovačka 13,10430 Samobor,Ivan Krpan </derivirana_varijabla>
  </DomainObject.Predmet.StrankaWithAdress>
  <DomainObject.Predmet.StrankaWithAdressOIB>
    <izvorni_sadrzaj>SAN-TEH d.o.o., OIB 25432716715, VUKOVARSKA 86,51000 Rijeka,ZDENKA ŠTERN, OIB 32826205231,DARIO VIDOVIĆ, Prva Gupčeva 30,10360 Sesvete,M. VUKOJEVIĆ,Davor Polutnik, OIB 22885819016, Slavka Nikolića 38/C,51500 Krk,JOSIP BOSILJ, OIB 48477402515, Žekljeznička 27,Krušljevec,ANĐA PERVAN, OIB 77765766721, Hercegovačka 13,10430 Samobor,Ivan Krpan, OIB 59546403535</izvorni_sadrzaj>
    <derivirana_varijabla naziv="DomainObject.Predmet.StrankaWithAdressOIB_1">SAN-TEH d.o.o., OIB 25432716715, VUKOVARSKA 86,51000 Rijeka,ZDENKA ŠTERN, OIB 32826205231,DARIO VIDOVIĆ, Prva Gupčeva 30,10360 Sesvete,M. VUKOJEVIĆ,Davor Polutnik, OIB 22885819016, Slavka Nikolića 38/C,51500 Krk,JOSIP BOSILJ, OIB 48477402515, Žekljeznička 27,Krušljevec,ANĐA PERVAN, OIB 77765766721, Hercegovačka 13,10430 Samobor,Ivan Krpan, OIB 59546403535</derivirana_varijabla>
  </DomainObject.Predmet.StrankaWithAdressOIB>
  <DomainObject.Predmet.StrankaNazivFormated>
    <izvorni_sadrzaj>SAN-TEH d.o.o.,ZDENKA ŠTERN,DARIO VIDOVIĆ,M. VUKOJEVIĆ,Davor Polutnik,JOSIP BOSILJ,ANĐA PERVAN,Ivan Krpan</izvorni_sadrzaj>
    <derivirana_varijabla naziv="DomainObject.Predmet.StrankaNazivFormated_1">SAN-TEH d.o.o.,ZDENKA ŠTERN,DARIO VIDOVIĆ,M. VUKOJEVIĆ,Davor Polutnik,JOSIP BOSILJ,ANĐA PERVAN,Ivan Krpan</derivirana_varijabla>
  </DomainObject.Predmet.StrankaNazivFormated>
  <DomainObject.Predmet.StrankaNazivFormatedOIB>
    <izvorni_sadrzaj>SAN-TEH d.o.o., OIB 25432716715,ZDENKA ŠTERN, OIB 32826205231,DARIO VIDOVIĆ,M. VUKOJEVIĆ,Davor Polutnik, OIB 22885819016,JOSIP BOSILJ, OIB 48477402515,ANĐA PERVAN, OIB 77765766721,Ivan Krpan, OIB 59546403535</izvorni_sadrzaj>
    <derivirana_varijabla naziv="DomainObject.Predmet.StrankaNazivFormatedOIB_1">SAN-TEH d.o.o., OIB 25432716715,ZDENKA ŠTERN, OIB 32826205231,DARIO VIDOVIĆ,M. VUKOJEVIĆ,Davor Polutnik, OIB 22885819016,JOSIP BOSILJ, OIB 48477402515,ANĐA PERVAN, OIB 77765766721,Ivan Krpan, OIB 59546403535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SAN-TEH d.o.o. zastupanog po punomoćniku KORALJKA VIČEVIĆ; Odvj. JOLANDA VELNIĆ</item>
      <item>ZDENKA ŠTERN</item>
      <item>DARIO VIDOVIĆ</item>
      <item>M. VUKOJEVIĆ</item>
      <item>Davor Polutnik</item>
      <item>JOSIP BOSILJ</item>
      <item>ANĐA PERVAN</item>
      <item>Ivan Krpan</item>
    </izvorni_sadrzaj>
    <derivirana_varijabla naziv="DomainObject.Predmet.StrankaListFormated_1">
      <item>SAN-TEH d.o.o. zastupanog po punomoćniku KORALJKA VIČEVIĆ; Odvj. JOLANDA VELNIĆ</item>
      <item>ZDENKA ŠTERN</item>
      <item>DARIO VIDOVIĆ</item>
      <item>M. VUKOJEVIĆ</item>
      <item>Davor Polutnik</item>
      <item>JOSIP BOSILJ</item>
      <item>ANĐA PERVAN</item>
      <item>Ivan Krpan</item>
    </derivirana_varijabla>
  </DomainObject.Predmet.StrankaListFormated>
  <DomainObject.Predmet.StrankaListFormatedOIB>
    <izvorni_sadrzaj>
      <item>SAN-TEH d.o.o., OIB 25432716715 zastupanog po punomoćniku KORALJKA VIČEVIĆ; Odvj. JOLANDA VELNIĆ</item>
      <item>ZDENKA ŠTERN, OIB 32826205231</item>
      <item>DARIO VIDOVIĆ</item>
      <item>M. VUKOJEVIĆ</item>
      <item>Davor Polutnik, OIB 22885819016</item>
      <item>JOSIP BOSILJ, OIB 48477402515</item>
      <item>ANĐA PERVAN, OIB 77765766721</item>
      <item>Ivan Krpan, OIB 59546403535</item>
    </izvorni_sadrzaj>
    <derivirana_varijabla naziv="DomainObject.Predmet.StrankaListFormatedOIB_1">
      <item>SAN-TEH d.o.o., OIB 25432716715 zastupanog po punomoćniku KORALJKA VIČEVIĆ; Odvj. JOLANDA VELNIĆ</item>
      <item>ZDENKA ŠTERN, OIB 32826205231</item>
      <item>DARIO VIDOVIĆ</item>
      <item>M. VUKOJEVIĆ</item>
      <item>Davor Polutnik, OIB 22885819016</item>
      <item>JOSIP BOSILJ, OIB 48477402515</item>
      <item>ANĐA PERVAN, OIB 77765766721</item>
      <item>Ivan Krpan, OIB 59546403535</item>
    </derivirana_varijabla>
  </DomainObject.Predmet.StrankaListFormatedOIB>
  <DomainObject.Predmet.StrankaListFormatedWithAdress>
    <izvorni_sadrzaj>
      <item>SAN-TEH d.o.o., VUKOVARSKA 86, 51000 Rijeka zastupanog po punomoćniku KORALJKA VIČEVIĆ; Odvj. JOLANDA VELNIĆ</item>
      <item>ZDENKA ŠTERN</item>
      <item>DARIO VIDOVIĆ, Prva Gupčeva 30, 10360 Sesvete</item>
      <item>M. VUKOJEVIĆ</item>
      <item>Davor Polutnik, Slavka Nikolića 38/C, 51500 Krk</item>
      <item>JOSIP BOSILJ, Žekljeznička 27, Krušljevec</item>
      <item>ANĐA PERVAN, Hercegovačka 13, 10430 Samobor</item>
      <item>Ivan Krpan</item>
    </izvorni_sadrzaj>
    <derivirana_varijabla naziv="DomainObject.Predmet.StrankaListFormatedWithAdress_1">
      <item>SAN-TEH d.o.o., VUKOVARSKA 86, 51000 Rijeka zastupanog po punomoćniku KORALJKA VIČEVIĆ; Odvj. JOLANDA VELNIĆ</item>
      <item>ZDENKA ŠTERN</item>
      <item>DARIO VIDOVIĆ, Prva Gupčeva 30, 10360 Sesvete</item>
      <item>M. VUKOJEVIĆ</item>
      <item>Davor Polutnik, Slavka Nikolića 38/C, 51500 Krk</item>
      <item>JOSIP BOSILJ, Žekljeznička 27, Krušljevec</item>
      <item>ANĐA PERVAN, Hercegovačka 13, 10430 Samobor</item>
      <item>Ivan Krpan</item>
    </derivirana_varijabla>
  </DomainObject.Predmet.StrankaListFormatedWithAdress>
  <DomainObject.Predmet.StrankaListFormatedWithAdressOIB>
    <izvorni_sadrzaj>
      <item>SAN-TEH d.o.o., OIB 25432716715, VUKOVARSKA 86, 51000 Rijeka zastupanog po punomoćniku KORALJKA VIČEVIĆ; Odvj. JOLANDA VELNIĆ</item>
      <item>ZDENKA ŠTERN, OIB 32826205231</item>
      <item>DARIO VIDOVIĆ, Prva Gupčeva 30, 10360 Sesvete</item>
      <item>M. VUKOJEVIĆ</item>
      <item>Davor Polutnik, OIB 22885819016, Slavka Nikolića 38/C, 51500 Krk</item>
      <item>JOSIP BOSILJ, OIB 48477402515, Žekljeznička 27, Krušljevec</item>
      <item>ANĐA PERVAN, OIB 77765766721, Hercegovačka 13, 10430 Samobor</item>
      <item>Ivan Krpan, OIB 59546403535</item>
    </izvorni_sadrzaj>
    <derivirana_varijabla naziv="DomainObject.Predmet.StrankaListFormatedWithAdressOIB_1">
      <item>SAN-TEH d.o.o., OIB 25432716715, VUKOVARSKA 86, 51000 Rijeka zastupanog po punomoćniku KORALJKA VIČEVIĆ; Odvj. JOLANDA VELNIĆ</item>
      <item>ZDENKA ŠTERN, OIB 32826205231</item>
      <item>DARIO VIDOVIĆ, Prva Gupčeva 30, 10360 Sesvete</item>
      <item>M. VUKOJEVIĆ</item>
      <item>Davor Polutnik, OIB 22885819016, Slavka Nikolića 38/C, 51500 Krk</item>
      <item>JOSIP BOSILJ, OIB 48477402515, Žekljeznička 27, Krušljevec</item>
      <item>ANĐA PERVAN, OIB 77765766721, Hercegovačka 13, 10430 Samobor</item>
      <item>Ivan Krpan, OIB 59546403535</item>
    </derivirana_varijabla>
  </DomainObject.Predmet.StrankaListFormatedWithAdressOIB>
  <DomainObject.Predmet.StrankaListNazivFormated>
    <izvorni_sadrzaj>
      <item>SAN-TEH d.o.o.</item>
      <item>ZDENKA ŠTERN</item>
      <item>DARIO VIDOVIĆ</item>
      <item>M. VUKOJEVIĆ</item>
      <item>Davor Polutnik</item>
      <item>JOSIP BOSILJ</item>
      <item>ANĐA PERVAN</item>
      <item>Ivan Krpan</item>
    </izvorni_sadrzaj>
    <derivirana_varijabla naziv="DomainObject.Predmet.StrankaListNazivFormated_1">
      <item>SAN-TEH d.o.o.</item>
      <item>ZDENKA ŠTERN</item>
      <item>DARIO VIDOVIĆ</item>
      <item>M. VUKOJEVIĆ</item>
      <item>Davor Polutnik</item>
      <item>JOSIP BOSILJ</item>
      <item>ANĐA PERVAN</item>
      <item>Ivan Krpan</item>
    </derivirana_varijabla>
  </DomainObject.Predmet.StrankaListNazivFormated>
  <DomainObject.Predmet.StrankaListNazivFormatedOIB>
    <izvorni_sadrzaj>
      <item>SAN-TEH d.o.o., OIB 25432716715</item>
      <item>ZDENKA ŠTERN, OIB 32826205231</item>
      <item>DARIO VIDOVIĆ</item>
      <item>M. VUKOJEVIĆ</item>
      <item>Davor Polutnik, OIB 22885819016</item>
      <item>JOSIP BOSILJ, OIB 48477402515</item>
      <item>ANĐA PERVAN, OIB 77765766721</item>
      <item>Ivan Krpan, OIB 59546403535</item>
    </izvorni_sadrzaj>
    <derivirana_varijabla naziv="DomainObject.Predmet.StrankaListNazivFormatedOIB_1">
      <item>SAN-TEH d.o.o., OIB 25432716715</item>
      <item>ZDENKA ŠTERN, OIB 32826205231</item>
      <item>DARIO VIDOVIĆ</item>
      <item>M. VUKOJEVIĆ</item>
      <item>Davor Polutnik, OIB 22885819016</item>
      <item>JOSIP BOSILJ, OIB 48477402515</item>
      <item>ANĐA PERVAN, OIB 77765766721</item>
      <item>Ivan Krpan, OIB 59546403535</item>
    </derivirana_varijabla>
  </DomainObject.Predmet.StrankaListNazivFormatedOIB>
  <DomainObject.Predmet.ProtuStrankaListFormated>
    <izvorni_sadrzaj>
      <item>ALFA-ADRIA d.o.o.</item>
    </izvorni_sadrzaj>
    <derivirana_varijabla naziv="DomainObject.Predmet.ProtuStrankaListFormated_1">
      <item>ALFA-ADRIA d.o.o.</item>
    </derivirana_varijabla>
  </DomainObject.Predmet.ProtuStrankaListFormated>
  <DomainObject.Predmet.ProtuStrankaListFormatedOIB>
    <izvorni_sadrzaj>
      <item>ALFA-ADRIA d.o.o., OIB 64480033592</item>
    </izvorni_sadrzaj>
    <derivirana_varijabla naziv="DomainObject.Predmet.ProtuStrankaListFormatedOIB_1">
      <item>ALFA-ADRIA d.o.o., OIB 64480033592</item>
    </derivirana_varijabla>
  </DomainObject.Predmet.ProtuStrankaListFormatedOIB>
  <DomainObject.Predmet.ProtuStrankaListFormatedWithAdress>
    <izvorni_sadrzaj>
      <item>ALFA-ADRIA d.o.o., Pavla Hatza 3, 10000 Zagreb</item>
    </izvorni_sadrzaj>
    <derivirana_varijabla naziv="DomainObject.Predmet.ProtuStrankaListFormatedWithAdress_1">
      <item>ALFA-ADRIA d.o.o., Pavla Hatza 3, 10000 Zagreb</item>
    </derivirana_varijabla>
  </DomainObject.Predmet.ProtuStrankaListFormatedWithAdress>
  <DomainObject.Predmet.ProtuStrankaListFormatedWithAdressOIB>
    <izvorni_sadrzaj>
      <item>ALFA-ADRIA d.o.o., OIB 64480033592, Pavla Hatza 3, 10000 Zagreb</item>
    </izvorni_sadrzaj>
    <derivirana_varijabla naziv="DomainObject.Predmet.ProtuStrankaListFormatedWithAdressOIB_1">
      <item>ALFA-ADRIA d.o.o., OIB 64480033592, Pavla Hatza 3, 10000 Zagreb</item>
    </derivirana_varijabla>
  </DomainObject.Predmet.ProtuStrankaListFormatedWithAdressOIB>
  <DomainObject.Predmet.ProtuStrankaListNazivFormated>
    <izvorni_sadrzaj>
      <item>ALFA-ADRIA d.o.o.</item>
    </izvorni_sadrzaj>
    <derivirana_varijabla naziv="DomainObject.Predmet.ProtuStrankaListNazivFormated_1">
      <item>ALFA-ADRIA d.o.o.</item>
    </derivirana_varijabla>
  </DomainObject.Predmet.ProtuStrankaListNazivFormated>
  <DomainObject.Predmet.ProtuStrankaListNazivFormatedOIB>
    <izvorni_sadrzaj>
      <item>ALFA-ADRIA d.o.o., OIB 64480033592</item>
    </izvorni_sadrzaj>
    <derivirana_varijabla naziv="DomainObject.Predmet.ProtuStrankaListNazivFormatedOIB_1">
      <item>ALFA-ADRIA d.o.o., OIB 64480033592</item>
    </derivirana_varijabla>
  </DomainObject.Predmet.ProtuStrankaListNazivFormatedOIB>
  <DomainObject.Predmet.OstaliListFormated>
    <izvorni_sadrzaj>
      <item>KORALJKA VIČEVIĆ punomoćnik sudionika u postupku SAN-TEH d.o.o.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RUŽA ŽAMARIJA</item>
      <item>JAVNOST</item>
      <item>JOSIP BOSILJ</item>
      <item>ANĐA PERVAN</item>
      <item>Vesna Terhaj</item>
      <item>Odvj. JOLANDA VELNIĆ punomoćnik sudionika u postupku SAN-TEH d.o.o.</item>
      <item>KRISTINA RAKUŠA</item>
    </izvorni_sadrzaj>
    <derivirana_varijabla naziv="DomainObject.Predmet.OstaliListFormated_1">
      <item>KORALJKA VIČEVIĆ punomoćnik sudionika u postupku SAN-TEH d.o.o.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RUŽA ŽAMARIJA</item>
      <item>JAVNOST</item>
      <item>JOSIP BOSILJ</item>
      <item>ANĐA PERVAN</item>
      <item>Vesna Terhaj</item>
      <item>Odvj. JOLANDA VELNIĆ punomoćnik sudionika u postupku SAN-TEH d.o.o.</item>
      <item>KRISTINA RAKUŠA</item>
    </derivirana_varijabla>
  </DomainObject.Predmet.OstaliListFormated>
  <DomainObject.Predmet.OstaliListFormatedOIB>
    <izvorni_sadrzaj>
      <item>KORALJKA VIČEVIĆ punomoćnik sudionika u postupku SAN-TEH d.o.o.</item>
      <item>RAIFFEISENBANK AUSTRIA d.d., OIB 53056966535</item>
      <item>MINISTARSTVO FINANCIJA RH, POREZNA UPRAVA,PODRUČNI URED ZAGREB,ISPOSTAVA ZAGREB</item>
      <item>ZOU DRAŽEN CRNKOVIĆ &amp; ALEN PERUŠIĆ</item>
      <item>ALFA-ADRIA ALIPLAS d.o.o., OIB 80762173536</item>
      <item>ANDRIJA MARMILIĆ</item>
      <item>ŽUPANIJSKO DRŽAVNO ODVJETNIŠTVO U ZAGREGU</item>
      <item>odvj. ŽARKO ADAMEK</item>
      <item>Nebojša Antolić, OIB 94511496457</item>
      <item>DUŠAN TRIFUNOVIĆ</item>
      <item>MINISTARSTVO FINANCIJA RH, POREZNA UPRAVA, ISPOSTAVA RIJEKA</item>
      <item>Jolanda Velnić, OIB 58595802301</item>
      <item>RUŽA ŽAMARIJA</item>
      <item>JAVNOST</item>
      <item>JOSIP BOSILJ</item>
      <item>ANĐA PERVAN</item>
      <item>Vesna Terhaj</item>
      <item>Odvj. JOLANDA VELNIĆ punomoćnik sudionika u postupku SAN-TEH d.o.o.</item>
      <item>KRISTINA RAKUŠA</item>
    </izvorni_sadrzaj>
    <derivirana_varijabla naziv="DomainObject.Predmet.OstaliListFormatedOIB_1">
      <item>KORALJKA VIČEVIĆ punomoćnik sudionika u postupku SAN-TEH d.o.o.</item>
      <item>RAIFFEISENBANK AUSTRIA d.d., OIB 53056966535</item>
      <item>MINISTARSTVO FINANCIJA RH, POREZNA UPRAVA,PODRUČNI URED ZAGREB,ISPOSTAVA ZAGREB</item>
      <item>ZOU DRAŽEN CRNKOVIĆ &amp; ALEN PERUŠIĆ</item>
      <item>ALFA-ADRIA ALIPLAS d.o.o., OIB 80762173536</item>
      <item>ANDRIJA MARMILIĆ</item>
      <item>ŽUPANIJSKO DRŽAVNO ODVJETNIŠTVO U ZAGREGU</item>
      <item>odvj. ŽARKO ADAMEK</item>
      <item>Nebojša Antolić, OIB 94511496457</item>
      <item>DUŠAN TRIFUNOVIĆ</item>
      <item>MINISTARSTVO FINANCIJA RH, POREZNA UPRAVA, ISPOSTAVA RIJEKA</item>
      <item>Jolanda Velnić, OIB 58595802301</item>
      <item>RUŽA ŽAMARIJA</item>
      <item>JAVNOST</item>
      <item>JOSIP BOSILJ</item>
      <item>ANĐA PERVAN</item>
      <item>Vesna Terhaj</item>
      <item>Odvj. JOLANDA VELNIĆ punomoćnik sudionika u postupku SAN-TEH d.o.o.</item>
      <item>KRISTINA RAKUŠA</item>
    </derivirana_varijabla>
  </DomainObject.Predmet.OstaliListFormatedOIB>
  <DomainObject.Predmet.OstaliListFormatedWithAdress>
    <izvorni_sadrzaj>
      <item>KORALJKA VIČEVIĆ, TRINAJSTIĆI 112 A, 51215 Kastav punomoćnik sudionika u postupku SAN-TEH d.o.o.</item>
      <item>RAIFFEISENBANK AUSTRIA d.d., Petrinjska 59, 10000 Zagreb</item>
      <item>MINISTARSTVO FINANCIJA RH, POREZNA UPRAVA,PODRUČNI URED ZAGREB,ISPOSTAVA ZAGREB, Av. Dubrovnik 32, 10000 Zagreb</item>
      <item>ZOU DRAŽEN CRNKOVIĆ &amp; ALEN PERUŠIĆ, Vlaška 77, 10000 Zagreb</item>
      <item>ALFA-ADRIA ALIPLAS d.o.o., Bisačka 14, 10000 Zagreb</item>
      <item>ANDRIJA MARMILIĆ, I. G. Kovačića 43, 44320 Kutina</item>
      <item>ŽUPANIJSKO DRŽAVNO ODVJETNIŠTVO U ZAGREGU, Savska c. 41, 10000 Zagreb</item>
      <item>odvj. ŽARKO ADAMEK, Gajeva 4/a, 10430 Samobor</item>
      <item>Nebojša Antolić, Ulica Pavla Hatza 3, 10000 Zagreb</item>
      <item>DUŠAN TRIFUNOVIĆ, Trg sv. Barbare 2, 51000 Rijeka</item>
      <item>MINISTARSTVO FINANCIJA RH, POREZNA UPRAVA, ISPOSTAVA RIJEKA, 51000 Rijeka</item>
      <item>Jolanda Velnić, Adamićeva 7, 51000 Rijeka</item>
      <item>RUŽA ŽAMARIJA, A. G. Matoša 34, Orahovica</item>
      <item>JAVNOST</item>
      <item>JOSIP BOSILJ, Željeznička 27, Krušljevec</item>
      <item>ANĐA PERVAN, Hercegovačka 13, 10430 Samobor</item>
      <item>Vesna Terhaj</item>
      <item>Odvj. JOLANDA VELNIĆ, Sokol Kula 4/I, 51000 Rijeka punomoćnik sudionika u postupku SAN-TEH d.o.o.</item>
      <item>KRISTINA RAKUŠA, Draškovićeva 72, 10000 Zagreb</item>
    </izvorni_sadrzaj>
    <derivirana_varijabla naziv="DomainObject.Predmet.OstaliListFormatedWithAdress_1">
      <item>KORALJKA VIČEVIĆ, TRINAJSTIĆI 112 A, 51215 Kastav punomoćnik sudionika u postupku SAN-TEH d.o.o.</item>
      <item>RAIFFEISENBANK AUSTRIA d.d., Petrinjska 59, 10000 Zagreb</item>
      <item>MINISTARSTVO FINANCIJA RH, POREZNA UPRAVA,PODRUČNI URED ZAGREB,ISPOSTAVA ZAGREB, Av. Dubrovnik 32, 10000 Zagreb</item>
      <item>ZOU DRAŽEN CRNKOVIĆ &amp; ALEN PERUŠIĆ, Vlaška 77, 10000 Zagreb</item>
      <item>ALFA-ADRIA ALIPLAS d.o.o., Bisačka 14, 10000 Zagreb</item>
      <item>ANDRIJA MARMILIĆ, I. G. Kovačića 43, 44320 Kutina</item>
      <item>ŽUPANIJSKO DRŽAVNO ODVJETNIŠTVO U ZAGREGU, Savska c. 41, 10000 Zagreb</item>
      <item>odvj. ŽARKO ADAMEK, Gajeva 4/a, 10430 Samobor</item>
      <item>Nebojša Antolić, Ulica Pavla Hatza 3, 10000 Zagreb</item>
      <item>DUŠAN TRIFUNOVIĆ, Trg sv. Barbare 2, 51000 Rijeka</item>
      <item>MINISTARSTVO FINANCIJA RH, POREZNA UPRAVA, ISPOSTAVA RIJEKA, 51000 Rijeka</item>
      <item>Jolanda Velnić, Adamićeva 7, 51000 Rijeka</item>
      <item>RUŽA ŽAMARIJA, A. G. Matoša 34, Orahovica</item>
      <item>JAVNOST</item>
      <item>JOSIP BOSILJ, Željeznička 27, Krušljevec</item>
      <item>ANĐA PERVAN, Hercegovačka 13, 10430 Samobor</item>
      <item>Vesna Terhaj</item>
      <item>Odvj. JOLANDA VELNIĆ, Sokol Kula 4/I, 51000 Rijeka punomoćnik sudionika u postupku SAN-TEH d.o.o.</item>
      <item>KRISTINA RAKUŠA, Draškovićeva 72, 10000 Zagreb</item>
    </derivirana_varijabla>
  </DomainObject.Predmet.OstaliListFormatedWithAdress>
  <DomainObject.Predmet.OstaliListFormatedWithAdressOIB>
    <izvorni_sadrzaj>
      <item>KORALJKA VIČEVIĆ, TRINAJSTIĆI 112 A, 51215 Kastav punomoćnik sudionika u postupku SAN-TEH d.o.o.</item>
      <item>RAIFFEISENBANK AUSTRIA d.d., OIB 53056966535, Petrinjska 59, 10000 Zagreb</item>
      <item>MINISTARSTVO FINANCIJA RH, POREZNA UPRAVA,PODRUČNI URED ZAGREB,ISPOSTAVA ZAGREB, Av. Dubrovnik 32, 10000 Zagreb</item>
      <item>ZOU DRAŽEN CRNKOVIĆ &amp; ALEN PERUŠIĆ, Vlaška 77, 10000 Zagreb</item>
      <item>ALFA-ADRIA ALIPLAS d.o.o., OIB 80762173536, Bisačka 14, 10000 Zagreb</item>
      <item>ANDRIJA MARMILIĆ, I. G. Kovačića 43, 44320 Kutina</item>
      <item>ŽUPANIJSKO DRŽAVNO ODVJETNIŠTVO U ZAGREGU, Savska c. 41, 10000 Zagreb</item>
      <item>odvj. ŽARKO ADAMEK, Gajeva 4/a, 10430 Samobor</item>
      <item>Nebojša Antolić, OIB 94511496457, Ulica Pavla Hatza 3, 10000 Zagreb</item>
      <item>DUŠAN TRIFUNOVIĆ, Trg sv. Barbare 2, 51000 Rijeka</item>
      <item>MINISTARSTVO FINANCIJA RH, POREZNA UPRAVA, ISPOSTAVA RIJEKA, 51000 Rijeka</item>
      <item>Jolanda Velnić, OIB 58595802301, Adamićeva 7, 51000 Rijeka</item>
      <item>RUŽA ŽAMARIJA, A. G. Matoša 34, Orahovica</item>
      <item>JAVNOST</item>
      <item>JOSIP BOSILJ, Željeznička 27, Krušljevec</item>
      <item>ANĐA PERVAN, Hercegovačka 13, 10430 Samobor</item>
      <item>Vesna Terhaj</item>
      <item>Odvj. JOLANDA VELNIĆ, Sokol Kula 4/I, 51000 Rijeka punomoćnik sudionika u postupku SAN-TEH d.o.o.</item>
      <item>KRISTINA RAKUŠA, Draškovićeva 72, 10000 Zagreb</item>
    </izvorni_sadrzaj>
    <derivirana_varijabla naziv="DomainObject.Predmet.OstaliListFormatedWithAdressOIB_1">
      <item>KORALJKA VIČEVIĆ, TRINAJSTIĆI 112 A, 51215 Kastav punomoćnik sudionika u postupku SAN-TEH d.o.o.</item>
      <item>RAIFFEISENBANK AUSTRIA d.d., OIB 53056966535, Petrinjska 59, 10000 Zagreb</item>
      <item>MINISTARSTVO FINANCIJA RH, POREZNA UPRAVA,PODRUČNI URED ZAGREB,ISPOSTAVA ZAGREB, Av. Dubrovnik 32, 10000 Zagreb</item>
      <item>ZOU DRAŽEN CRNKOVIĆ &amp; ALEN PERUŠIĆ, Vlaška 77, 10000 Zagreb</item>
      <item>ALFA-ADRIA ALIPLAS d.o.o., OIB 80762173536, Bisačka 14, 10000 Zagreb</item>
      <item>ANDRIJA MARMILIĆ, I. G. Kovačića 43, 44320 Kutina</item>
      <item>ŽUPANIJSKO DRŽAVNO ODVJETNIŠTVO U ZAGREGU, Savska c. 41, 10000 Zagreb</item>
      <item>odvj. ŽARKO ADAMEK, Gajeva 4/a, 10430 Samobor</item>
      <item>Nebojša Antolić, OIB 94511496457, Ulica Pavla Hatza 3, 10000 Zagreb</item>
      <item>DUŠAN TRIFUNOVIĆ, Trg sv. Barbare 2, 51000 Rijeka</item>
      <item>MINISTARSTVO FINANCIJA RH, POREZNA UPRAVA, ISPOSTAVA RIJEKA, 51000 Rijeka</item>
      <item>Jolanda Velnić, OIB 58595802301, Adamićeva 7, 51000 Rijeka</item>
      <item>RUŽA ŽAMARIJA, A. G. Matoša 34, Orahovica</item>
      <item>JAVNOST</item>
      <item>JOSIP BOSILJ, Željeznička 27, Krušljevec</item>
      <item>ANĐA PERVAN, Hercegovačka 13, 10430 Samobor</item>
      <item>Vesna Terhaj</item>
      <item>Odvj. JOLANDA VELNIĆ, Sokol Kula 4/I, 51000 Rijeka punomoćnik sudionika u postupku SAN-TEH d.o.o.</item>
      <item>KRISTINA RAKUŠA, Draškovićeva 72, 10000 Zagreb</item>
    </derivirana_varijabla>
  </DomainObject.Predmet.OstaliListFormatedWithAdressOIB>
  <DomainObject.Predmet.OstaliListNazivFormated>
    <izvorni_sadrzaj>
      <item>KORALJKA VIČEVIĆ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RUŽA ŽAMARIJA</item>
      <item>JAVNOST</item>
      <item>JOSIP BOSILJ</item>
      <item>ANĐA PERVAN</item>
      <item>Vesna Terhaj</item>
      <item>Odvj. JOLANDA VELNIĆ</item>
      <item>KRISTINA RAKUŠA</item>
    </izvorni_sadrzaj>
    <derivirana_varijabla naziv="DomainObject.Predmet.OstaliListNazivFormated_1">
      <item>KORALJKA VIČEVIĆ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RUŽA ŽAMARIJA</item>
      <item>JAVNOST</item>
      <item>JOSIP BOSILJ</item>
      <item>ANĐA PERVAN</item>
      <item>Vesna Terhaj</item>
      <item>Odvj. JOLANDA VELNIĆ</item>
      <item>KRISTINA RAKUŠA</item>
    </derivirana_varijabla>
  </DomainObject.Predmet.OstaliListNazivFormated>
  <DomainObject.Predmet.OstaliListNazivFormatedOIB>
    <izvorni_sadrzaj>
      <item>KORALJKA VIČEVIĆ</item>
      <item>RAIFFEISENBANK AUSTRIA d.d., OIB 53056966535</item>
      <item>MINISTARSTVO FINANCIJA RH, POREZNA UPRAVA,PODRUČNI URED ZAGREB,ISPOSTAVA ZAGREB</item>
      <item>ZOU DRAŽEN CRNKOVIĆ &amp; ALEN PERUŠIĆ</item>
      <item>ALFA-ADRIA ALIPLAS d.o.o., OIB 80762173536</item>
      <item>ANDRIJA MARMILIĆ</item>
      <item>ŽUPANIJSKO DRŽAVNO ODVJETNIŠTVO U ZAGREGU</item>
      <item>odvj. ŽARKO ADAMEK</item>
      <item>Nebojša Antolić, OIB 94511496457</item>
      <item>DUŠAN TRIFUNOVIĆ</item>
      <item>MINISTARSTVO FINANCIJA RH, POREZNA UPRAVA, ISPOSTAVA RIJEKA</item>
      <item>Jolanda Velnić, OIB 58595802301</item>
      <item>RUŽA ŽAMARIJA</item>
      <item>JAVNOST</item>
      <item>JOSIP BOSILJ</item>
      <item>ANĐA PERVAN</item>
      <item>Vesna Terhaj</item>
      <item>Odvj. JOLANDA VELNIĆ</item>
      <item>KRISTINA RAKUŠA</item>
    </izvorni_sadrzaj>
    <derivirana_varijabla naziv="DomainObject.Predmet.OstaliListNazivFormatedOIB_1">
      <item>KORALJKA VIČEVIĆ</item>
      <item>RAIFFEISENBANK AUSTRIA d.d., OIB 53056966535</item>
      <item>MINISTARSTVO FINANCIJA RH, POREZNA UPRAVA,PODRUČNI URED ZAGREB,ISPOSTAVA ZAGREB</item>
      <item>ZOU DRAŽEN CRNKOVIĆ &amp; ALEN PERUŠIĆ</item>
      <item>ALFA-ADRIA ALIPLAS d.o.o., OIB 80762173536</item>
      <item>ANDRIJA MARMILIĆ</item>
      <item>ŽUPANIJSKO DRŽAVNO ODVJETNIŠTVO U ZAGREGU</item>
      <item>odvj. ŽARKO ADAMEK</item>
      <item>Nebojša Antolić, OIB 94511496457</item>
      <item>DUŠAN TRIFUNOVIĆ</item>
      <item>MINISTARSTVO FINANCIJA RH, POREZNA UPRAVA, ISPOSTAVA RIJEKA</item>
      <item>Jolanda Velnić, OIB 58595802301</item>
      <item>RUŽA ŽAMARIJA</item>
      <item>JAVNOST</item>
      <item>JOSIP BOSILJ</item>
      <item>ANĐA PERVAN</item>
      <item>Vesna Terhaj</item>
      <item>Odvj. JOLANDA VELNIĆ</item>
      <item>KRISTINA RAKUŠA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St-4/2010-453</izvorni_sadrzaj>
    <derivirana_varijabla naziv="DomainObject.PoslovniBrojDokumenta_1">St-4/2010-453</derivirana_varijabla>
  </DomainObject.PoslovniBrojDokumenta>
  <DomainObject.Predmet.StrankaIDrugi>
    <izvorni_sadrzaj>SAN-TEH d.o.o. i dr.</izvorni_sadrzaj>
    <derivirana_varijabla naziv="DomainObject.Predmet.StrankaIDrugi_1">SAN-TEH d.o.o. i dr.</derivirana_varijabla>
  </DomainObject.Predmet.StrankaIDrugi>
  <DomainObject.Predmet.ProtustrankaIDrugi>
    <izvorni_sadrzaj>ALFA-ADRIA d.o.o.</izvorni_sadrzaj>
    <derivirana_varijabla naziv="DomainObject.Predmet.ProtustrankaIDrugi_1">ALFA-ADRIA d.o.o.</derivirana_varijabla>
  </DomainObject.Predmet.ProtustrankaIDrugi>
  <DomainObject.Predmet.StrankaIDrugiAdressOIB>
    <izvorni_sadrzaj>SAN-TEH d.o.o., OIB 25432716715, VUKOVARSKA 86, 51000 Rijeka i dr.</izvorni_sadrzaj>
    <derivirana_varijabla naziv="DomainObject.Predmet.StrankaIDrugiAdressOIB_1">SAN-TEH d.o.o., OIB 25432716715, VUKOVARSKA 86, 51000 Rijeka i dr.</derivirana_varijabla>
  </DomainObject.Predmet.StrankaIDrugiAdressOIB>
  <DomainObject.Predmet.ProtustrankaIDrugiAdressOIB>
    <izvorni_sadrzaj>ALFA-ADRIA d.o.o., OIB 64480033592, Pavla Hatza 3, 10000 Zagreb</izvorni_sadrzaj>
    <derivirana_varijabla naziv="DomainObject.Predmet.ProtustrankaIDrugiAdressOIB_1">ALFA-ADRIA d.o.o., OIB 64480033592,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20. listopada 2016.</izvorni_sadrzaj>
    <derivirana_varijabla naziv="DomainObject.Predmet.OdlukaRjesenje.DatumPravomocnosti_1">20. listopada 2016.</derivirana_varijabla>
  </DomainObject.Predmet.OdlukaRjesenje.DatumPravomocnosti>
  <DomainObject.Predmet.OdlukaRjesenje.Oznaka>
    <izvorni_sadrzaj>St-4/2010-428</izvorni_sadrzaj>
    <derivirana_varijabla naziv="DomainObject.Predmet.OdlukaRjesenje.Oznaka_1">St-4/2010-428</derivirana_varijabla>
  </DomainObject.Predmet.OdlukaRjesenje.Oznaka>
  <DomainObject.Predmet.SudioniciListNaziv>
    <izvorni_sadrzaj>
      <item>KORALJKA VIČEVIĆ</item>
      <item>SAN-TEH d.o.o.</item>
      <item>ALFA-ADRIA d.o.o.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ZDENKA ŠTERN</item>
      <item>DARIO VIDOVIĆ</item>
      <item>RUŽA ŽAMARIJA</item>
      <item>JAVNOST</item>
      <item>M. VUKOJEVIĆ</item>
      <item>Davor Polutnik</item>
      <item>JOSIP BOSILJ</item>
      <item>JOSIP BOSILJ</item>
      <item>ANĐA PERVAN</item>
      <item>ANĐA PERVAN</item>
      <item>Vesna Terhaj</item>
      <item>Ivan Krpan</item>
      <item>Odvj. JOLANDA VELNIĆ</item>
      <item>KRISTINA RAKUŠA</item>
    </izvorni_sadrzaj>
    <derivirana_varijabla naziv="DomainObject.Predmet.SudioniciListNaziv_1">
      <item>KORALJKA VIČEVIĆ</item>
      <item>SAN-TEH d.o.o.</item>
      <item>ALFA-ADRIA d.o.o.</item>
      <item>RAIFFEISENBANK AUSTRIA d.d.</item>
      <item>MINISTARSTVO FINANCIJA RH, POREZNA UPRAVA,PODRUČNI URED ZAGREB,ISPOSTAVA ZAGREB</item>
      <item>ZOU DRAŽEN CRNKOVIĆ &amp; ALEN PERUŠIĆ</item>
      <item>ALFA-ADRIA ALIPLAS d.o.o.</item>
      <item>ANDRIJA MARMILIĆ</item>
      <item>ŽUPANIJSKO DRŽAVNO ODVJETNIŠTVO U ZAGREGU</item>
      <item>odvj. ŽARKO ADAMEK</item>
      <item>Nebojša Antolić</item>
      <item>DUŠAN TRIFUNOVIĆ</item>
      <item>MINISTARSTVO FINANCIJA RH, POREZNA UPRAVA, ISPOSTAVA RIJEKA</item>
      <item>Jolanda Velnić</item>
      <item>ZDENKA ŠTERN</item>
      <item>DARIO VIDOVIĆ</item>
      <item>RUŽA ŽAMARIJA</item>
      <item>JAVNOST</item>
      <item>M. VUKOJEVIĆ</item>
      <item>Davor Polutnik</item>
      <item>JOSIP BOSILJ</item>
      <item>JOSIP BOSILJ</item>
      <item>ANĐA PERVAN</item>
      <item>ANĐA PERVAN</item>
      <item>Vesna Terhaj</item>
      <item>Ivan Krpan</item>
      <item>Odvj. JOLANDA VELNIĆ</item>
      <item>KRISTINA RAKUŠA</item>
    </derivirana_varijabla>
  </DomainObject.Predmet.SudioniciListNaziv>
  <DomainObject.Predmet.SudioniciListAdressOIB>
    <izvorni_sadrzaj>
      <item>KORALJKA VIČEVIĆ, TRINAJSTIĆI 112 A,51215 Kastav</item>
      <item>SAN-TEH d.o.o., OIB 25432716715, VUKOVARSKA 86,51000 Rijeka</item>
      <item>ALFA-ADRIA d.o.o., OIB 64480033592, Pavla Hatza 3,10000 Zagreb</item>
      <item>RAIFFEISENBANK AUSTRIA d.d., OIB 53056966535, Petrinjska 59,10000 Zagreb</item>
      <item>MINISTARSTVO FINANCIJA RH, POREZNA UPRAVA,PODRUČNI URED ZAGREB,ISPOSTAVA ZAGREB, Av. Dubrovnik 32,10000 Zagreb</item>
      <item>ZOU DRAŽEN CRNKOVIĆ &amp; ALEN PERUŠIĆ, Vlaška 77,10000 Zagreb</item>
      <item>ALFA-ADRIA ALIPLAS d.o.o., OIB 80762173536, Bisačka 14,10000 Zagreb</item>
      <item>ANDRIJA MARMILIĆ, I. G. Kovačića 43,44320 Kutina</item>
      <item>ŽUPANIJSKO DRŽAVNO ODVJETNIŠTVO U ZAGREGU, Savska c. 41,10000 Zagreb</item>
      <item>odvj. ŽARKO ADAMEK, Gajeva 4/a,10430 Samobor</item>
      <item>Nebojša Antolić, OIB 94511496457, Ulica Pavla Hatza 3,10000 Zagreb</item>
      <item>DUŠAN TRIFUNOVIĆ, Trg sv. Barbare 2,51000 Rijeka</item>
      <item>MINISTARSTVO FINANCIJA RH, POREZNA UPRAVA, ISPOSTAVA RIJEKA, 51000 Rijeka</item>
      <item>Jolanda Velnić, OIB 58595802301, Adamićeva 7,51000 Rijeka</item>
      <item>ZDENKA ŠTERN, OIB 32826205231</item>
      <item>DARIO VIDOVIĆ, Prva Gupčeva 30,10360 Sesvete</item>
      <item>RUŽA ŽAMARIJA, A. G. Matoša 34,Orahovica</item>
      <item>JAVNOST</item>
      <item>M. VUKOJEVIĆ</item>
      <item>Davor Polutnik, OIB 22885819016, Slavka Nikolića 38/C,51500 Krk</item>
      <item>JOSIP BOSILJ, Željeznička 27,Krušljevec</item>
      <item>JOSIP BOSILJ, OIB 48477402515, Žekljeznička 27,Krušljevec</item>
      <item>ANĐA PERVAN, Hercegovačka 13,10430 Samobor</item>
      <item>ANĐA PERVAN, OIB 77765766721, Hercegovačka 13,10430 Samobor</item>
      <item>Vesna Terhaj</item>
      <item>Ivan Krpan, OIB 59546403535</item>
      <item>Odvj. JOLANDA VELNIĆ, Sokol Kula 4/I,51000 Rijeka</item>
      <item>KRISTINA RAKUŠA, Draškovićeva 72,10000 Zagreb</item>
    </izvorni_sadrzaj>
    <derivirana_varijabla naziv="DomainObject.Predmet.SudioniciListAdressOIB_1">
      <item>KORALJKA VIČEVIĆ, TRINAJSTIĆI 112 A,51215 Kastav</item>
      <item>SAN-TEH d.o.o., OIB 25432716715, VUKOVARSKA 86,51000 Rijeka</item>
      <item>ALFA-ADRIA d.o.o., OIB 64480033592, Pavla Hatza 3,10000 Zagreb</item>
      <item>RAIFFEISENBANK AUSTRIA d.d., OIB 53056966535, Petrinjska 59,10000 Zagreb</item>
      <item>MINISTARSTVO FINANCIJA RH, POREZNA UPRAVA,PODRUČNI URED ZAGREB,ISPOSTAVA ZAGREB, Av. Dubrovnik 32,10000 Zagreb</item>
      <item>ZOU DRAŽEN CRNKOVIĆ &amp; ALEN PERUŠIĆ, Vlaška 77,10000 Zagreb</item>
      <item>ALFA-ADRIA ALIPLAS d.o.o., OIB 80762173536, Bisačka 14,10000 Zagreb</item>
      <item>ANDRIJA MARMILIĆ, I. G. Kovačića 43,44320 Kutina</item>
      <item>ŽUPANIJSKO DRŽAVNO ODVJETNIŠTVO U ZAGREGU, Savska c. 41,10000 Zagreb</item>
      <item>odvj. ŽARKO ADAMEK, Gajeva 4/a,10430 Samobor</item>
      <item>Nebojša Antolić, OIB 94511496457, Ulica Pavla Hatza 3,10000 Zagreb</item>
      <item>DUŠAN TRIFUNOVIĆ, Trg sv. Barbare 2,51000 Rijeka</item>
      <item>MINISTARSTVO FINANCIJA RH, POREZNA UPRAVA, ISPOSTAVA RIJEKA, 51000 Rijeka</item>
      <item>Jolanda Velnić, OIB 58595802301, Adamićeva 7,51000 Rijeka</item>
      <item>ZDENKA ŠTERN, OIB 32826205231</item>
      <item>DARIO VIDOVIĆ, Prva Gupčeva 30,10360 Sesvete</item>
      <item>RUŽA ŽAMARIJA, A. G. Matoša 34,Orahovica</item>
      <item>JAVNOST</item>
      <item>M. VUKOJEVIĆ</item>
      <item>Davor Polutnik, OIB 22885819016, Slavka Nikolića 38/C,51500 Krk</item>
      <item>JOSIP BOSILJ, Željeznička 27,Krušljevec</item>
      <item>JOSIP BOSILJ, OIB 48477402515, Žekljeznička 27,Krušljevec</item>
      <item>ANĐA PERVAN, Hercegovačka 13,10430 Samobor</item>
      <item>ANĐA PERVAN, OIB 77765766721, Hercegovačka 13,10430 Samobor</item>
      <item>Vesna Terhaj</item>
      <item>Ivan Krpan, OIB 59546403535</item>
      <item>Odvj. JOLANDA VELNIĆ, Sokol Kula 4/I,51000 Rijeka</item>
      <item>KRISTINA RAKUŠA,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25432716715</item>
      <item>, OIB 64480033592</item>
      <item>, OIB 53056966535</item>
      <item>, OIB null</item>
      <item>, OIB null</item>
      <item>, OIB 80762173536</item>
      <item>, OIB null</item>
      <item>, OIB null</item>
      <item>, OIB null</item>
      <item>, OIB 94511496457</item>
      <item>, OIB null</item>
      <item>, OIB null</item>
      <item>, OIB 58595802301</item>
      <item>, OIB 32826205231</item>
      <item>, OIB null</item>
      <item>, OIB null</item>
      <item>, OIB null</item>
      <item>, OIB null</item>
      <item>, OIB 22885819016</item>
      <item>, OIB null</item>
      <item>, OIB 48477402515</item>
      <item>, OIB null</item>
      <item>, OIB 77765766721</item>
      <item>, OIB null</item>
      <item>, OIB 59546403535</item>
      <item>, OIB null</item>
      <item>, OIB null</item>
    </izvorni_sadrzaj>
    <derivirana_varijabla naziv="DomainObject.Predmet.SudioniciListNazivOIB_1">
      <item>, OIB null</item>
      <item>, OIB 25432716715</item>
      <item>, OIB 64480033592</item>
      <item>, OIB 53056966535</item>
      <item>, OIB null</item>
      <item>, OIB null</item>
      <item>, OIB 80762173536</item>
      <item>, OIB null</item>
      <item>, OIB null</item>
      <item>, OIB null</item>
      <item>, OIB 94511496457</item>
      <item>, OIB null</item>
      <item>, OIB null</item>
      <item>, OIB 58595802301</item>
      <item>, OIB 32826205231</item>
      <item>, OIB null</item>
      <item>, OIB null</item>
      <item>, OIB null</item>
      <item>, OIB null</item>
      <item>, OIB 22885819016</item>
      <item>, OIB null</item>
      <item>, OIB 48477402515</item>
      <item>, OIB null</item>
      <item>, OIB 77765766721</item>
      <item>, OIB null</item>
      <item>, OIB 59546403535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768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2017-07-27T12:42:00Z</dcterms:created>
  <dc:creator>butiganl</dc:creator>
  <cp:lastModifiedBy>Valentina Kranjčić</cp:lastModifiedBy>
  <cp:lastPrinted>2017-07-27T12:48:00Z</cp:lastPrinted>
  <dcterms:modified xmlns:xsi="http://www.w3.org/2001/XMLSchema-instance" xsi:type="dcterms:W3CDTF">2017-07-27T12:48:00Z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St-4/2010-453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