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80ac" w14:paraId="9ab80ac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740E90">
        <w:t>155</w:t>
      </w:r>
      <w:r w:rsidR="00BD3312">
        <w:t>/</w:t>
      </w:r>
      <w:r w:rsidR="002B57F2">
        <w:t>11</w:t>
      </w:r>
      <w:r w:rsidR="00BD3312">
        <w:t>-</w:t>
      </w:r>
      <w:r w:rsidR="00740E90">
        <w:t>151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>Trgovački sud u Zadru po sucu tog suda Ardeni Bajlo u stečajnom predmetu nad</w:t>
      </w:r>
      <w:r w:rsidR="00740E90">
        <w:t xml:space="preserve"> </w:t>
      </w:r>
      <w:r w:rsidR="00740E90" w:rsidRPr="000F32CD">
        <w:t>nad stečajnim dužnikom</w:t>
      </w:r>
      <w:r w:rsidR="00A019FD" w:rsidRPr="000C04BF">
        <w:t xml:space="preserve"> </w:t>
      </w:r>
      <w:r w:rsidR="00740E90">
        <w:t>Stečajna masa iza</w:t>
      </w:r>
      <w:r w:rsidR="00740E90" w:rsidRPr="000F32CD">
        <w:t xml:space="preserve"> </w:t>
      </w:r>
      <w:r w:rsidR="00740E90">
        <w:t>TERMAL</w:t>
      </w:r>
      <w:r w:rsidR="00740E90" w:rsidRPr="001A7D60">
        <w:t xml:space="preserve"> d.o.o. Zadar u stečaju, </w:t>
      </w:r>
      <w:r w:rsidR="00740E90">
        <w:t>Dalmatinskog sabora 3</w:t>
      </w:r>
      <w:r w:rsidR="00740E90" w:rsidRPr="001A7D60">
        <w:t>, Zadar, OIB:</w:t>
      </w:r>
      <w:r w:rsidR="00740E90">
        <w:t xml:space="preserve"> 02608924759</w:t>
      </w:r>
      <w:r w:rsidR="00A019FD">
        <w:t>,</w:t>
      </w:r>
      <w:r w:rsidR="00A019FD" w:rsidRPr="00FB0FAF">
        <w:t xml:space="preserve"> zastupanom po stečajno</w:t>
      </w:r>
      <w:r w:rsidR="00A019FD">
        <w:t>j</w:t>
      </w:r>
      <w:r w:rsidR="00A019FD" w:rsidRPr="00FB0FAF">
        <w:t xml:space="preserve"> upravitelj</w:t>
      </w:r>
      <w:r w:rsidR="00A019FD">
        <w:t>ici stečajne mase</w:t>
      </w:r>
      <w:r w:rsidR="00A019FD" w:rsidRPr="00FB0FAF">
        <w:t xml:space="preserve"> </w:t>
      </w:r>
      <w:r w:rsidR="002B57F2">
        <w:t>Ivanki Bosotini</w:t>
      </w:r>
      <w:r w:rsidR="00A019FD">
        <w:t>,</w:t>
      </w:r>
      <w:r w:rsidR="00A019FD" w:rsidRPr="00D2556F">
        <w:t xml:space="preserve"> </w:t>
      </w:r>
      <w:r w:rsidR="00A019FD">
        <w:t xml:space="preserve">dana </w:t>
      </w:r>
      <w:r w:rsidR="00740E90">
        <w:t>7. listopada</w:t>
      </w:r>
      <w:r w:rsidR="00A019FD">
        <w:t xml:space="preserve"> 2016.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A019FD" w:rsidP="00A019FD" w:rsidR="00A019FD" w:rsidRPr="00C71F83">
      <w:pPr>
        <w:pStyle w:val="Odlomakpopisa"/>
        <w:numPr>
          <w:ilvl w:val="0"/>
          <w:numId w:val="2"/>
        </w:numPr>
        <w:jc w:val="both"/>
      </w:pPr>
      <w:r>
        <w:t xml:space="preserve">Stečajnoj upraviteljici </w:t>
      </w:r>
      <w:r w:rsidR="00740E90">
        <w:t xml:space="preserve">stečajne mase iza TERMAL d.o.o. Zadar u stečaju, </w:t>
      </w:r>
      <w:r w:rsidR="002B57F2">
        <w:t>Ivanki Bosotina, Zadar,</w:t>
      </w:r>
      <w:r>
        <w:t xml:space="preserve"> </w:t>
      </w:r>
      <w:r w:rsidR="002B57F2" w:rsidRPr="0022320B">
        <w:t xml:space="preserve">Dalmatinskog </w:t>
      </w:r>
      <w:r w:rsidR="002B57F2">
        <w:t>sabora 3</w:t>
      </w:r>
      <w:r w:rsidRPr="008C19C7">
        <w:t xml:space="preserve">, </w:t>
      </w:r>
      <w:r>
        <w:t>OIB:</w:t>
      </w:r>
      <w:r w:rsidR="002B57F2" w:rsidRPr="002B57F2">
        <w:t xml:space="preserve"> </w:t>
      </w:r>
      <w:r w:rsidR="002B57F2" w:rsidRPr="0022320B">
        <w:t>81654623800</w:t>
      </w:r>
      <w:r>
        <w:t>,</w:t>
      </w:r>
      <w:r w:rsidRPr="00FC45F0">
        <w:t xml:space="preserve"> </w:t>
      </w:r>
      <w:r w:rsidRPr="000C04BF">
        <w:t xml:space="preserve">izriče se novčana kazna u iznosu od </w:t>
      </w:r>
      <w:r w:rsidR="00740E90">
        <w:t>2</w:t>
      </w:r>
      <w:r w:rsidRPr="0027030A">
        <w:t>.000,00 kuna (</w:t>
      </w:r>
      <w:r w:rsidR="00740E90">
        <w:t>dvije</w:t>
      </w:r>
      <w:r w:rsidRPr="0027030A">
        <w:t xml:space="preserve"> tisuća kuna).</w:t>
      </w:r>
      <w:r w:rsidRPr="00533943">
        <w:rPr>
          <w:b/>
        </w:rPr>
        <w:t xml:space="preserve"> </w:t>
      </w:r>
    </w:p>
    <w:p w:rsidRDefault="002E1968" w:rsidP="00A019FD" w:rsidR="002E1968" w:rsidRPr="000C04BF">
      <w:pPr>
        <w:jc w:val="both"/>
      </w:pPr>
    </w:p>
    <w:p w:rsidRDefault="000C04BF" w:rsidP="002E1968" w:rsidR="00D7365E" w:rsidRPr="00B951E5">
      <w:pPr>
        <w:numPr>
          <w:ilvl w:val="0"/>
          <w:numId w:val="2"/>
        </w:numPr>
        <w:jc w:val="both"/>
      </w:pPr>
      <w:r>
        <w:t>Stečajno</w:t>
      </w:r>
      <w:r w:rsidR="00A019FD">
        <w:t>j</w:t>
      </w:r>
      <w:r>
        <w:t xml:space="preserve"> upravitel</w:t>
      </w:r>
      <w:r w:rsidR="00A019FD">
        <w:t>jici</w:t>
      </w:r>
      <w:r w:rsidR="002E1968" w:rsidRPr="000C04BF">
        <w:t xml:space="preserve"> </w:t>
      </w:r>
      <w:r w:rsidR="002B57F2">
        <w:t xml:space="preserve">Ivanki Bosotina, Zadar, </w:t>
      </w:r>
      <w:r w:rsidR="002B57F2" w:rsidRPr="0022320B">
        <w:t xml:space="preserve">Dalmatinskog </w:t>
      </w:r>
      <w:r w:rsidR="002B57F2">
        <w:t>sabora 3</w:t>
      </w:r>
      <w:r w:rsidR="002B57F2" w:rsidRPr="008C19C7">
        <w:t xml:space="preserve">, </w:t>
      </w:r>
      <w:r w:rsidR="002B57F2">
        <w:t>OIB:</w:t>
      </w:r>
      <w:r w:rsidR="002B57F2" w:rsidRPr="002B57F2">
        <w:t xml:space="preserve"> </w:t>
      </w:r>
      <w:r w:rsidR="002B57F2" w:rsidRPr="0022320B">
        <w:t>81654623800</w:t>
      </w:r>
      <w:r w:rsidR="008E0DC4">
        <w:t xml:space="preserve">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 xml:space="preserve">00160, </w:t>
      </w:r>
      <w:r w:rsidR="00A019FD">
        <w:t xml:space="preserve">model HR 63 s </w:t>
      </w:r>
      <w:r w:rsidR="008E0DC4">
        <w:t>pozivom na broj</w:t>
      </w:r>
      <w:r w:rsidR="00321510">
        <w:t xml:space="preserve">: </w:t>
      </w:r>
      <w:r w:rsidR="009C0EEC">
        <w:t>60</w:t>
      </w:r>
      <w:r w:rsidR="00A019FD">
        <w:t>7</w:t>
      </w:r>
      <w:r w:rsidR="00740E90">
        <w:t>6</w:t>
      </w:r>
      <w:r w:rsidR="009C0EEC">
        <w:t>-23405-</w:t>
      </w:r>
      <w:r w:rsidR="00740E90">
        <w:t>155112</w:t>
      </w:r>
      <w:r w:rsidR="00D7365E" w:rsidRPr="00B951E5">
        <w:t xml:space="preserve">.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A019FD">
        <w:t>stečajna</w:t>
      </w:r>
      <w:r w:rsidR="008E0DC4">
        <w:t xml:space="preserve"> upravitelj</w:t>
      </w:r>
      <w:r w:rsidR="00A019FD">
        <w:t>ica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2E1968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</w:t>
      </w:r>
      <w:r w:rsidR="00A019FD">
        <w:t xml:space="preserve"> 1</w:t>
      </w:r>
      <w:r w:rsidRPr="000C04BF">
        <w:t xml:space="preserve"> St-</w:t>
      </w:r>
      <w:r w:rsidR="00740E90">
        <w:t>155/11-150</w:t>
      </w:r>
      <w:r w:rsidRPr="000C04BF">
        <w:t xml:space="preserve"> od dana </w:t>
      </w:r>
      <w:r w:rsidR="00740E90">
        <w:t>26. rujna</w:t>
      </w:r>
      <w:r w:rsidR="00A019FD">
        <w:t xml:space="preserve"> 2016. stečajnoj</w:t>
      </w:r>
      <w:r w:rsidRPr="000C04BF">
        <w:t xml:space="preserve"> </w:t>
      </w:r>
      <w:r w:rsidR="00A019FD">
        <w:t>upraviteljici</w:t>
      </w:r>
      <w:r w:rsidRPr="000C04BF">
        <w:t xml:space="preserve"> naloženo je da u roku od </w:t>
      </w:r>
      <w:r w:rsidR="008E0DC4">
        <w:t>8</w:t>
      </w:r>
      <w:r w:rsidRPr="000C04BF">
        <w:t xml:space="preserve"> dana </w:t>
      </w:r>
      <w:r w:rsidR="008E0DC4">
        <w:t>na propisanom obrascu</w:t>
      </w:r>
      <w:r w:rsidR="008E0DC4" w:rsidRPr="00ED7F6E">
        <w:t xml:space="preserve"> ovom sudu podnese pisano izviješće o </w:t>
      </w:r>
      <w:r w:rsidR="008E0DC4">
        <w:t xml:space="preserve">stanju stečajne mase </w:t>
      </w:r>
      <w:r w:rsidR="008E0DC4" w:rsidRPr="00ED7F6E">
        <w:t>stečajn</w:t>
      </w:r>
      <w:r w:rsidR="008E0DC4">
        <w:t>og</w:t>
      </w:r>
      <w:r w:rsidR="008E0DC4" w:rsidRPr="00ED7F6E">
        <w:t xml:space="preserve"> dužnik</w:t>
      </w:r>
      <w:r w:rsidR="008E0DC4">
        <w:t>a</w:t>
      </w:r>
      <w:r w:rsidR="008E0DC4" w:rsidRPr="00ED7F6E">
        <w:t xml:space="preserve"> </w:t>
      </w:r>
      <w:r w:rsidR="00740E90">
        <w:t>TERMAL d.o.o. Zadar u stečaju</w:t>
      </w:r>
      <w:r w:rsidR="008E0DC4" w:rsidRPr="00D60A67">
        <w:t xml:space="preserve">, </w:t>
      </w:r>
      <w:r w:rsidR="008E0DC4" w:rsidRPr="00ED7F6E">
        <w:t xml:space="preserve">a kako to određuje </w:t>
      </w:r>
      <w:r w:rsidR="008E0DC4">
        <w:t>čl. 289. st. 6.</w:t>
      </w:r>
      <w:r w:rsidR="008E0DC4" w:rsidRPr="00FB4684">
        <w:t xml:space="preserve"> Stečajnog zakona (Narodne novine br. 71/15)</w:t>
      </w:r>
      <w:r w:rsidR="00A019FD">
        <w:t>, te je ista</w:t>
      </w:r>
      <w:r w:rsidR="00911DFD">
        <w:t xml:space="preserve"> upozoren</w:t>
      </w:r>
      <w:r w:rsidR="00A019FD">
        <w:t>a</w:t>
      </w:r>
      <w:r w:rsidR="00911DFD">
        <w:t xml:space="preserve"> da će u slučaju da </w:t>
      </w:r>
      <w:r w:rsidR="00740E90">
        <w:t xml:space="preserve">ne postupi po tom zaključku kao i da ukoliko </w:t>
      </w:r>
      <w:r w:rsidR="00911DFD">
        <w:t>ubuduće ne poštuje rokove iz čl. 289</w:t>
      </w:r>
      <w:r w:rsidR="00A019FD">
        <w:t>. st. 6. Stečajnog zakona istoj</w:t>
      </w:r>
      <w:r w:rsidR="00911DFD">
        <w:t xml:space="preserve"> biti izre</w:t>
      </w:r>
      <w:r w:rsidR="00740E90">
        <w:t>čena novčana kazna u iznosu od 2</w:t>
      </w:r>
      <w:r w:rsidR="00911DFD">
        <w:t>.000,00 kuna.</w:t>
      </w:r>
      <w:r w:rsidR="002B57F2">
        <w:t xml:space="preserve"> </w:t>
      </w:r>
    </w:p>
    <w:p w:rsidRDefault="00740E90" w:rsidP="00740E90" w:rsidR="00740E90">
      <w:pPr>
        <w:ind w:firstLine="708"/>
        <w:jc w:val="both"/>
      </w:pPr>
      <w:r>
        <w:t>S</w:t>
      </w:r>
      <w:r w:rsidR="00A019FD">
        <w:t>tečajna</w:t>
      </w:r>
      <w:r w:rsidR="00911DFD">
        <w:t xml:space="preserve"> upravitelj</w:t>
      </w:r>
      <w:r w:rsidR="00A019FD">
        <w:t xml:space="preserve">ica </w:t>
      </w:r>
      <w:r w:rsidR="002B57F2">
        <w:t>nije</w:t>
      </w:r>
      <w:r w:rsidR="00A019FD">
        <w:t xml:space="preserve"> dostavila</w:t>
      </w:r>
      <w:r>
        <w:t xml:space="preserve"> izvješće, a r</w:t>
      </w:r>
      <w:r w:rsidR="00911DFD">
        <w:t xml:space="preserve">ok </w:t>
      </w:r>
      <w:r>
        <w:t>za dostavu</w:t>
      </w:r>
      <w:r w:rsidR="00A019FD">
        <w:t xml:space="preserve"> izvješća</w:t>
      </w:r>
      <w:r>
        <w:t xml:space="preserve"> je protekao 4. listopada 2016. </w:t>
      </w:r>
      <w:r w:rsidR="00A019FD">
        <w:t xml:space="preserve"> </w:t>
      </w:r>
      <w:r>
        <w:t xml:space="preserve">Pored toga stečajna upraviteljica je i dosada kasnila sa dostavom izvješća i </w:t>
      </w:r>
      <w:r>
        <w:lastRenderedPageBreak/>
        <w:t xml:space="preserve">iste dostavljala tek po zaključku suda i to 1St-155/11-141 od 16. veljače 2016. i 1St-155/11-148 od 30. svibnja 2016. </w:t>
      </w:r>
    </w:p>
    <w:p w:rsidRDefault="00911DFD" w:rsidP="00911DFD" w:rsidR="00911DFD" w:rsidRPr="000C04BF">
      <w:pPr>
        <w:ind w:firstLine="708"/>
        <w:jc w:val="both"/>
      </w:pPr>
      <w:r>
        <w:t>Stoga je primjenom odredbe čl. 90. st. 2. Stečajnog zakona, te temeljem odredbe čl. 10. Stečajnog zakona na odgovarajući način primjenjujući odredbe čl. 10. Zakon</w:t>
      </w:r>
      <w:r w:rsidR="00A019FD">
        <w:t>a o parničnom postupku stečajnoj upraviteljici</w:t>
      </w:r>
      <w:r>
        <w:t xml:space="preserve"> izrečena kazna. Nadalje je temeljem odredbe čl. 10. st. 7. Stečajnog zakona određen</w:t>
      </w:r>
      <w:r w:rsidR="00A019FD">
        <w:t>o da će se u slučaju da stečajna</w:t>
      </w:r>
      <w:r>
        <w:t xml:space="preserve"> upravitelj</w:t>
      </w:r>
      <w:r w:rsidR="00A019FD">
        <w:t>ica</w:t>
      </w:r>
      <w:r>
        <w:t xml:space="preserve"> ne plati kaznu odnosno sudu ne dostavi dokaz o uplati, ovog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740E90">
        <w:t xml:space="preserve">7. listopada </w:t>
      </w:r>
      <w:r w:rsidR="00BD3312">
        <w:t>2016.</w:t>
      </w:r>
    </w:p>
    <w:p w:rsidRDefault="002E1968" w:rsidP="002E1968" w:rsidR="002E1968" w:rsidRPr="000C04BF">
      <w:pPr>
        <w:ind w:left="705"/>
        <w:jc w:val="both"/>
      </w:pPr>
    </w:p>
    <w:p w:rsidRDefault="0096048A" w:rsidP="00740E90" w:rsidR="0096048A">
      <w:pPr>
        <w:jc w:val="right"/>
      </w:pPr>
      <w:r>
        <w:t>Sudac</w:t>
      </w:r>
    </w:p>
    <w:p w:rsidRDefault="0096048A" w:rsidP="00740E90" w:rsidR="009604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1697B" w:rsidP="00740E90" w:rsidR="0001697B">
      <w:pPr>
        <w:jc w:val="right"/>
      </w:pPr>
    </w:p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A019FD" w:rsidP="002E1968" w:rsidR="00D7365E">
      <w:pPr>
        <w:numPr>
          <w:ilvl w:val="0"/>
          <w:numId w:val="1"/>
        </w:numPr>
      </w:pPr>
      <w:r>
        <w:t xml:space="preserve">stečajnoj upraviteljici </w:t>
      </w:r>
      <w:r w:rsidR="002B57F2">
        <w:t>Ivanki Bosotini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188" w:rsidP="00EE6188" w:rsidR="00EE6188">
      <w:r>
        <w:separator/>
      </w:r>
    </w:p>
  </w:endnote>
  <w:endnote w:id="0" w:type="continuationSeparator">
    <w:p w:rsidRDefault="00EE6188" w:rsidP="00EE6188" w:rsidR="00EE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188" w:rsidP="00EE6188" w:rsidR="00EE6188">
      <w:r>
        <w:separator/>
      </w:r>
    </w:p>
  </w:footnote>
  <w:footnote w:id="0" w:type="continuationSeparator">
    <w:p w:rsidRDefault="00EE6188" w:rsidP="00EE6188" w:rsidR="00EE6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EE6188" w:rsidP="00EE6188" w:rsidR="00EE6188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53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 w:rsidR="00740E90">
          <w:t>155/11-151</w:t>
        </w:r>
      </w:p>
      <w:p w:rsidRDefault="003B4537" w:rsidR="00EE6188">
        <w:pPr>
          <w:pStyle w:val="Zaglavlje"/>
          <w:jc w:val="center"/>
        </w:pPr>
      </w:p>
    </w:sdtContent>
  </w:sdt>
  <w:p w:rsidRDefault="00EE6188" w:rsidR="00EE61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B706D"/>
    <w:rsid w:val="000C04BF"/>
    <w:rsid w:val="0027030A"/>
    <w:rsid w:val="002B29BD"/>
    <w:rsid w:val="002B57F2"/>
    <w:rsid w:val="002B5F2E"/>
    <w:rsid w:val="002E1968"/>
    <w:rsid w:val="00321510"/>
    <w:rsid w:val="003650BC"/>
    <w:rsid w:val="0036547F"/>
    <w:rsid w:val="003B4537"/>
    <w:rsid w:val="00471249"/>
    <w:rsid w:val="005A750A"/>
    <w:rsid w:val="00740E90"/>
    <w:rsid w:val="007D424D"/>
    <w:rsid w:val="008E0DC4"/>
    <w:rsid w:val="00911DFD"/>
    <w:rsid w:val="0096048A"/>
    <w:rsid w:val="00966E79"/>
    <w:rsid w:val="009C0EEC"/>
    <w:rsid w:val="00A019FD"/>
    <w:rsid w:val="00B951E5"/>
    <w:rsid w:val="00BB4C07"/>
    <w:rsid w:val="00BD3312"/>
    <w:rsid w:val="00C35BD5"/>
    <w:rsid w:val="00D7365E"/>
    <w:rsid w:val="00DA320B"/>
    <w:rsid w:val="00EC0C3B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5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5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5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5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5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5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5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5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2014.</izvorni_sadrzaj>
    <derivirana_varijabla naziv="DomainObject.Predmet.DatumRjesavanja_1">3. srpnja 2014.</derivirana_varijabla>
  </DomainObject.Predmet.DatumRjesavanja>
  <DomainObject.Predmet.DatumRokaCuvanja>
    <izvorni_sadrzaj>24. srpnja 2025.</izvorni_sadrzaj>
    <derivirana_varijabla naziv="DomainObject.Predmet.DatumRokaCuvanja_1">24. srpnja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hr.ibm.icms.common.model.sluzbeneosobe.Referada@1c9e1c9e[id=5815, dbStatus=null, naziv=Referada 1, oznaka=null, sudac=null] &lt;-hr.ibm.icms.common.model.sluzbeneosobe.Referada@1c9e1c9e[status dodjele: =false]</izvorni_sadrzaj>
    <derivirana_varijabla naziv="DomainObject.Predmet.MjestoCuvanja_1">hr.ibm.icms.common.model.sluzbeneosobe.Referada@1c9e1c9e[id=5815, dbStatus=null, naziv=Referada 1, oznaka=null, sudac=null] &lt;-hr.ibm.icms.common.model.sluzbeneosobe.Referada@1c9e1c9e[status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St-155/2011</izvorni_sadrzaj>
    <derivirana_varijabla naziv="DomainObject.Predmet.OznakaBroj_1">St-155/2011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28.08.14.</izvorni_sadrzaj>
    <derivirana_varijabla naziv="DomainObject.Predmet.PrimjedbaSuca_1">BRISAN 28.08.14.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TERMAL d.o.o. u stečaju Zadar zastupanog po punomoćniku Odvj. Helena Zudenigo</izvorni_sadrzaj>
    <derivirana_varijabla naziv="DomainObject.Predmet.ProtustrankaFormated_1">  TERMAL d.o.o. u stečaju Zadar zastupanog po punomoćniku Odvj. Helena Zudenigo</derivirana_varijabla>
  </DomainObject.Predmet.ProtustrankaFormated>
  <DomainObject.Predmet.ProtustrankaFormatedOIB>
    <izvorni_sadrzaj>  TERMAL d.o.o. u stečaju Zadar, OIB 35668075252 zastupanog po punomoćniku Odvj. Helena Zudenigo</izvorni_sadrzaj>
    <derivirana_varijabla naziv="DomainObject.Predmet.ProtustrankaFormatedOIB_1">  TERMAL d.o.o. u stečaju Zadar, OIB 35668075252 zastupanog po punomoćniku Odvj. Helena Zudenigo</derivirana_varijabla>
  </DomainObject.Predmet.ProtustrankaFormatedOIB>
  <DomainObject.Predmet.ProtustrankaFormatedWithAdress>
    <izvorni_sadrzaj> TERMAL d.o.o. u stečaju Zadar, Stjepana Radića 027, 23000 Zadar zastupanog po punomoćniku Odvj. Helena Zudenigo</izvorni_sadrzaj>
    <derivirana_varijabla naziv="DomainObject.Predmet.ProtustrankaFormatedWithAdress_1"> TERMAL d.o.o. u stečaju Zadar, Stjepana Radića 027, 23000 Zadar zastupanog po punomoćniku Odvj. Helena Zudenigo</derivirana_varijabla>
  </DomainObject.Predmet.ProtustrankaFormatedWithAdress>
  <DomainObject.Predmet.ProtustrankaFormatedWithAdressOIB>
    <izvorni_sadrzaj> TERMAL d.o.o. u stečaju Zadar, OIB 35668075252, Stjepana Radića 027, 23000 Zadar zastupanog po punomoćniku Odvj. Helena Zudenigo</izvorni_sadrzaj>
    <derivirana_varijabla naziv="DomainObject.Predmet.ProtustrankaFormatedWithAdressOIB_1"> TERMAL d.o.o. u stečaju Zadar, OIB 35668075252, Stjepana Radića 027, 23000 Zadar zastupanog po punomoćniku Odvj. Helena Zudenigo</derivirana_varijabla>
  </DomainObject.Predmet.ProtustrankaFormatedWithAdressOIB>
  <DomainObject.Predmet.ProtustrankaWithAdress>
    <izvorni_sadrzaj>TERMAL d.o.o. u stečaju Zadar Stjepana Radića 027, 23000 Zadar</izvorni_sadrzaj>
    <derivirana_varijabla naziv="DomainObject.Predmet.ProtustrankaWithAdress_1">TERMAL d.o.o. u stečaju Zadar Stjepana Radića 027, 23000 Zadar</derivirana_varijabla>
  </DomainObject.Predmet.ProtustrankaWithAdress>
  <DomainObject.Predmet.ProtustrankaWithAdressOIB>
    <izvorni_sadrzaj>TERMAL d.o.o. u stečaju Zadar, OIB 35668075252, Stjepana Radića 027, 23000 Zadar</izvorni_sadrzaj>
    <derivirana_varijabla naziv="DomainObject.Predmet.ProtustrankaWithAdressOIB_1">TERMAL d.o.o. u stečaju Zadar, OIB 35668075252, Stjepana Radića 027, 23000 Zadar</derivirana_varijabla>
  </DomainObject.Predmet.ProtustrankaWithAdressOIB>
  <DomainObject.Predmet.ProtustrankaNazivFormated>
    <izvorni_sadrzaj>TERMAL d.o.o. u stečaju Zadar</izvorni_sadrzaj>
    <derivirana_varijabla naziv="DomainObject.Predmet.ProtustrankaNazivFormated_1">TERMAL d.o.o. u stečaju Zadar</derivirana_varijabla>
  </DomainObject.Predmet.ProtustrankaNazivFormated>
  <DomainObject.Predmet.ProtustrankaNazivFormatedOIB>
    <izvorni_sadrzaj>TERMAL d.o.o. u stečaju Zadar, OIB 35668075252</izvorni_sadrzaj>
    <derivirana_varijabla naziv="DomainObject.Predmet.ProtustrankaNazivFormatedOIB_1">TERMAL d.o.o. u stečaju Zadar, OIB 35668075252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PU Područni ured Zadar; Branislav Veljančić</izvorni_sadrzaj>
    <derivirana_varijabla naziv="DomainObject.Predmet.StrankaFormated_1">  MF, PU Područni ured Zadar; Branislav Veljančić</derivirana_varijabla>
  </DomainObject.Predmet.StrankaFormated>
  <DomainObject.Predmet.StrankaFormatedOIB>
    <izvorni_sadrzaj>  MF, PU Područni ured Zadar; Branislav Veljančić, OIB 35668075252</izvorni_sadrzaj>
    <derivirana_varijabla naziv="DomainObject.Predmet.StrankaFormatedOIB_1">  MF, PU Područni ured Zadar; Branislav Veljančić, OIB 35668075252</derivirana_varijabla>
  </DomainObject.Predmet.StrankaFormatedOIB>
  <DomainObject.Predmet.StrankaFormatedWithAdress>
    <izvorni_sadrzaj> MF, PU Područni ured Zadar, 23000 Zadar; Branislav Veljančić</izvorni_sadrzaj>
    <derivirana_varijabla naziv="DomainObject.Predmet.StrankaFormatedWithAdress_1"> MF, PU Područni ured Zadar, 23000 Zadar; Branislav Veljančić</derivirana_varijabla>
  </DomainObject.Predmet.StrankaFormatedWithAdress>
  <DomainObject.Predmet.StrankaFormatedWithAdressOIB>
    <izvorni_sadrzaj> MF, PU Područni ured Zadar, 23000 Zadar; Branislav Veljančić, OIB 35668075252</izvorni_sadrzaj>
    <derivirana_varijabla naziv="DomainObject.Predmet.StrankaFormatedWithAdressOIB_1"> MF, PU Područni ured Zadar, 23000 Zadar; Branislav Veljančić, OIB 35668075252</derivirana_varijabla>
  </DomainObject.Predmet.StrankaFormatedWithAdressOIB>
  <DomainObject.Predmet.StrankaWithAdress>
    <izvorni_sadrzaj>MF, PU Područni ured Zadar 23000 Zadar,Branislav Veljančić </izvorni_sadrzaj>
    <derivirana_varijabla naziv="DomainObject.Predmet.StrankaWithAdress_1">MF, PU Područni ured Zadar 23000 Zadar,Branislav Veljančić </derivirana_varijabla>
  </DomainObject.Predmet.StrankaWithAdress>
  <DomainObject.Predmet.StrankaWithAdressOIB>
    <izvorni_sadrzaj>MF, PU Područni ured Zadar, 23000 Zadar,Branislav Veljančić, OIB 35668075252</izvorni_sadrzaj>
    <derivirana_varijabla naziv="DomainObject.Predmet.StrankaWithAdressOIB_1">MF, PU Područni ured Zadar, 23000 Zadar,Branislav Veljančić, OIB 35668075252</derivirana_varijabla>
  </DomainObject.Predmet.StrankaWithAdressOIB>
  <DomainObject.Predmet.StrankaNazivFormated>
    <izvorni_sadrzaj>MF, PU Područni ured Zadar,Branislav Veljančić</izvorni_sadrzaj>
    <derivirana_varijabla naziv="DomainObject.Predmet.StrankaNazivFormated_1">MF, PU Područni ured Zadar,Branislav Veljančić</derivirana_varijabla>
  </DomainObject.Predmet.StrankaNazivFormated>
  <DomainObject.Predmet.StrankaNazivFormatedOIB>
    <izvorni_sadrzaj>MF, PU Područni ured Zadar,Branislav Veljančić, OIB 35668075252</izvorni_sadrzaj>
    <derivirana_varijabla naziv="DomainObject.Predmet.StrankaNazivFormatedOIB_1">MF, PU Područni ured Zadar,Branislav Veljančić, OIB 35668075252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230186.46</izvorni_sadrzaj>
    <derivirana_varijabla naziv="DomainObject.Predmet.TrenutnaVrijednost_1">230186.46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PU Područni ured Zadar</item>
      <item>Branislav Veljančić</item>
    </izvorni_sadrzaj>
    <derivirana_varijabla naziv="DomainObject.Predmet.StrankaListFormated_1">
      <item>MF, PU Područni ured Zadar</item>
      <item>Branislav Veljančić</item>
    </derivirana_varijabla>
  </DomainObject.Predmet.StrankaListFormated>
  <DomainObject.Predmet.StrankaListFormatedOIB>
    <izvorni_sadrzaj>
      <item>MF, PU Područni ured Zadar</item>
      <item>Branislav Veljančić, OIB 35668075252</item>
    </izvorni_sadrzaj>
    <derivirana_varijabla naziv="DomainObject.Predmet.StrankaListFormatedOIB_1">
      <item>MF, PU Područni ured Zadar</item>
      <item>Branislav Veljančić, OIB 35668075252</item>
    </derivirana_varijabla>
  </DomainObject.Predmet.StrankaListFormatedOIB>
  <DomainObject.Predmet.StrankaListFormatedWithAdress>
    <izvorni_sadrzaj>
      <item>MF, PU Područni ured Zadar, 23000 Zadar</item>
      <item>Branislav Veljančić</item>
    </izvorni_sadrzaj>
    <derivirana_varijabla naziv="DomainObject.Predmet.StrankaListFormatedWithAdress_1">
      <item>MF, PU Područni ured Zadar, 23000 Zadar</item>
      <item>Branislav Veljančić</item>
    </derivirana_varijabla>
  </DomainObject.Predmet.StrankaListFormatedWithAdress>
  <DomainObject.Predmet.StrankaListFormatedWithAdressOIB>
    <izvorni_sadrzaj>
      <item>MF, PU Područni ured Zadar, 23000 Zadar</item>
      <item>Branislav Veljančić, OIB 35668075252</item>
    </izvorni_sadrzaj>
    <derivirana_varijabla naziv="DomainObject.Predmet.StrankaListFormatedWithAdressOIB_1">
      <item>MF, PU Područni ured Zadar, 23000 Zadar</item>
      <item>Branislav Veljančić, OIB 35668075252</item>
    </derivirana_varijabla>
  </DomainObject.Predmet.StrankaListFormatedWithAdressOIB>
  <DomainObject.Predmet.StrankaListNazivFormated>
    <izvorni_sadrzaj>
      <item>MF, PU Područni ured Zadar</item>
      <item>Branislav Veljančić</item>
    </izvorni_sadrzaj>
    <derivirana_varijabla naziv="DomainObject.Predmet.StrankaListNazivFormated_1">
      <item>MF, PU Područni ured Zadar</item>
      <item>Branislav Veljančić</item>
    </derivirana_varijabla>
  </DomainObject.Predmet.StrankaListNazivFormated>
  <DomainObject.Predmet.StrankaListNazivFormatedOIB>
    <izvorni_sadrzaj>
      <item>MF, PU Područni ured Zadar</item>
      <item>Branislav Veljančić, OIB 35668075252</item>
    </izvorni_sadrzaj>
    <derivirana_varijabla naziv="DomainObject.Predmet.StrankaListNazivFormatedOIB_1">
      <item>MF, PU Područni ured Zadar</item>
      <item>Branislav Veljančić, OIB 35668075252</item>
    </derivirana_varijabla>
  </DomainObject.Predmet.StrankaListNazivFormatedOIB>
  <DomainObject.Predmet.ProtuStrankaListFormated>
    <izvorni_sadrzaj>
      <item>TERMAL d.o.o. u stečaju Zadar zastupanog po punomoćniku Odvj. Helena Zudenigo</item>
    </izvorni_sadrzaj>
    <derivirana_varijabla naziv="DomainObject.Predmet.ProtuStrankaListFormated_1">
      <item>TERMAL d.o.o. u stečaju Zadar zastupanog po punomoćniku Odvj. Helena Zudenigo</item>
    </derivirana_varijabla>
  </DomainObject.Predmet.ProtuStrankaListFormated>
  <DomainObject.Predmet.ProtuStrankaListFormatedOIB>
    <izvorni_sadrzaj>
      <item>TERMAL d.o.o. u stečaju Zadar, OIB 35668075252 zastupanog po punomoćniku Odvj. Helena Zudenigo</item>
    </izvorni_sadrzaj>
    <derivirana_varijabla naziv="DomainObject.Predmet.ProtuStrankaListFormatedOIB_1">
      <item>TERMAL d.o.o. u stečaju Zadar, OIB 35668075252 zastupanog po punomoćniku Odvj. Helena Zudenigo</item>
    </derivirana_varijabla>
  </DomainObject.Predmet.ProtuStrankaListFormatedOIB>
  <DomainObject.Predmet.ProtuStrankaListFormatedWithAdress>
    <izvorni_sadrzaj>
      <item>TERMAL d.o.o. u stečaju Zadar, Stjepana Radića 027, 23000 Zadar zastupanog po punomoćniku Odvj. Helena Zudenigo</item>
    </izvorni_sadrzaj>
    <derivirana_varijabla naziv="DomainObject.Predmet.ProtuStrankaListFormatedWithAdress_1">
      <item>TERMAL d.o.o. u stečaju Zadar, Stjepana Radića 027, 23000 Zadar zastupanog po punomoćniku Odvj. Helena Zudenigo</item>
    </derivirana_varijabla>
  </DomainObject.Predmet.ProtuStrankaListFormatedWithAdress>
  <DomainObject.Predmet.ProtuStrankaListFormatedWithAdressOIB>
    <izvorni_sadrzaj>
      <item>TERMAL d.o.o. u stečaju Zadar, OIB 35668075252, Stjepana Radića 027, 23000 Zadar zastupanog po punomoćniku Odvj. Helena Zudenigo</item>
    </izvorni_sadrzaj>
    <derivirana_varijabla naziv="DomainObject.Predmet.ProtuStrankaListFormatedWithAdressOIB_1">
      <item>TERMAL d.o.o. u stečaju Zadar, OIB 35668075252, Stjepana Radića 027, 23000 Zadar zastupanog po punomoćniku Odvj. Helena Zudenigo</item>
    </derivirana_varijabla>
  </DomainObject.Predmet.ProtuStrankaListFormatedWithAdressOIB>
  <DomainObject.Predmet.ProtuStrankaListNazivFormated>
    <izvorni_sadrzaj>
      <item>TERMAL d.o.o. u stečaju Zadar</item>
    </izvorni_sadrzaj>
    <derivirana_varijabla naziv="DomainObject.Predmet.ProtuStrankaListNazivFormated_1">
      <item>TERMAL d.o.o. u stečaju Zadar</item>
    </derivirana_varijabla>
  </DomainObject.Predmet.ProtuStrankaListNazivFormated>
  <DomainObject.Predmet.ProtuStrankaListNazivFormatedOIB>
    <izvorni_sadrzaj>
      <item>TERMAL d.o.o. u stečaju Zadar, OIB 35668075252</item>
    </izvorni_sadrzaj>
    <derivirana_varijabla naziv="DomainObject.Predmet.ProtuStrankaListNazivFormatedOIB_1">
      <item>TERMAL d.o.o. u stečaju Zadar, OIB 35668075252</item>
    </derivirana_varijabla>
  </DomainObject.Predmet.ProtuStrankaListNazivFormatedOIB>
  <DomainObject.Predmet.OstaliListFormated>
    <izvorni_sadrzaj>
      <item>Odvj. Helena Zudenigo punomoćnik sudionika u postupku TERMAL d.o.o. u stečaju Zadar</item>
      <item>Ivanka Bosotina</item>
    </izvorni_sadrzaj>
    <derivirana_varijabla naziv="DomainObject.Predmet.OstaliListFormated_1">
      <item>Odvj. Helena Zudenigo punomoćnik sudionika u postupku TERMAL d.o.o. u stečaju Zadar</item>
      <item>Ivanka Bosotina</item>
    </derivirana_varijabla>
  </DomainObject.Predmet.OstaliListFormated>
  <DomainObject.Predmet.OstaliListFormatedOIB>
    <izvorni_sadrzaj>
      <item>Odvj. Helena Zudenigo punomoćnik sudionika u postupku TERMAL d.o.o. u stečaju Zadar</item>
      <item>Ivanka Bosotina, OIB 62648489645</item>
    </izvorni_sadrzaj>
    <derivirana_varijabla naziv="DomainObject.Predmet.OstaliListFormatedOIB_1">
      <item>Odvj. Helena Zudenigo punomoćnik sudionika u postupku TERMAL d.o.o. u stečaju Zadar</item>
      <item>Ivanka Bosotina, OIB 62648489645</item>
    </derivirana_varijabla>
  </DomainObject.Predmet.OstaliListFormatedOIB>
  <DomainObject.Predmet.OstaliListFormatedWithAdress>
    <izvorni_sadrzaj>
      <item>Odvj. Helena Zudenigo, Špire Brusine br. 4/II, 23 000 Zadar punomoćnik sudionika u postupku TERMAL d.o.o. u stečaju Zadar</item>
      <item>Ivanka Bosotina</item>
    </izvorni_sadrzaj>
    <derivirana_varijabla naziv="DomainObject.Predmet.OstaliListFormatedWithAdress_1">
      <item>Odvj. Helena Zudenigo, Špire Brusine br. 4/II, 23 000 Zadar punomoćnik sudionika u postupku TERMAL d.o.o. u stečaju Zadar</item>
      <item>Ivanka Bosotina</item>
    </derivirana_varijabla>
  </DomainObject.Predmet.OstaliListFormatedWithAdress>
  <DomainObject.Predmet.OstaliListFormatedWithAdressOIB>
    <izvorni_sadrzaj>
      <item>Odvj. Helena Zudenigo, Špire Brusine br. 4/II, 23 000 Zadar punomoćnik sudionika u postupku TERMAL d.o.o. u stečaju Zadar</item>
      <item>Ivanka Bosotina, OIB 62648489645</item>
    </izvorni_sadrzaj>
    <derivirana_varijabla naziv="DomainObject.Predmet.OstaliListFormatedWithAdressOIB_1">
      <item>Odvj. Helena Zudenigo, Špire Brusine br. 4/II, 23 000 Zadar punomoćnik sudionika u postupku TERMAL d.o.o. u stečaju Zadar</item>
      <item>Ivanka Bosotina, OIB 62648489645</item>
    </derivirana_varijabla>
  </DomainObject.Predmet.OstaliListFormatedWithAdressOIB>
  <DomainObject.Predmet.OstaliListNazivFormated>
    <izvorni_sadrzaj>
      <item>Odvj. Helena Zudenigo</item>
      <item>Ivanka Bosotina</item>
    </izvorni_sadrzaj>
    <derivirana_varijabla naziv="DomainObject.Predmet.OstaliListNazivFormated_1">
      <item>Odvj. Helena Zudenigo</item>
      <item>Ivanka Bosotina</item>
    </derivirana_varijabla>
  </DomainObject.Predmet.OstaliListNazivFormated>
  <DomainObject.Predmet.OstaliListNazivFormatedOIB>
    <izvorni_sadrzaj>
      <item>Odvj. Helena Zudenigo</item>
      <item>Ivanka Bosotina, OIB 62648489645</item>
    </izvorni_sadrzaj>
    <derivirana_varijabla naziv="DomainObject.Predmet.OstaliListNazivFormatedOIB_1">
      <item>Odvj. Helena Zudenigo</item>
      <item>Ivanka Bosotina, OIB 62648489645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Branislav Veljančić i dr.</izvorni_sadrzaj>
    <derivirana_varijabla naziv="DomainObject.Predmet.StrankaIDrugi_1">Branislav Veljančić i dr.</derivirana_varijabla>
  </DomainObject.Predmet.StrankaIDrugi>
  <DomainObject.Predmet.ProtustrankaIDrugi>
    <izvorni_sadrzaj>TERMAL d.o.o. u stečaju Zadar</izvorni_sadrzaj>
    <derivirana_varijabla naziv="DomainObject.Predmet.ProtustrankaIDrugi_1">TERMAL d.o.o. u stečaju Zadar</derivirana_varijabla>
  </DomainObject.Predmet.ProtustrankaIDrugi>
  <DomainObject.Predmet.StrankaIDrugiAdressOIB>
    <izvorni_sadrzaj>Branislav Veljančić, OIB 35668075252 i dr.</izvorni_sadrzaj>
    <derivirana_varijabla naziv="DomainObject.Predmet.StrankaIDrugiAdressOIB_1">Branislav Veljančić, OIB 35668075252 i dr.</derivirana_varijabla>
  </DomainObject.Predmet.StrankaIDrugiAdressOIB>
  <DomainObject.Predmet.ProtustrankaIDrugiAdressOIB>
    <izvorni_sadrzaj>TERMAL d.o.o. u stečaju Zadar, OIB 35668075252, Stjepana Radića 027, 23000 Zadar</izvorni_sadrzaj>
    <derivirana_varijabla naziv="DomainObject.Predmet.ProtustrankaIDrugiAdressOIB_1">TERMAL d.o.o. u stečaju Zadar, OIB 35668075252, Stjepana Radića 027,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lipnja 2014.</izvorni_sadrzaj>
    <derivirana_varijabla naziv="DomainObject.Predmet.OdlukaRjesenje.DatumDonosenjaOdluke_1">24. lipnja 2014.</derivirana_varijabla>
  </DomainObject.Predmet.OdlukaRjesenje.DatumDonosenjaOdluke>
  <DomainObject.Predmet.OdlukaRjesenje.DatumPravomocnosti>
    <izvorni_sadrzaj>10. srpnja 2014.</izvorni_sadrzaj>
    <derivirana_varijabla naziv="DomainObject.Predmet.OdlukaRjesenje.DatumPravomocnosti_1">10. srpnja 2014.</derivirana_varijabla>
  </DomainObject.Predmet.OdlukaRjesenje.DatumPravomocnosti>
  <DomainObject.Predmet.OdlukaRjesenje.Oznaka>
    <izvorni_sadrzaj>St-155/2011-96</izvorni_sadrzaj>
    <derivirana_varijabla naziv="DomainObject.Predmet.OdlukaRjesenje.Oznaka_1">St-155/2011-96</derivirana_varijabla>
  </DomainObject.Predmet.OdlukaRjesenje.Oznaka>
  <DomainObject.Predmet.SudioniciListNaziv>
    <izvorni_sadrzaj>
      <item>TERMAL d.o.o. u stečaju Zadar</item>
      <item>MF, PU Područni ured Zadar</item>
      <item>Odvj. Helena Zudenigo</item>
      <item>Ivanka Bosotina</item>
      <item>Branislav Veljančić</item>
    </izvorni_sadrzaj>
    <derivirana_varijabla naziv="DomainObject.Predmet.SudioniciListNaziv_1">
      <item>TERMAL d.o.o. u stečaju Zadar</item>
      <item>MF, PU Područni ured Zadar</item>
      <item>Odvj. Helena Zudenigo</item>
      <item>Ivanka Bosotina</item>
      <item>Branislav Veljančić</item>
    </derivirana_varijabla>
  </DomainObject.Predmet.SudioniciListNaziv>
  <DomainObject.Predmet.SudioniciListAdressOIB>
    <izvorni_sadrzaj>
      <item>TERMAL d.o.o. u stečaju Zadar, OIB 35668075252, Stjepana Radića 027,23000 Zadar</item>
      <item>MF, PU Područni ured Zadar, 23000 Zadar</item>
      <item>Odvj. Helena Zudenigo, Špire Brusine br. 4/II,23 000 Zadar</item>
      <item>Ivanka Bosotina, OIB 62648489645</item>
      <item>Branislav Veljančić, OIB 35668075252</item>
    </izvorni_sadrzaj>
    <derivirana_varijabla naziv="DomainObject.Predmet.SudioniciListAdressOIB_1">
      <item>TERMAL d.o.o. u stečaju Zadar, OIB 35668075252, Stjepana Radića 027,23000 Zadar</item>
      <item>MF, PU Područni ured Zadar, 23000 Zadar</item>
      <item>Odvj. Helena Zudenigo, Špire Brusine br. 4/II,23 000 Zadar</item>
      <item>Ivanka Bosotina, OIB 62648489645</item>
      <item>Branislav Veljančić, OIB 35668075252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35668075252</item>
      <item>, OIB null</item>
      <item>, OIB null</item>
      <item>, OIB 62648489645</item>
      <item>, OIB 35668075252</item>
    </izvorni_sadrzaj>
    <derivirana_varijabla naziv="DomainObject.Predmet.SudioniciListNazivOIB_1">
      <item>, OIB 35668075252</item>
      <item>, OIB null</item>
      <item>, OIB null</item>
      <item>, OIB 62648489645</item>
      <item>, OIB 35668075252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887FD-169F-4B75-A4CB-75C54AFEF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505</properties:Words>
  <properties:Characters>2587</properties:Characters>
  <properties:Lines>85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2016-10-07T08:23:00Z</dcterms:created>
  <dc:creator>Korisnik</dc:creator>
  <cp:lastModifiedBy>wsadmin</cp:lastModifiedBy>
  <cp:lastPrinted>2016-07-08T07:30:00Z</cp:lastPrinted>
  <dcterms:modified xmlns:xsi="http://www.w3.org/2001/XMLSchema-instance" xsi:type="dcterms:W3CDTF">2016-10-10T08:37:00Z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