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58f25" w14:paraId="d358f25" w:rsidRDefault="00493727" w:rsidP="00493727" w:rsidR="00493727" w:rsidRPr="00B22BBD">
      <w:pPr>
        <w:ind w:firstLine="56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color w:val="000000"/>
          <w:sz w:val="22"/>
          <w:szCs w:val="22"/>
        </w:rPr>
        <w:t xml:space="preserve">        </w:t>
      </w:r>
      <w:r w:rsidRPr="00B22BBD">
        <w:rPr>
          <w:b/>
          <w:sz w:val="22"/>
          <w:szCs w:val="22"/>
        </w:rPr>
        <w:t>REPUBLIKA HRVATSKA</w:t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TRGOVAČKI SUD U SPLITU</w:t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0865BF" w:rsidP="000865BF" w:rsidR="000865BF">
      <w:pPr>
        <w:pStyle w:val="Naslov1"/>
        <w:rPr>
          <w:sz w:val="22"/>
          <w:szCs w:val="22"/>
        </w:rPr>
      </w:pPr>
      <w:r w:rsidRPr="00B22BBD">
        <w:rPr>
          <w:sz w:val="22"/>
          <w:szCs w:val="22"/>
        </w:rPr>
        <w:t>Posl.br. 6-St.</w:t>
      </w:r>
      <w:r w:rsidR="00AC01B0">
        <w:rPr>
          <w:sz w:val="22"/>
          <w:szCs w:val="22"/>
        </w:rPr>
        <w:t>930</w:t>
      </w:r>
      <w:r>
        <w:rPr>
          <w:sz w:val="22"/>
          <w:szCs w:val="22"/>
        </w:rPr>
        <w:t>/2016-</w:t>
      </w:r>
      <w:r w:rsidR="00AC01B0">
        <w:rPr>
          <w:sz w:val="22"/>
          <w:szCs w:val="22"/>
        </w:rPr>
        <w:t>47</w:t>
      </w:r>
    </w:p>
    <w:p w:rsidRDefault="001F20A6" w:rsidP="001F20A6" w:rsidR="001F20A6" w:rsidRPr="001F20A6"/>
    <w:p w:rsidRDefault="000865BF" w:rsidP="000865BF" w:rsidR="000865BF" w:rsidRPr="00B22BBD">
      <w:pPr>
        <w:pStyle w:val="Naslov2"/>
        <w:rPr>
          <w:sz w:val="22"/>
          <w:szCs w:val="22"/>
        </w:rPr>
      </w:pPr>
    </w:p>
    <w:p w:rsidRDefault="000865BF" w:rsidP="000865BF" w:rsidR="000865BF">
      <w:pPr>
        <w:rPr>
          <w:sz w:val="22"/>
          <w:szCs w:val="22"/>
        </w:rPr>
      </w:pPr>
    </w:p>
    <w:p w:rsidRDefault="000865BF" w:rsidP="000865BF" w:rsidR="000865BF" w:rsidRPr="00555D62">
      <w:pPr>
        <w:jc w:val="center"/>
        <w:rPr>
          <w:b/>
          <w:sz w:val="22"/>
          <w:szCs w:val="22"/>
        </w:rPr>
      </w:pPr>
      <w:r w:rsidRPr="00555D62">
        <w:rPr>
          <w:b/>
          <w:sz w:val="22"/>
          <w:szCs w:val="22"/>
        </w:rPr>
        <w:t>R E P U B L I K A    H R V A T S K A</w:t>
      </w:r>
    </w:p>
    <w:p w:rsidRDefault="000865BF" w:rsidP="000865BF" w:rsidR="000865BF">
      <w:pPr>
        <w:pStyle w:val="Naslov2"/>
        <w:rPr>
          <w:sz w:val="22"/>
          <w:szCs w:val="22"/>
        </w:rPr>
      </w:pPr>
    </w:p>
    <w:p w:rsidRDefault="000865BF" w:rsidP="000865BF" w:rsidR="000865BF" w:rsidRPr="00B22BBD">
      <w:pPr>
        <w:pStyle w:val="Naslov2"/>
        <w:rPr>
          <w:sz w:val="22"/>
          <w:szCs w:val="22"/>
        </w:rPr>
      </w:pPr>
      <w:r w:rsidRPr="00B22BBD">
        <w:rPr>
          <w:sz w:val="22"/>
          <w:szCs w:val="22"/>
        </w:rPr>
        <w:t>Z A K L J U Č A K</w:t>
      </w: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0865BF" w:rsidP="000865BF" w:rsidR="000865BF">
      <w:pPr>
        <w:ind w:firstLine="720"/>
        <w:jc w:val="both"/>
        <w:rPr>
          <w:sz w:val="22"/>
          <w:szCs w:val="22"/>
        </w:rPr>
      </w:pPr>
      <w:r w:rsidRPr="00440BD9">
        <w:rPr>
          <w:sz w:val="22"/>
          <w:szCs w:val="22"/>
        </w:rPr>
        <w:t xml:space="preserve">Trgovački sud u Splitu, Stalna služba u Dubrovniku, </w:t>
      </w:r>
      <w:r w:rsidRPr="00A17674">
        <w:rPr>
          <w:sz w:val="22"/>
          <w:szCs w:val="22"/>
        </w:rPr>
        <w:t xml:space="preserve">u stečajnom postupku nad dužnikom </w:t>
      </w:r>
      <w:r w:rsidR="00512874" w:rsidRPr="00512874">
        <w:rPr>
          <w:bCs/>
          <w:sz w:val="22"/>
          <w:szCs w:val="22"/>
          <w:lang w:val="en-AU"/>
        </w:rPr>
        <w:t>PRO MERCATO d.o.o. za poslovanje nekretninama "u stečaju", Split, Put brodarice 8, MBS: 060274861, OIB: 46072849142</w:t>
      </w:r>
      <w:r w:rsidR="004E1B3C" w:rsidRPr="004E1B3C">
        <w:rPr>
          <w:bCs/>
          <w:sz w:val="22"/>
          <w:szCs w:val="22"/>
          <w:lang w:val="en-AU"/>
        </w:rPr>
        <w:t xml:space="preserve">, </w:t>
      </w:r>
      <w:r w:rsidR="004E1B3C" w:rsidRPr="004E1B3C">
        <w:rPr>
          <w:bCs/>
          <w:sz w:val="22"/>
          <w:szCs w:val="22"/>
        </w:rPr>
        <w:t xml:space="preserve">zastupano po stečajnom upravitelju </w:t>
      </w:r>
      <w:r w:rsidR="00512874">
        <w:rPr>
          <w:bCs/>
          <w:sz w:val="22"/>
          <w:szCs w:val="22"/>
        </w:rPr>
        <w:t>Josipu Hrga iz Splita</w:t>
      </w:r>
      <w:r w:rsidRPr="00A17674">
        <w:rPr>
          <w:sz w:val="22"/>
          <w:szCs w:val="22"/>
        </w:rPr>
        <w:t xml:space="preserve">, izvan </w:t>
      </w:r>
      <w:r>
        <w:rPr>
          <w:sz w:val="22"/>
          <w:szCs w:val="22"/>
        </w:rPr>
        <w:t xml:space="preserve">ročišta, dana </w:t>
      </w:r>
      <w:r w:rsidR="00512874">
        <w:rPr>
          <w:sz w:val="22"/>
          <w:szCs w:val="22"/>
        </w:rPr>
        <w:t>30</w:t>
      </w:r>
      <w:r w:rsidRPr="00A17674">
        <w:rPr>
          <w:sz w:val="22"/>
          <w:szCs w:val="22"/>
        </w:rPr>
        <w:t xml:space="preserve">. </w:t>
      </w:r>
      <w:r w:rsidR="004E1B3C">
        <w:rPr>
          <w:sz w:val="22"/>
          <w:szCs w:val="22"/>
        </w:rPr>
        <w:t>srpnja</w:t>
      </w:r>
      <w:r w:rsidRPr="00A17674">
        <w:rPr>
          <w:sz w:val="22"/>
          <w:szCs w:val="22"/>
        </w:rPr>
        <w:t xml:space="preserve"> 201</w:t>
      </w:r>
      <w:r w:rsidR="000B35A4">
        <w:rPr>
          <w:sz w:val="22"/>
          <w:szCs w:val="22"/>
        </w:rPr>
        <w:t>8</w:t>
      </w:r>
      <w:r w:rsidRPr="00A17674">
        <w:rPr>
          <w:sz w:val="22"/>
          <w:szCs w:val="22"/>
        </w:rPr>
        <w:t>. godine</w:t>
      </w:r>
    </w:p>
    <w:p w:rsidRDefault="000865BF" w:rsidP="000865BF" w:rsidR="000865BF" w:rsidRPr="00B22BBD">
      <w:pPr>
        <w:jc w:val="both"/>
        <w:rPr>
          <w:sz w:val="22"/>
          <w:szCs w:val="22"/>
        </w:rPr>
      </w:pPr>
    </w:p>
    <w:p w:rsidRDefault="000865BF" w:rsidP="000865BF" w:rsidR="000865BF">
      <w:pPr>
        <w:jc w:val="center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z a k l j u č i o   j e</w:t>
      </w: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0865BF" w:rsidP="000B35A4" w:rsidR="000B35A4">
      <w:pPr>
        <w:pStyle w:val="Tijeloteksta"/>
        <w:rPr>
          <w:sz w:val="22"/>
          <w:szCs w:val="22"/>
        </w:rPr>
      </w:pPr>
      <w:r w:rsidRPr="00C8428C">
        <w:rPr>
          <w:b/>
          <w:sz w:val="22"/>
          <w:szCs w:val="22"/>
        </w:rPr>
        <w:t>I.</w:t>
      </w:r>
      <w:r>
        <w:rPr>
          <w:sz w:val="22"/>
          <w:szCs w:val="22"/>
        </w:rPr>
        <w:tab/>
      </w:r>
      <w:r w:rsidR="000B35A4" w:rsidRPr="00397220">
        <w:rPr>
          <w:sz w:val="22"/>
          <w:szCs w:val="22"/>
        </w:rPr>
        <w:t>Nalaže se stečajnom upravitelju sukladno čl. 89. Stečajnog zakona (NN 71/15,</w:t>
      </w:r>
      <w:r w:rsidR="000B35A4">
        <w:rPr>
          <w:sz w:val="22"/>
          <w:szCs w:val="22"/>
        </w:rPr>
        <w:t xml:space="preserve"> 104/17,</w:t>
      </w:r>
      <w:r w:rsidR="000B35A4" w:rsidRPr="00397220">
        <w:rPr>
          <w:sz w:val="22"/>
          <w:szCs w:val="22"/>
        </w:rPr>
        <w:t xml:space="preserve"> dalje u tekstu SZ) </w:t>
      </w:r>
      <w:r w:rsidR="000B35A4">
        <w:rPr>
          <w:sz w:val="22"/>
          <w:szCs w:val="22"/>
        </w:rPr>
        <w:t>bez odlaganja</w:t>
      </w:r>
      <w:r w:rsidR="000B35A4" w:rsidRPr="00397220">
        <w:rPr>
          <w:sz w:val="22"/>
          <w:szCs w:val="22"/>
        </w:rPr>
        <w:t xml:space="preserve"> dostaviti izvješće o tijeku stečajnog postupka.</w:t>
      </w:r>
    </w:p>
    <w:p w:rsidRDefault="00630C98" w:rsidP="000B35A4" w:rsidR="00630C98">
      <w:pPr>
        <w:pStyle w:val="Tijeloteksta"/>
        <w:rPr>
          <w:bCs/>
          <w:sz w:val="22"/>
          <w:szCs w:val="22"/>
        </w:rPr>
      </w:pPr>
    </w:p>
    <w:p w:rsidRDefault="00630C98" w:rsidP="000B35A4" w:rsidR="00630C98" w:rsidRPr="00397220">
      <w:pPr>
        <w:pStyle w:val="Tijeloteksta"/>
        <w:rPr>
          <w:bCs/>
          <w:sz w:val="22"/>
          <w:szCs w:val="22"/>
        </w:rPr>
      </w:pPr>
      <w:r w:rsidRPr="00630C98">
        <w:rPr>
          <w:b/>
          <w:bCs/>
          <w:sz w:val="22"/>
          <w:szCs w:val="22"/>
        </w:rPr>
        <w:t>II.</w:t>
      </w:r>
      <w:r>
        <w:rPr>
          <w:bCs/>
          <w:sz w:val="22"/>
          <w:szCs w:val="22"/>
        </w:rPr>
        <w:tab/>
        <w:t>Nalaže se stečajnom upravitelju bez odlaganja</w:t>
      </w:r>
      <w:r w:rsidRPr="00630C98">
        <w:rPr>
          <w:sz w:val="22"/>
          <w:szCs w:val="22"/>
        </w:rPr>
        <w:t xml:space="preserve"> </w:t>
      </w:r>
      <w:r w:rsidRPr="00630C98">
        <w:rPr>
          <w:bCs/>
          <w:sz w:val="22"/>
          <w:szCs w:val="22"/>
        </w:rPr>
        <w:t>u smislu čl. 91. SZ očitovati se zbog čega nije postup</w:t>
      </w:r>
      <w:r w:rsidR="000002DE">
        <w:rPr>
          <w:bCs/>
          <w:sz w:val="22"/>
          <w:szCs w:val="22"/>
        </w:rPr>
        <w:t>i</w:t>
      </w:r>
      <w:r w:rsidRPr="00630C98">
        <w:rPr>
          <w:bCs/>
          <w:sz w:val="22"/>
          <w:szCs w:val="22"/>
        </w:rPr>
        <w:t xml:space="preserve">o u skladu s čl. 89. </w:t>
      </w:r>
      <w:r w:rsidR="000002DE">
        <w:rPr>
          <w:bCs/>
          <w:sz w:val="22"/>
          <w:szCs w:val="22"/>
        </w:rPr>
        <w:t xml:space="preserve">st. 2. </w:t>
      </w:r>
      <w:r w:rsidRPr="00630C98">
        <w:rPr>
          <w:bCs/>
          <w:sz w:val="22"/>
          <w:szCs w:val="22"/>
        </w:rPr>
        <w:t xml:space="preserve">SZ. i </w:t>
      </w:r>
      <w:r>
        <w:rPr>
          <w:bCs/>
          <w:sz w:val="22"/>
          <w:szCs w:val="22"/>
        </w:rPr>
        <w:t>u roku od tri mjeseca</w:t>
      </w:r>
      <w:r w:rsidR="00A81D7B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dostav</w:t>
      </w:r>
      <w:r w:rsidR="00451ACA">
        <w:rPr>
          <w:bCs/>
          <w:sz w:val="22"/>
          <w:szCs w:val="22"/>
        </w:rPr>
        <w:t>ljao</w:t>
      </w:r>
      <w:r w:rsidRPr="00630C98">
        <w:rPr>
          <w:bCs/>
          <w:sz w:val="22"/>
          <w:szCs w:val="22"/>
        </w:rPr>
        <w:t xml:space="preserve"> izvješć</w:t>
      </w:r>
      <w:r w:rsidR="00451ACA">
        <w:rPr>
          <w:bCs/>
          <w:sz w:val="22"/>
          <w:szCs w:val="22"/>
        </w:rPr>
        <w:t>a</w:t>
      </w:r>
      <w:r w:rsidR="00A81D7B">
        <w:rPr>
          <w:bCs/>
          <w:sz w:val="22"/>
          <w:szCs w:val="22"/>
        </w:rPr>
        <w:t xml:space="preserve"> o tijeku s</w:t>
      </w:r>
      <w:r w:rsidR="000002DE">
        <w:rPr>
          <w:bCs/>
          <w:sz w:val="22"/>
          <w:szCs w:val="22"/>
        </w:rPr>
        <w:t>tečajnog postupka i stanju stečajne mase</w:t>
      </w:r>
      <w:r w:rsidR="00451ACA">
        <w:rPr>
          <w:bCs/>
          <w:sz w:val="22"/>
          <w:szCs w:val="22"/>
        </w:rPr>
        <w:t xml:space="preserve">, te </w:t>
      </w:r>
      <w:r w:rsidR="002B0F4C">
        <w:rPr>
          <w:bCs/>
          <w:sz w:val="22"/>
          <w:szCs w:val="22"/>
        </w:rPr>
        <w:t>postupio po odluci sa izvještajnog ročišta</w:t>
      </w:r>
      <w:r w:rsidRPr="00630C98">
        <w:rPr>
          <w:bCs/>
          <w:sz w:val="22"/>
          <w:szCs w:val="22"/>
        </w:rPr>
        <w:t>.</w:t>
      </w:r>
    </w:p>
    <w:p w:rsidRDefault="000865BF" w:rsidP="000B35A4" w:rsidR="000865BF">
      <w:pPr>
        <w:jc w:val="both"/>
        <w:rPr>
          <w:sz w:val="22"/>
          <w:szCs w:val="22"/>
        </w:rPr>
      </w:pPr>
    </w:p>
    <w:p w:rsidRDefault="000865BF" w:rsidP="000865BF" w:rsidR="000865BF" w:rsidRPr="00B22BBD">
      <w:pPr>
        <w:pStyle w:val="Naslov3"/>
        <w:ind w:left="0"/>
        <w:jc w:val="center"/>
        <w:rPr>
          <w:sz w:val="22"/>
          <w:szCs w:val="22"/>
        </w:rPr>
      </w:pPr>
      <w:r w:rsidRPr="00B22BBD">
        <w:rPr>
          <w:sz w:val="22"/>
          <w:szCs w:val="22"/>
        </w:rPr>
        <w:t xml:space="preserve">U Dubrovniku, </w:t>
      </w:r>
      <w:r w:rsidR="00512874">
        <w:rPr>
          <w:sz w:val="22"/>
          <w:szCs w:val="22"/>
        </w:rPr>
        <w:t>30</w:t>
      </w:r>
      <w:r>
        <w:rPr>
          <w:sz w:val="22"/>
          <w:szCs w:val="22"/>
        </w:rPr>
        <w:t xml:space="preserve">. </w:t>
      </w:r>
      <w:r w:rsidR="000002DE">
        <w:rPr>
          <w:sz w:val="22"/>
          <w:szCs w:val="22"/>
        </w:rPr>
        <w:t>srpnja</w:t>
      </w:r>
      <w:r w:rsidRPr="00B22BBD">
        <w:rPr>
          <w:sz w:val="22"/>
          <w:szCs w:val="22"/>
        </w:rPr>
        <w:t xml:space="preserve"> 201</w:t>
      </w:r>
      <w:r w:rsidR="000B35A4">
        <w:rPr>
          <w:sz w:val="22"/>
          <w:szCs w:val="22"/>
        </w:rPr>
        <w:t>8</w:t>
      </w:r>
      <w:r w:rsidRPr="00B22BBD">
        <w:rPr>
          <w:sz w:val="22"/>
          <w:szCs w:val="22"/>
        </w:rPr>
        <w:t>. godine</w:t>
      </w:r>
    </w:p>
    <w:p w:rsidRDefault="000865BF" w:rsidP="000865BF" w:rsidR="000865BF" w:rsidRPr="00B22BBD">
      <w:pPr>
        <w:ind w:left="36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</w:p>
    <w:p w:rsidRDefault="000865BF" w:rsidP="000865BF" w:rsidR="000865BF" w:rsidRPr="00B22BBD">
      <w:pPr>
        <w:ind w:firstLine="360" w:left="540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Stečajni sudac:</w:t>
      </w:r>
    </w:p>
    <w:p w:rsidRDefault="000865BF" w:rsidP="000865BF" w:rsidR="000865BF" w:rsidRPr="00B22BBD">
      <w:pPr>
        <w:ind w:left="360"/>
        <w:jc w:val="both"/>
        <w:rPr>
          <w:b/>
          <w:sz w:val="22"/>
          <w:szCs w:val="22"/>
        </w:rPr>
      </w:pPr>
    </w:p>
    <w:p w:rsidRDefault="000865BF" w:rsidP="000865BF" w:rsidR="000865BF">
      <w:pPr>
        <w:ind w:left="36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  <w:t>Srđan Gavranić</w:t>
      </w:r>
      <w:r w:rsidR="001F20A6">
        <w:rPr>
          <w:b/>
          <w:sz w:val="22"/>
          <w:szCs w:val="22"/>
        </w:rPr>
        <w:t>, v.r.</w:t>
      </w:r>
    </w:p>
    <w:p w:rsidRDefault="000865BF" w:rsidP="000865BF" w:rsidR="000865BF">
      <w:pPr>
        <w:ind w:left="360"/>
        <w:jc w:val="both"/>
        <w:rPr>
          <w:b/>
          <w:sz w:val="22"/>
          <w:szCs w:val="22"/>
        </w:rPr>
      </w:pPr>
    </w:p>
    <w:p w:rsidRDefault="000865BF" w:rsidP="000865BF" w:rsidR="000865BF">
      <w:pPr>
        <w:jc w:val="both"/>
        <w:rPr>
          <w:b/>
          <w:sz w:val="22"/>
          <w:szCs w:val="22"/>
        </w:rPr>
      </w:pPr>
    </w:p>
    <w:p w:rsidRDefault="000B35A4" w:rsidP="000865BF" w:rsidR="000B35A4">
      <w:pPr>
        <w:jc w:val="both"/>
        <w:rPr>
          <w:b/>
          <w:sz w:val="22"/>
          <w:szCs w:val="22"/>
        </w:rPr>
      </w:pPr>
    </w:p>
    <w:p w:rsidRDefault="000B35A4" w:rsidP="000865BF" w:rsidR="000B35A4" w:rsidRPr="00B22BBD">
      <w:pPr>
        <w:jc w:val="both"/>
        <w:rPr>
          <w:b/>
          <w:sz w:val="22"/>
          <w:szCs w:val="22"/>
        </w:rPr>
      </w:pPr>
    </w:p>
    <w:p w:rsidRDefault="000865BF" w:rsidP="000865BF" w:rsidR="000865BF" w:rsidRPr="00B22BBD">
      <w:pPr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DN-a </w:t>
      </w:r>
      <w:r w:rsidRPr="00B22BBD">
        <w:rPr>
          <w:sz w:val="22"/>
          <w:szCs w:val="22"/>
        </w:rPr>
        <w:t>(</w:t>
      </w:r>
      <w:r w:rsidR="002B0F4C">
        <w:rPr>
          <w:sz w:val="22"/>
          <w:szCs w:val="22"/>
        </w:rPr>
        <w:t>30</w:t>
      </w:r>
      <w:r w:rsidR="000B35A4">
        <w:rPr>
          <w:sz w:val="22"/>
          <w:szCs w:val="22"/>
        </w:rPr>
        <w:t>.0</w:t>
      </w:r>
      <w:r w:rsidR="000002DE">
        <w:rPr>
          <w:sz w:val="22"/>
          <w:szCs w:val="22"/>
        </w:rPr>
        <w:t>7</w:t>
      </w:r>
      <w:r>
        <w:rPr>
          <w:sz w:val="22"/>
          <w:szCs w:val="22"/>
        </w:rPr>
        <w:t>.</w:t>
      </w:r>
      <w:r w:rsidRPr="00B22BBD">
        <w:rPr>
          <w:sz w:val="22"/>
          <w:szCs w:val="22"/>
        </w:rPr>
        <w:t>201</w:t>
      </w:r>
      <w:r w:rsidR="000B35A4">
        <w:rPr>
          <w:sz w:val="22"/>
          <w:szCs w:val="22"/>
        </w:rPr>
        <w:t>8</w:t>
      </w:r>
      <w:r w:rsidRPr="00B22BBD">
        <w:rPr>
          <w:sz w:val="22"/>
          <w:szCs w:val="22"/>
        </w:rPr>
        <w:t>.g.)</w:t>
      </w:r>
      <w:r w:rsidRPr="00B22BBD">
        <w:rPr>
          <w:b/>
          <w:sz w:val="22"/>
          <w:szCs w:val="22"/>
        </w:rPr>
        <w:t>:</w:t>
      </w:r>
    </w:p>
    <w:p w:rsidRDefault="000865BF" w:rsidP="000865BF" w:rsidR="000B35A4">
      <w:pPr>
        <w:jc w:val="both"/>
        <w:rPr>
          <w:sz w:val="22"/>
          <w:szCs w:val="22"/>
        </w:rPr>
      </w:pPr>
      <w:bookmarkStart w:name="_Hlt408271069" w:id="1"/>
      <w:bookmarkEnd w:id="1"/>
      <w:r w:rsidRPr="00B22BBD">
        <w:rPr>
          <w:sz w:val="22"/>
          <w:szCs w:val="22"/>
        </w:rPr>
        <w:t xml:space="preserve">- </w:t>
      </w:r>
      <w:r>
        <w:rPr>
          <w:sz w:val="22"/>
          <w:szCs w:val="22"/>
        </w:rPr>
        <w:t xml:space="preserve">stečajnom upravitelju, </w:t>
      </w:r>
    </w:p>
    <w:p w:rsidRDefault="000B35A4" w:rsidP="000865BF" w:rsidR="000865BF" w:rsidRPr="00B22BB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0865BF">
        <w:rPr>
          <w:sz w:val="22"/>
          <w:szCs w:val="22"/>
        </w:rPr>
        <w:t>e oglasn</w:t>
      </w:r>
      <w:r>
        <w:rPr>
          <w:sz w:val="22"/>
          <w:szCs w:val="22"/>
        </w:rPr>
        <w:t>a</w:t>
      </w:r>
      <w:r w:rsidR="000865BF">
        <w:rPr>
          <w:sz w:val="22"/>
          <w:szCs w:val="22"/>
        </w:rPr>
        <w:t xml:space="preserve"> ploč</w:t>
      </w:r>
      <w:r>
        <w:rPr>
          <w:sz w:val="22"/>
          <w:szCs w:val="22"/>
        </w:rPr>
        <w:t>a</w:t>
      </w:r>
      <w:r w:rsidR="000865BF" w:rsidRPr="00B22BBD">
        <w:rPr>
          <w:sz w:val="22"/>
          <w:szCs w:val="22"/>
        </w:rPr>
        <w:t>.</w:t>
      </w:r>
    </w:p>
    <w:p w:rsidRDefault="000865BF" w:rsidP="000865BF" w:rsidR="000865BF" w:rsidRPr="00493727"/>
    <w:p w:rsidRDefault="00FC2EF3" w:rsidP="004757EC" w:rsidR="00FC2EF3" w:rsidRPr="00493727">
      <w:pPr>
        <w:pStyle w:val="Naslov1"/>
      </w:pPr>
    </w:p>
    <w:sectPr w:rsidSect="00860EA0" w:rsidR="00FC2EF3" w:rsidRPr="00493727">
      <w:headerReference w:type="even" r:id="rId13"/>
      <w:headerReference w:type="default" r:id="rId14"/>
      <w:pgSz w:h="16838" w:w="11906"/>
      <w:pgMar w:gutter="0" w:footer="720" w:header="720" w:left="1843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3EB8" w:rsidR="00033EB8">
      <w:r>
        <w:separator/>
      </w:r>
    </w:p>
  </w:endnote>
  <w:endnote w:id="0" w:type="continuationSeparator">
    <w:p w:rsidRDefault="00033EB8" w:rsidR="00033E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3EB8" w:rsidR="00033EB8">
      <w:r>
        <w:separator/>
      </w:r>
    </w:p>
  </w:footnote>
  <w:footnote w:id="0" w:type="continuationSeparator">
    <w:p w:rsidRDefault="00033EB8" w:rsidR="00033E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748" w:rsidP="00821053" w:rsidR="001407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0748" w:rsidR="0014074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748" w:rsidP="00821053" w:rsidR="001407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B35A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40748" w:rsidP="000865BF" w:rsidR="000865BF" w:rsidRPr="000865BF">
    <w:pPr>
      <w:pStyle w:val="Zaglavlje"/>
      <w:rPr>
        <w:sz w:val="22"/>
        <w:szCs w:val="22"/>
      </w:rPr>
    </w:pPr>
    <w:r>
      <w:tab/>
    </w:r>
    <w:r>
      <w:tab/>
    </w:r>
    <w:r w:rsidR="000865BF" w:rsidRPr="000865BF">
      <w:rPr>
        <w:b/>
        <w:sz w:val="22"/>
        <w:szCs w:val="22"/>
      </w:rPr>
      <w:t>Posl.br. 6-St.1016/2016-26</w:t>
    </w:r>
  </w:p>
  <w:p w:rsidRDefault="00140748" w:rsidR="0014074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44DE7"/>
    <w:multiLevelType w:val="hybridMultilevel"/>
    <w:tmpl w:val="1E8C28CA"/>
    <w:lvl w:tplc="DDCA3540" w:ilvl="0">
      <w:start w:val="4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2F371B55"/>
    <w:multiLevelType w:val="hybridMultilevel"/>
    <w:tmpl w:val="49C4465A"/>
    <w:lvl w:tplc="65FCE0E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6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7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56BD6041"/>
    <w:multiLevelType w:val="hybridMultilevel"/>
    <w:tmpl w:val="67A6C79A"/>
    <w:lvl w:tplc="A04E62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0">
    <w:nsid w:val="71452E8C"/>
    <w:multiLevelType w:val="hybridMultilevel"/>
    <w:tmpl w:val="41CEE766"/>
    <w:lvl w:tplc="CEE6C236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6"/>
  </w:num>
  <w:num w:numId="5">
    <w:abstractNumId w:val="1"/>
  </w:num>
  <w:num w:numId="6">
    <w:abstractNumId w:val="7"/>
  </w:num>
  <w:num w:numId="7">
    <w:abstractNumId w:val="0"/>
  </w:num>
  <w:num w:numId="8">
    <w:abstractNumId w:val="2"/>
  </w:num>
  <w:num w:numId="9">
    <w:abstractNumId w:val="8"/>
  </w:num>
  <w:num w:numId="10">
    <w:abstractNumId w:val="4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9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002DE"/>
    <w:rsid w:val="00004E93"/>
    <w:rsid w:val="000154E8"/>
    <w:rsid w:val="00021B90"/>
    <w:rsid w:val="000254DF"/>
    <w:rsid w:val="00033EB8"/>
    <w:rsid w:val="00037324"/>
    <w:rsid w:val="00050E64"/>
    <w:rsid w:val="000865BF"/>
    <w:rsid w:val="000B35A4"/>
    <w:rsid w:val="000E2E7E"/>
    <w:rsid w:val="001016F4"/>
    <w:rsid w:val="00140748"/>
    <w:rsid w:val="00181A48"/>
    <w:rsid w:val="001821C7"/>
    <w:rsid w:val="00196474"/>
    <w:rsid w:val="001D5649"/>
    <w:rsid w:val="001E2686"/>
    <w:rsid w:val="001F20A6"/>
    <w:rsid w:val="00214D23"/>
    <w:rsid w:val="00226054"/>
    <w:rsid w:val="002A68BA"/>
    <w:rsid w:val="002B0F4C"/>
    <w:rsid w:val="002D35A8"/>
    <w:rsid w:val="00300B25"/>
    <w:rsid w:val="003019DB"/>
    <w:rsid w:val="0030466A"/>
    <w:rsid w:val="00312A40"/>
    <w:rsid w:val="003767CE"/>
    <w:rsid w:val="003A486E"/>
    <w:rsid w:val="003B1012"/>
    <w:rsid w:val="003B1E1C"/>
    <w:rsid w:val="003C2522"/>
    <w:rsid w:val="003E3949"/>
    <w:rsid w:val="00440BD9"/>
    <w:rsid w:val="00444BDC"/>
    <w:rsid w:val="00451ACA"/>
    <w:rsid w:val="00453AE7"/>
    <w:rsid w:val="004736C6"/>
    <w:rsid w:val="004757EC"/>
    <w:rsid w:val="0048070C"/>
    <w:rsid w:val="00493727"/>
    <w:rsid w:val="004C7DBB"/>
    <w:rsid w:val="004D21E1"/>
    <w:rsid w:val="004D418E"/>
    <w:rsid w:val="004D568E"/>
    <w:rsid w:val="004E1B3C"/>
    <w:rsid w:val="004F5514"/>
    <w:rsid w:val="00512874"/>
    <w:rsid w:val="00555D62"/>
    <w:rsid w:val="005A4EC4"/>
    <w:rsid w:val="005A564F"/>
    <w:rsid w:val="005C3F89"/>
    <w:rsid w:val="005C7384"/>
    <w:rsid w:val="006002A4"/>
    <w:rsid w:val="00615978"/>
    <w:rsid w:val="0061786A"/>
    <w:rsid w:val="00630C98"/>
    <w:rsid w:val="0067689C"/>
    <w:rsid w:val="006C1EAF"/>
    <w:rsid w:val="006F47D5"/>
    <w:rsid w:val="00706DF9"/>
    <w:rsid w:val="0071205D"/>
    <w:rsid w:val="007252CF"/>
    <w:rsid w:val="00732EEF"/>
    <w:rsid w:val="00750C79"/>
    <w:rsid w:val="007564B0"/>
    <w:rsid w:val="007D4604"/>
    <w:rsid w:val="007F7B7D"/>
    <w:rsid w:val="00821053"/>
    <w:rsid w:val="00851228"/>
    <w:rsid w:val="00860EA0"/>
    <w:rsid w:val="008633BF"/>
    <w:rsid w:val="00887641"/>
    <w:rsid w:val="0089626D"/>
    <w:rsid w:val="008F43F1"/>
    <w:rsid w:val="009442FA"/>
    <w:rsid w:val="00961EC4"/>
    <w:rsid w:val="009A4C8B"/>
    <w:rsid w:val="009F23BC"/>
    <w:rsid w:val="009F2986"/>
    <w:rsid w:val="00A81D7B"/>
    <w:rsid w:val="00AA6998"/>
    <w:rsid w:val="00AC01B0"/>
    <w:rsid w:val="00AC125D"/>
    <w:rsid w:val="00AE094B"/>
    <w:rsid w:val="00B22BBD"/>
    <w:rsid w:val="00B31F2A"/>
    <w:rsid w:val="00B45C53"/>
    <w:rsid w:val="00BE2E59"/>
    <w:rsid w:val="00BF0ABB"/>
    <w:rsid w:val="00C026FF"/>
    <w:rsid w:val="00C0646A"/>
    <w:rsid w:val="00C07ECE"/>
    <w:rsid w:val="00C33DBE"/>
    <w:rsid w:val="00C44BF4"/>
    <w:rsid w:val="00CF3D53"/>
    <w:rsid w:val="00D71CE1"/>
    <w:rsid w:val="00D81C94"/>
    <w:rsid w:val="00D83A3B"/>
    <w:rsid w:val="00D95D71"/>
    <w:rsid w:val="00D97371"/>
    <w:rsid w:val="00DA3F12"/>
    <w:rsid w:val="00DA4F9F"/>
    <w:rsid w:val="00DB0707"/>
    <w:rsid w:val="00DC064C"/>
    <w:rsid w:val="00DF107A"/>
    <w:rsid w:val="00DF23F7"/>
    <w:rsid w:val="00E0622D"/>
    <w:rsid w:val="00E11618"/>
    <w:rsid w:val="00E2262F"/>
    <w:rsid w:val="00E40B29"/>
    <w:rsid w:val="00E42D4B"/>
    <w:rsid w:val="00EA7142"/>
    <w:rsid w:val="00EB3BE9"/>
    <w:rsid w:val="00EE04C0"/>
    <w:rsid w:val="00EE5E8F"/>
    <w:rsid w:val="00EF3223"/>
    <w:rsid w:val="00EF661F"/>
    <w:rsid w:val="00F449BE"/>
    <w:rsid w:val="00F82E1B"/>
    <w:rsid w:val="00FB4158"/>
    <w:rsid w:val="00FC2EF3"/>
    <w:rsid w:val="00FC7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qFormat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019DB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493727"/>
    <w:rPr>
      <w:b/>
      <w:sz w:val="24"/>
    </w:rPr>
  </w:style>
  <w:style w:customStyle="true" w:styleId="Naslov2Char" w:type="character">
    <w:name w:val="Naslov 2 Char"/>
    <w:basedOn w:val="Zadanifontodlomka"/>
    <w:link w:val="Naslov2"/>
    <w:rsid w:val="00493727"/>
    <w:rPr>
      <w:b/>
      <w:sz w:val="24"/>
    </w:rPr>
  </w:style>
  <w:style w:customStyle="true" w:styleId="Naslov3Char" w:type="character">
    <w:name w:val="Naslov 3 Char"/>
    <w:basedOn w:val="Zadanifontodlomka"/>
    <w:link w:val="Naslov3"/>
    <w:rsid w:val="00493727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0B35A4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633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33BF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33BF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33BF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33BF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qFormat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019DB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493727"/>
    <w:rPr>
      <w:b/>
      <w:sz w:val="24"/>
    </w:rPr>
  </w:style>
  <w:style w:customStyle="1" w:styleId="Naslov2Char" w:type="character">
    <w:name w:val="Naslov 2 Char"/>
    <w:basedOn w:val="Zadanifontodlomka"/>
    <w:link w:val="Naslov2"/>
    <w:rsid w:val="00493727"/>
    <w:rPr>
      <w:b/>
      <w:sz w:val="24"/>
    </w:rPr>
  </w:style>
  <w:style w:customStyle="1" w:styleId="Naslov3Char" w:type="character">
    <w:name w:val="Naslov 3 Char"/>
    <w:basedOn w:val="Zadanifontodlomka"/>
    <w:link w:val="Naslov3"/>
    <w:rsid w:val="00493727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0B35A4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633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33BF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33BF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33BF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33BF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srpnja 2018.</izvorni_sadrzaj>
    <derivirana_varijabla naziv="DomainObject.DatumDonosenjaOdluke_1">30.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St-930/2016-47</izvorni_sadrzaj>
    <derivirana_varijabla naziv="DomainObject.Oznaka_1">St-930/2016-47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930</izvorni_sadrzaj>
    <derivirana_varijabla naziv="DomainObject.Predmet.Broj_1">930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St-930/2016</izvorni_sadrzaj>
    <derivirana_varijabla naziv="DomainObject.Predmet.OznakaBroj_1">St-930/2016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PRO MERCATO d.o.o. za poslovanje nekretninama zastupanog po punomoćniku Josip Hrga, stečajni upravitelj</izvorni_sadrzaj>
    <derivirana_varijabla naziv="DomainObject.Predmet.ProtustrankaFormated_1">  PRO MERCATO d.o.o. za poslovanje nekretninama zastupanog po punomoćniku Josip Hrga, stečajni upravitelj</derivirana_varijabla>
  </DomainObject.Predmet.ProtustrankaFormated>
  <DomainObject.Predmet.ProtustrankaFormatedOIB>
    <izvorni_sadrzaj>  PRO MERCATO d.o.o. za poslovanje nekretninama, OIB 46072849142 zastupanog po punomoćniku Josip Hrga, stečajni upravitelj</izvorni_sadrzaj>
    <derivirana_varijabla naziv="DomainObject.Predmet.ProtustrankaFormatedOIB_1">  PRO MERCATO d.o.o. za poslovanje nekretninama, OIB 46072849142 zastupanog po punomoćniku Josip Hrga, stečajni upravitelj</derivirana_varijabla>
  </DomainObject.Predmet.ProtustrankaFormatedOIB>
  <DomainObject.Predmet.ProtustrankaFormatedWithAdress>
    <izvorni_sadrzaj> PRO MERCATO d.o.o. za poslovanje nekretninama, Put Brodarice 6, 21000 Split zastupanog po punomoćniku Josip Hrga, stečajni upravitelj</izvorni_sadrzaj>
    <derivirana_varijabla naziv="DomainObject.Predmet.ProtustrankaFormatedWithAdress_1"> PRO MERCATO d.o.o. za poslovanje nekretninama, Put Brodarice 6, 21000 Split zastupanog po punomoćniku Josip Hrga, stečajni upravitelj</derivirana_varijabla>
  </DomainObject.Predmet.ProtustrankaFormatedWithAdress>
  <DomainObject.Predmet.ProtustrankaFormatedWithAdressOIB>
    <izvorni_sadrzaj> PRO MERCATO d.o.o. za poslovanje nekretninama, OIB 46072849142, Put Brodarice 6, 21000 Split zastupanog po punomoćniku Josip Hrga, stečajni upravitelj</izvorni_sadrzaj>
    <derivirana_varijabla naziv="DomainObject.Predmet.ProtustrankaFormatedWithAdressOIB_1"> PRO MERCATO d.o.o. za poslovanje nekretninama, OIB 46072849142, Put Brodarice 6, 21000 Split zastupanog po punomoćniku Josip Hrga, stečajni upravitelj</derivirana_varijabla>
  </DomainObject.Predmet.ProtustrankaFormatedWithAdressOIB>
  <DomainObject.Predmet.ProtustrankaWithAdress>
    <izvorni_sadrzaj>PRO MERCATO d.o.o. za poslovanje nekretninama Put Brodarice 6, 21000 Split</izvorni_sadrzaj>
    <derivirana_varijabla naziv="DomainObject.Predmet.ProtustrankaWithAdress_1">PRO MERCATO d.o.o. za poslovanje nekretninama Put Brodarice 6, 21000 Split</derivirana_varijabla>
  </DomainObject.Predmet.ProtustrankaWithAdress>
  <DomainObject.Predmet.ProtustrankaWithAdressOIB>
    <izvorni_sadrzaj>PRO MERCATO d.o.o. za poslovanje nekretninama, OIB 46072849142, Put Brodarice 6, 21000 Split</izvorni_sadrzaj>
    <derivirana_varijabla naziv="DomainObject.Predmet.ProtustrankaWithAdressOIB_1">PRO MERCATO d.o.o. za poslovanje nekretninama, OIB 46072849142, Put Brodarice 6, 21000 Split</derivirana_varijabla>
  </DomainObject.Predmet.ProtustrankaWithAdressOIB>
  <DomainObject.Predmet.ProtustrankaNazivFormated>
    <izvorni_sadrzaj>PRO MERCATO d.o.o. za poslovanje nekretninama</izvorni_sadrzaj>
    <derivirana_varijabla naziv="DomainObject.Predmet.ProtustrankaNazivFormated_1">PRO MERCATO d.o.o. za poslovanje nekretninama</derivirana_varijabla>
  </DomainObject.Predmet.ProtustrankaNazivFormated>
  <DomainObject.Predmet.ProtustrankaNazivFormatedOIB>
    <izvorni_sadrzaj>PRO MERCATO d.o.o. za poslovanje nekretninama, OIB 46072849142</izvorni_sadrzaj>
    <derivirana_varijabla naziv="DomainObject.Predmet.ProtustrankaNazivFormatedOIB_1">PRO MERCATO d.o.o. za poslovanje nekretninama, OIB 46072849142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RH; Charles Daniel Mandić; HRVATSKA BANKA ZA OBNOVU I RAZIVITAK; GRAD SPLIT; ZAGREBAČKI HOLDING, društvo s ograničenom odgovornošću za javni prijevoz, opskrbu vodom, održavanje čistoće, putnička a; HEP - Elektra Zagreb; HEP - Toplinarstvo d.o.o. Zagreb; SUVLASNICI STAMBENE ZGRADE U ZAGREBU Martićeva 17; SUVLASNICI STAMBENE ZGRADE U ZAGREBU Martićeva 15; Vedran Malenica</izvorni_sadrzaj>
    <derivirana_varijabla naziv="DomainObject.Predmet.StrankaFormated_1">  FINANCIJSKA AGENCIJA, RC SPLIT; Ministarstvo financija RH; Charles Daniel Mandić; HRVATSKA BANKA ZA OBNOVU I RAZIVITAK; GRAD SPLIT; ZAGREBAČKI HOLDING, društvo s ograničenom odgovornošću za javni prijevoz, opskrbu vodom, održavanje čistoće, putnička a; HEP - Elektra Zagreb; HEP - Toplinarstvo d.o.o. Zagreb; SUVLASNICI STAMBENE ZGRADE U ZAGREBU Martićeva 17; SUVLASNICI STAMBENE ZGRADE U ZAGREBU Martićeva 15; Vedran Malenica</derivirana_varijabla>
  </DomainObject.Predmet.StrankaFormated>
  <DomainObject.Predmet.StrankaFormatedOIB>
    <izvorni_sadrzaj>  FINANCIJSKA AGENCIJA, RC SPLIT, OIB 85821130368; Ministarstvo financija RH, OIB 18683136487; Charles Daniel Mandić, OIB 38079899071; HRVATSKA BANKA ZA OBNOVU I RAZIVITAK, OIB 26702280390; GRAD SPLIT, OIB 78755598868; ZAGREBAČKI HOLDING, društvo s ograničenom odgovornošću za javni prijevoz, opskrbu vodom, održavanje čistoće, putnička a, OIB 85584865987; HEP - Elektra Zagreb, OIB 46830600751; HEP - Toplinarstvo d.o.o. Zagreb; SUVLASNICI STAMBENE ZGRADE U ZAGREBU Martićeva 17; SUVLASNICI STAMBENE ZGRADE U ZAGREBU Martićeva 15; Vedran Malenica, OIB 81830332275</izvorni_sadrzaj>
    <derivirana_varijabla naziv="DomainObject.Predmet.StrankaFormatedOIB_1">  FINANCIJSKA AGENCIJA, RC SPLIT, OIB 85821130368; Ministarstvo financija RH, OIB 18683136487; Charles Daniel Mandić, OIB 38079899071; HRVATSKA BANKA ZA OBNOVU I RAZIVITAK, OIB 26702280390; GRAD SPLIT, OIB 78755598868; ZAGREBAČKI HOLDING, društvo s ograničenom odgovornošću za javni prijevoz, opskrbu vodom, održavanje čistoće, putnička a, OIB 85584865987; HEP - Elektra Zagreb, OIB 46830600751; HEP - Toplinarstvo d.o.o. Zagreb; SUVLASNICI STAMBENE ZGRADE U ZAGREBU Martićeva 17; SUVLASNICI STAMBENE ZGRADE U ZAGREBU Martićeva 15; Vedran Malenica, OIB 81830332275</derivirana_varijabla>
  </DomainObject.Predmet.StrankaFormatedOIB>
  <DomainObject.Predmet.StrankaFormatedWithAdress>
    <izvorni_sadrzaj> FINANCIJSKA AGENCIJA, RC SPLIT, Mažuranićevo šetalište 24 b, 21000 Split; Ministarstvo financija RH, Katančićeva 5, 10000 Zagreb; Charles Daniel Mandić; HRVATSKA BANKA ZA OBNOVU I RAZIVITAK, Trg Josipa Jurja Strossmayera 9, 10000 Zagreb; GRAD SPLIT, Obala kneza Branimira 17, 21000 Split; ZAGREBAČKI HOLDING, društvo s ograničenom odgovornošću za javni prijevoz, opskrbu vodom, održavanje čistoće, putnička a, Ulica grada Vukovara 41, 10000 Zagreb; HEP - Elektra Zagreb, Gundulićeva 32, 10000 Zagreb; HEP - Toplinarstvo d.o.o. Zagreb; SUVLASNICI STAMBENE ZGRADE U ZAGREBU Martićeva 17, Martićeva 17, 10000 Zagreb; SUVLASNICI STAMBENE ZGRADE U ZAGREBU Martićeva 15, Martićeva 15, 10000 Zagreb; Vedran Malenica</izvorni_sadrzaj>
    <derivirana_varijabla naziv="DomainObject.Predmet.StrankaFormatedWithAdress_1"> FINANCIJSKA AGENCIJA, RC SPLIT, Mažuranićevo šetalište 24 b, 21000 Split; Ministarstvo financija RH, Katančićeva 5, 10000 Zagreb; Charles Daniel Mandić; HRVATSKA BANKA ZA OBNOVU I RAZIVITAK, Trg Josipa Jurja Strossmayera 9, 10000 Zagreb; GRAD SPLIT, Obala kneza Branimira 17, 21000 Split; ZAGREBAČKI HOLDING, društvo s ograničenom odgovornošću za javni prijevoz, opskrbu vodom, održavanje čistoće, putnička a, Ulica grada Vukovara 41, 10000 Zagreb; HEP - Elektra Zagreb, Gundulićeva 32, 10000 Zagreb; HEP - Toplinarstvo d.o.o. Zagreb; SUVLASNICI STAMBENE ZGRADE U ZAGREBU Martićeva 17, Martićeva 17, 10000 Zagreb; SUVLASNICI STAMBENE ZGRADE U ZAGREBU Martićeva 15, Martićeva 15, 10000 Zagreb; Vedran Malenica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Zagreb; Charles Daniel Mandić, OIB 38079899071; HRVATSKA BANKA ZA OBNOVU I RAZIVITAK, OIB 26702280390, Trg Josipa Jurja Strossmayera 9, 10000 Zagreb; GRAD SPLIT, OIB 78755598868, Obala kneza Branimira 17, 21000 Split; ZAGREBAČKI HOLDING, društvo s ograničenom odgovornošću za javni prijevoz, opskrbu vodom, održavanje čistoće, putnička a, OIB 85584865987, Ulica grada Vukovara 41, 10000 Zagreb; HEP - Elektra Zagreb, OIB 46830600751, Gundulićeva 32, 10000 Zagreb; HEP - Toplinarstvo d.o.o. Zagreb; SUVLASNICI STAMBENE ZGRADE U ZAGREBU Martićeva 17, Martićeva 17, 10000 Zagreb; SUVLASNICI STAMBENE ZGRADE U ZAGREBU Martićeva 15, Martićeva 15, 10000 Zagreb; Vedran Malenica, OIB 81830332275</izvorni_sadrzaj>
    <derivirana_varijabla naziv="DomainObject.Predmet.StrankaFormatedWithAdressOIB_1"> FINANCIJSKA AGENCIJA, RC SPLIT, OIB 85821130368, Mažuranićevo šetalište 24 b, 21000 Split; Ministarstvo financija RH, OIB 18683136487, Katančićeva 5, 10000 Zagreb; Charles Daniel Mandić, OIB 38079899071; HRVATSKA BANKA ZA OBNOVU I RAZIVITAK, OIB 26702280390, Trg Josipa Jurja Strossmayera 9, 10000 Zagreb; GRAD SPLIT, OIB 78755598868, Obala kneza Branimira 17, 21000 Split; ZAGREBAČKI HOLDING, društvo s ograničenom odgovornošću za javni prijevoz, opskrbu vodom, održavanje čistoće, putnička a, OIB 85584865987, Ulica grada Vukovara 41, 10000 Zagreb; HEP - Elektra Zagreb, OIB 46830600751, Gundulićeva 32, 10000 Zagreb; HEP - Toplinarstvo d.o.o. Zagreb; SUVLASNICI STAMBENE ZGRADE U ZAGREBU Martićeva 17, Martićeva 17, 10000 Zagreb; SUVLASNICI STAMBENE ZGRADE U ZAGREBU Martićeva 15, Martićeva 15, 10000 Zagreb; Vedran Malenica, OIB 81830332275</derivirana_varijabla>
  </DomainObject.Predmet.StrankaFormatedWithAdressOIB>
  <DomainObject.Predmet.StrankaWithAdress>
    <izvorni_sadrzaj>FINANCIJSKA AGENCIJA, RC SPLIT Mažuranićevo šetalište 24 b,21000 Split,Ministarstvo financija RH Katančićeva 5,10000 Zagreb,Charles Daniel Mandić ,HRVATSKA BANKA ZA OBNOVU I RAZIVITAK Trg Josipa Jurja Strossmayera 9,10000 Zagreb,GRAD SPLIT Obala kneza Branimira 17,21000 Split,ZAGREBAČKI HOLDING, društvo s ograničenom odgovornošću za javni prijevoz, opskrbu vodom, održavanje čistoće, putnička a Ulica grada Vukovara 41,10000 Zagreb,HEP - Elektra Zagreb Gundulićeva 32,10000 Zagreb,HEP - Toplinarstvo d.o.o. Zagreb ,SUVLASNICI STAMBENE ZGRADE U ZAGREBU Martićeva 17 Martićeva 17,10000 Zagreb,SUVLASNICI STAMBENE ZGRADE U ZAGREBU Martićeva 15 Martićeva 15,10000 Zagreb,Vedran Malenica </izvorni_sadrzaj>
    <derivirana_varijabla naziv="DomainObject.Predmet.StrankaWithAdress_1">FINANCIJSKA AGENCIJA, RC SPLIT Mažuranićevo šetalište 24 b,21000 Split,Ministarstvo financija RH Katančićeva 5,10000 Zagreb,Charles Daniel Mandić ,HRVATSKA BANKA ZA OBNOVU I RAZIVITAK Trg Josipa Jurja Strossmayera 9,10000 Zagreb,GRAD SPLIT Obala kneza Branimira 17,21000 Split,ZAGREBAČKI HOLDING, društvo s ograničenom odgovornošću za javni prijevoz, opskrbu vodom, održavanje čistoće, putnička a Ulica grada Vukovara 41,10000 Zagreb,HEP - Elektra Zagreb Gundulićeva 32,10000 Zagreb,HEP - Toplinarstvo d.o.o. Zagreb ,SUVLASNICI STAMBENE ZGRADE U ZAGREBU Martićeva 17 Martićeva 17,10000 Zagreb,SUVLASNICI STAMBENE ZGRADE U ZAGREBU Martićeva 15 Martićeva 15,10000 Zagreb,Vedran Malenica 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Zagreb,Charles Daniel Mandić, OIB 38079899071,HRVATSKA BANKA ZA OBNOVU I RAZIVITAK, OIB 26702280390, Trg Josipa Jurja Strossmayera 9,10000 Zagreb,GRAD SPLIT, OIB 78755598868, Obala kneza Branimira 17,21000 Split,ZAGREBAČKI HOLDING, društvo s ograničenom odgovornošću za javni prijevoz, opskrbu vodom, održavanje čistoće, putnička a, OIB 85584865987, Ulica grada Vukovara 41,10000 Zagreb,HEP - Elektra Zagreb, OIB 46830600751, Gundulićeva 32,10000 Zagreb,HEP - Toplinarstvo d.o.o. Zagreb,SUVLASNICI STAMBENE ZGRADE U ZAGREBU Martićeva 17, Martićeva 17,10000 Zagreb,SUVLASNICI STAMBENE ZGRADE U ZAGREBU Martićeva 15, Martićeva 15,10000 Zagreb,Vedran Malenica, OIB 81830332275</izvorni_sadrzaj>
    <derivirana_varijabla naziv="DomainObject.Predmet.StrankaWithAdressOIB_1">FINANCIJSKA AGENCIJA, RC SPLIT, OIB 85821130368, Mažuranićevo šetalište 24 b,21000 Split,Ministarstvo financija RH, OIB 18683136487, Katančićeva 5,10000 Zagreb,Charles Daniel Mandić, OIB 38079899071,HRVATSKA BANKA ZA OBNOVU I RAZIVITAK, OIB 26702280390, Trg Josipa Jurja Strossmayera 9,10000 Zagreb,GRAD SPLIT, OIB 78755598868, Obala kneza Branimira 17,21000 Split,ZAGREBAČKI HOLDING, društvo s ograničenom odgovornošću za javni prijevoz, opskrbu vodom, održavanje čistoće, putnička a, OIB 85584865987, Ulica grada Vukovara 41,10000 Zagreb,HEP - Elektra Zagreb, OIB 46830600751, Gundulićeva 32,10000 Zagreb,HEP - Toplinarstvo d.o.o. Zagreb,SUVLASNICI STAMBENE ZGRADE U ZAGREBU Martićeva 17, Martićeva 17,10000 Zagreb,SUVLASNICI STAMBENE ZGRADE U ZAGREBU Martićeva 15, Martićeva 15,10000 Zagreb,Vedran Malenica, OIB 81830332275</derivirana_varijabla>
  </DomainObject.Predmet.StrankaWithAdressOIB>
  <DomainObject.Predmet.StrankaNazivFormated>
    <izvorni_sadrzaj>FINANCIJSKA AGENCIJA, RC SPLIT,Ministarstvo financija RH,Charles Daniel Mandić,HRVATSKA BANKA ZA OBNOVU I RAZIVITAK,GRAD SPLIT,ZAGREBAČKI HOLDING, društvo s ograničenom odgovornošću za javni prijevoz, opskrbu vodom, održavanje čistoće, putnička a,HEP - Elektra Zagreb,HEP - Toplinarstvo d.o.o. Zagreb,SUVLASNICI STAMBENE ZGRADE U ZAGREBU Martićeva 17,SUVLASNICI STAMBENE ZGRADE U ZAGREBU Martićeva 15,Vedran Malenica</izvorni_sadrzaj>
    <derivirana_varijabla naziv="DomainObject.Predmet.StrankaNazivFormated_1">FINANCIJSKA AGENCIJA, RC SPLIT,Ministarstvo financija RH,Charles Daniel Mandić,HRVATSKA BANKA ZA OBNOVU I RAZIVITAK,GRAD SPLIT,ZAGREBAČKI HOLDING, društvo s ograničenom odgovornošću za javni prijevoz, opskrbu vodom, održavanje čistoće, putnička a,HEP - Elektra Zagreb,HEP - Toplinarstvo d.o.o. Zagreb,SUVLASNICI STAMBENE ZGRADE U ZAGREBU Martićeva 17,SUVLASNICI STAMBENE ZGRADE U ZAGREBU Martićeva 15,Vedran Malenica</derivirana_varijabla>
  </DomainObject.Predmet.StrankaNazivFormated>
  <DomainObject.Predmet.StrankaNazivFormatedOIB>
    <izvorni_sadrzaj>FINANCIJSKA AGENCIJA, RC SPLIT, OIB 85821130368,Ministarstvo financija RH, OIB 18683136487,Charles Daniel Mandić, OIB 38079899071,HRVATSKA BANKA ZA OBNOVU I RAZIVITAK, OIB 26702280390,GRAD SPLIT, OIB 78755598868,ZAGREBAČKI HOLDING, društvo s ograničenom odgovornošću za javni prijevoz, opskrbu vodom, održavanje čistoće, putnička a, OIB 85584865987,HEP - Elektra Zagreb, OIB 46830600751,HEP - Toplinarstvo d.o.o. Zagreb,SUVLASNICI STAMBENE ZGRADE U ZAGREBU Martićeva 17,SUVLASNICI STAMBENE ZGRADE U ZAGREBU Martićeva 15,Vedran Malenica, OIB 81830332275</izvorni_sadrzaj>
    <derivirana_varijabla naziv="DomainObject.Predmet.StrankaNazivFormatedOIB_1">FINANCIJSKA AGENCIJA, RC SPLIT, OIB 85821130368,Ministarstvo financija RH, OIB 18683136487,Charles Daniel Mandić, OIB 38079899071,HRVATSKA BANKA ZA OBNOVU I RAZIVITAK, OIB 26702280390,GRAD SPLIT, OIB 78755598868,ZAGREBAČKI HOLDING, društvo s ograničenom odgovornošću za javni prijevoz, opskrbu vodom, održavanje čistoće, putnička a, OIB 85584865987,HEP - Elektra Zagreb, OIB 46830600751,HEP - Toplinarstvo d.o.o. Zagreb,SUVLASNICI STAMBENE ZGRADE U ZAGREBU Martićeva 17,SUVLASNICI STAMBENE ZGRADE U ZAGREBU Martićeva 15,Vedran Malenica, OIB 81830332275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775003.52</izvorni_sadrzaj>
    <derivirana_varijabla naziv="DomainObject.Predmet.TrenutnaVrijednost_1">775003.52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VALERIJA RIZZI</izvorni_sadrzaj>
    <derivirana_varijabla naziv="DomainObject.Predmet.Zapisnicar_1">VALERIJA RIZZI</derivirana_varijabla>
  </DomainObject.Predmet.Zapisnicar>
  <DomainObject.Predmet.StrankaListFormated>
    <izvorni_sadrzaj>
      <item>FINANCIJSKA AGENCIJA, RC SPLIT</item>
      <item>Ministarstvo financija RH</item>
      <item>Charles Daniel Mandić</item>
      <item>HRVATSKA BANKA ZA OBNOVU I RAZIVITAK</item>
      <item>GRAD SPLIT</item>
      <item>ZAGREBAČKI HOLDING, društvo s ograničenom odgovornošću za javni prijevoz, opskrbu vodom, održavanje čistoće, putnička a</item>
      <item>HEP - Elektra Zagreb</item>
      <item>HEP - Toplinarstvo d.o.o. Zagreb</item>
      <item>SUVLASNICI STAMBENE ZGRADE U ZAGREBU Martićeva 17</item>
      <item>SUVLASNICI STAMBENE ZGRADE U ZAGREBU Martićeva 15</item>
      <item>Vedran Malenica</item>
    </izvorni_sadrzaj>
    <derivirana_varijabla naziv="DomainObject.Predmet.StrankaListFormated_1">
      <item>FINANCIJSKA AGENCIJA, RC SPLIT</item>
      <item>Ministarstvo financija RH</item>
      <item>Charles Daniel Mandić</item>
      <item>HRVATSKA BANKA ZA OBNOVU I RAZIVITAK</item>
      <item>GRAD SPLIT</item>
      <item>ZAGREBAČKI HOLDING, društvo s ograničenom odgovornošću za javni prijevoz, opskrbu vodom, održavanje čistoće, putnička a</item>
      <item>HEP - Elektra Zagreb</item>
      <item>HEP - Toplinarstvo d.o.o. Zagreb</item>
      <item>SUVLASNICI STAMBENE ZGRADE U ZAGREBU Martićeva 17</item>
      <item>SUVLASNICI STAMBENE ZGRADE U ZAGREBU Martićeva 15</item>
      <item>Vedran Malenica</item>
    </derivirana_varijabla>
  </DomainObject.Predmet.StrankaListFormated>
  <DomainObject.Predmet.StrankaListFormatedOIB>
    <izvorni_sadrzaj>
      <item>FINANCIJSKA AGENCIJA, RC SPLIT, OIB 85821130368</item>
      <item>Ministarstvo financija RH, OIB 18683136487</item>
      <item>Charles Daniel Mandić, OIB 38079899071</item>
      <item>HRVATSKA BANKA ZA OBNOVU I RAZIVITAK, OIB 26702280390</item>
      <item>GRAD SPLIT, OIB 78755598868</item>
      <item>ZAGREBAČKI HOLDING, društvo s ograničenom odgovornošću za javni prijevoz, opskrbu vodom, održavanje čistoće, putnička a, OIB 85584865987</item>
      <item>HEP - Elektra Zagreb, OIB 46830600751</item>
      <item>HEP - Toplinarstvo d.o.o. Zagreb</item>
      <item>SUVLASNICI STAMBENE ZGRADE U ZAGREBU Martićeva 17</item>
      <item>SUVLASNICI STAMBENE ZGRADE U ZAGREBU Martićeva 15</item>
      <item>Vedran Malenica, OIB 81830332275</item>
    </izvorni_sadrzaj>
    <derivirana_varijabla naziv="DomainObject.Predmet.StrankaListFormatedOIB_1">
      <item>FINANCIJSKA AGENCIJA, RC SPLIT, OIB 85821130368</item>
      <item>Ministarstvo financija RH, OIB 18683136487</item>
      <item>Charles Daniel Mandić, OIB 38079899071</item>
      <item>HRVATSKA BANKA ZA OBNOVU I RAZIVITAK, OIB 26702280390</item>
      <item>GRAD SPLIT, OIB 78755598868</item>
      <item>ZAGREBAČKI HOLDING, društvo s ograničenom odgovornošću za javni prijevoz, opskrbu vodom, održavanje čistoće, putnička a, OIB 85584865987</item>
      <item>HEP - Elektra Zagreb, OIB 46830600751</item>
      <item>HEP - Toplinarstvo d.o.o. Zagreb</item>
      <item>SUVLASNICI STAMBENE ZGRADE U ZAGREBU Martićeva 17</item>
      <item>SUVLASNICI STAMBENE ZGRADE U ZAGREBU Martićeva 15</item>
      <item>Vedran Malenica, OIB 81830332275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</item>
      <item>Charles Daniel Mandić</item>
      <item>HRVATSKA BANKA ZA OBNOVU I RAZIVITAK, Trg Josipa Jurja Strossmayera 9, 10000 Zagreb</item>
      <item>GRAD SPLIT, Obala kneza Branimira 17, 21000 Split</item>
      <item>ZAGREBAČKI HOLDING, društvo s ograničenom odgovornošću za javni prijevoz, opskrbu vodom, održavanje čistoće, putnička a, Ulica grada Vukovara 41, 10000 Zagreb</item>
      <item>HEP - Elektra Zagreb, Gundulićeva 32, 10000 Zagreb</item>
      <item>HEP - Toplinarstvo d.o.o. Zagreb</item>
      <item>SUVLASNICI STAMBENE ZGRADE U ZAGREBU Martićeva 17, Martićeva 17, 10000 Zagreb</item>
      <item>SUVLASNICI STAMBENE ZGRADE U ZAGREBU Martićeva 15, Martićeva 15, 10000 Zagreb</item>
      <item>Vedran Malenica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</item>
      <item>Charles Daniel Mandić</item>
      <item>HRVATSKA BANKA ZA OBNOVU I RAZIVITAK, Trg Josipa Jurja Strossmayera 9, 10000 Zagreb</item>
      <item>GRAD SPLIT, Obala kneza Branimira 17, 21000 Split</item>
      <item>ZAGREBAČKI HOLDING, društvo s ograničenom odgovornošću za javni prijevoz, opskrbu vodom, održavanje čistoće, putnička a, Ulica grada Vukovara 41, 10000 Zagreb</item>
      <item>HEP - Elektra Zagreb, Gundulićeva 32, 10000 Zagreb</item>
      <item>HEP - Toplinarstvo d.o.o. Zagreb</item>
      <item>SUVLASNICI STAMBENE ZGRADE U ZAGREBU Martićeva 17, Martićeva 17, 10000 Zagreb</item>
      <item>SUVLASNICI STAMBENE ZGRADE U ZAGREBU Martićeva 15, Martićeva 15, 10000 Zagreb</item>
      <item>Vedran Malenica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</item>
      <item>Charles Daniel Mandić, OIB 38079899071</item>
      <item>HRVATSKA BANKA ZA OBNOVU I RAZIVITAK, OIB 26702280390, Trg Josipa Jurja Strossmayera 9, 10000 Zagreb</item>
      <item>GRAD SPLIT, OIB 78755598868, Obala kneza Branimira 17, 21000 Split</item>
      <item>ZAGREBAČKI HOLDING, društvo s ograničenom odgovornošću za javni prijevoz, opskrbu vodom, održavanje čistoće, putnička a, OIB 85584865987, Ulica grada Vukovara 41, 10000 Zagreb</item>
      <item>HEP - Elektra Zagreb, OIB 46830600751, Gundulićeva 32, 10000 Zagreb</item>
      <item>HEP - Toplinarstvo d.o.o. Zagreb</item>
      <item>SUVLASNICI STAMBENE ZGRADE U ZAGREBU Martićeva 17, Martićeva 17, 10000 Zagreb</item>
      <item>SUVLASNICI STAMBENE ZGRADE U ZAGREBU Martićeva 15, Martićeva 15, 10000 Zagreb</item>
      <item>Vedran Malenica, OIB 81830332275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</item>
      <item>Charles Daniel Mandić, OIB 38079899071</item>
      <item>HRVATSKA BANKA ZA OBNOVU I RAZIVITAK, OIB 26702280390, Trg Josipa Jurja Strossmayera 9, 10000 Zagreb</item>
      <item>GRAD SPLIT, OIB 78755598868, Obala kneza Branimira 17, 21000 Split</item>
      <item>ZAGREBAČKI HOLDING, društvo s ograničenom odgovornošću za javni prijevoz, opskrbu vodom, održavanje čistoće, putnička a, OIB 85584865987, Ulica grada Vukovara 41, 10000 Zagreb</item>
      <item>HEP - Elektra Zagreb, OIB 46830600751, Gundulićeva 32, 10000 Zagreb</item>
      <item>HEP - Toplinarstvo d.o.o. Zagreb</item>
      <item>SUVLASNICI STAMBENE ZGRADE U ZAGREBU Martićeva 17, Martićeva 17, 10000 Zagreb</item>
      <item>SUVLASNICI STAMBENE ZGRADE U ZAGREBU Martićeva 15, Martićeva 15, 10000 Zagreb</item>
      <item>Vedran Malenica, OIB 81830332275</item>
    </derivirana_varijabla>
  </DomainObject.Predmet.StrankaListFormatedWithAdressOIB>
  <DomainObject.Predmet.StrankaListNazivFormated>
    <izvorni_sadrzaj>
      <item>FINANCIJSKA AGENCIJA, RC SPLIT</item>
      <item>Ministarstvo financija RH</item>
      <item>Charles Daniel Mandić</item>
      <item>HRVATSKA BANKA ZA OBNOVU I RAZIVITAK</item>
      <item>GRAD SPLIT</item>
      <item>ZAGREBAČKI HOLDING, društvo s ograničenom odgovornošću za javni prijevoz, opskrbu vodom, održavanje čistoće, putnička a</item>
      <item>HEP - Elektra Zagreb</item>
      <item>HEP - Toplinarstvo d.o.o. Zagreb</item>
      <item>SUVLASNICI STAMBENE ZGRADE U ZAGREBU Martićeva 17</item>
      <item>SUVLASNICI STAMBENE ZGRADE U ZAGREBU Martićeva 15</item>
      <item>Vedran Malenica</item>
    </izvorni_sadrzaj>
    <derivirana_varijabla naziv="DomainObject.Predmet.StrankaListNazivFormated_1">
      <item>FINANCIJSKA AGENCIJA, RC SPLIT</item>
      <item>Ministarstvo financija RH</item>
      <item>Charles Daniel Mandić</item>
      <item>HRVATSKA BANKA ZA OBNOVU I RAZIVITAK</item>
      <item>GRAD SPLIT</item>
      <item>ZAGREBAČKI HOLDING, društvo s ograničenom odgovornošću za javni prijevoz, opskrbu vodom, održavanje čistoće, putnička a</item>
      <item>HEP - Elektra Zagreb</item>
      <item>HEP - Toplinarstvo d.o.o. Zagreb</item>
      <item>SUVLASNICI STAMBENE ZGRADE U ZAGREBU Martićeva 17</item>
      <item>SUVLASNICI STAMBENE ZGRADE U ZAGREBU Martićeva 15</item>
      <item>Vedran Malenica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  <item>Charles Daniel Mandić, OIB 38079899071</item>
      <item>HRVATSKA BANKA ZA OBNOVU I RAZIVITAK, OIB 26702280390</item>
      <item>GRAD SPLIT, OIB 78755598868</item>
      <item>ZAGREBAČKI HOLDING, društvo s ograničenom odgovornošću za javni prijevoz, opskrbu vodom, održavanje čistoće, putnička a, OIB 85584865987</item>
      <item>HEP - Elektra Zagreb, OIB 46830600751</item>
      <item>HEP - Toplinarstvo d.o.o. Zagreb</item>
      <item>SUVLASNICI STAMBENE ZGRADE U ZAGREBU Martićeva 17</item>
      <item>SUVLASNICI STAMBENE ZGRADE U ZAGREBU Martićeva 15</item>
      <item>Vedran Malenica, OIB 81830332275</item>
    </izvorni_sadrzaj>
    <derivirana_varijabla naziv="DomainObject.Predmet.StrankaListNazivFormatedOIB_1">
      <item>FINANCIJSKA AGENCIJA, RC SPLIT, OIB 85821130368</item>
      <item>Ministarstvo financija RH, OIB 18683136487</item>
      <item>Charles Daniel Mandić, OIB 38079899071</item>
      <item>HRVATSKA BANKA ZA OBNOVU I RAZIVITAK, OIB 26702280390</item>
      <item>GRAD SPLIT, OIB 78755598868</item>
      <item>ZAGREBAČKI HOLDING, društvo s ograničenom odgovornošću za javni prijevoz, opskrbu vodom, održavanje čistoće, putnička a, OIB 85584865987</item>
      <item>HEP - Elektra Zagreb, OIB 46830600751</item>
      <item>HEP - Toplinarstvo d.o.o. Zagreb</item>
      <item>SUVLASNICI STAMBENE ZGRADE U ZAGREBU Martićeva 17</item>
      <item>SUVLASNICI STAMBENE ZGRADE U ZAGREBU Martićeva 15</item>
      <item>Vedran Malenica, OIB 81830332275</item>
    </derivirana_varijabla>
  </DomainObject.Predmet.StrankaListNazivFormatedOIB>
  <DomainObject.Predmet.ProtuStrankaListFormated>
    <izvorni_sadrzaj>
      <item>PRO MERCATO d.o.o. za poslovanje nekretninama zastupanog po punomoćniku Josip Hrga, stečajni upravitelj</item>
    </izvorni_sadrzaj>
    <derivirana_varijabla naziv="DomainObject.Predmet.ProtuStrankaListFormated_1">
      <item>PRO MERCATO d.o.o. za poslovanje nekretninama zastupanog po punomoćniku Josip Hrga, stečajni upravitelj</item>
    </derivirana_varijabla>
  </DomainObject.Predmet.ProtuStrankaListFormated>
  <DomainObject.Predmet.ProtuStrankaListFormatedOIB>
    <izvorni_sadrzaj>
      <item>PRO MERCATO d.o.o. za poslovanje nekretninama, OIB 46072849142 zastupanog po punomoćniku Josip Hrga, stečajni upravitelj</item>
    </izvorni_sadrzaj>
    <derivirana_varijabla naziv="DomainObject.Predmet.ProtuStrankaListFormatedOIB_1">
      <item>PRO MERCATO d.o.o. za poslovanje nekretninama, OIB 46072849142 zastupanog po punomoćniku Josip Hrga, stečajni upravitelj</item>
    </derivirana_varijabla>
  </DomainObject.Predmet.ProtuStrankaListFormatedOIB>
  <DomainObject.Predmet.ProtuStrankaListFormatedWithAdress>
    <izvorni_sadrzaj>
      <item>PRO MERCATO d.o.o. za poslovanje nekretninama, Put Brodarice 6, 21000 Split zastupanog po punomoćniku Josip Hrga, stečajni upravitelj</item>
    </izvorni_sadrzaj>
    <derivirana_varijabla naziv="DomainObject.Predmet.ProtuStrankaListFormatedWithAdress_1">
      <item>PRO MERCATO d.o.o. za poslovanje nekretninama, Put Brodarice 6, 21000 Split zastupanog po punomoćniku Josip Hrga, stečajni upravitelj</item>
    </derivirana_varijabla>
  </DomainObject.Predmet.ProtuStrankaListFormatedWithAdress>
  <DomainObject.Predmet.ProtuStrankaListFormatedWithAdressOIB>
    <izvorni_sadrzaj>
      <item>PRO MERCATO d.o.o. za poslovanje nekretninama, OIB 46072849142, Put Brodarice 6, 21000 Split zastupanog po punomoćniku Josip Hrga, stečajni upravitelj</item>
    </izvorni_sadrzaj>
    <derivirana_varijabla naziv="DomainObject.Predmet.ProtuStrankaListFormatedWithAdressOIB_1">
      <item>PRO MERCATO d.o.o. za poslovanje nekretninama, OIB 46072849142, Put Brodarice 6, 21000 Split zastupanog po punomoćniku Josip Hrga, stečajni upravitelj</item>
    </derivirana_varijabla>
  </DomainObject.Predmet.ProtuStrankaListFormatedWithAdressOIB>
  <DomainObject.Predmet.ProtuStrankaListNazivFormated>
    <izvorni_sadrzaj>
      <item>PRO MERCATO d.o.o. za poslovanje nekretninama</item>
    </izvorni_sadrzaj>
    <derivirana_varijabla naziv="DomainObject.Predmet.ProtuStrankaListNazivFormated_1">
      <item>PRO MERCATO d.o.o. za poslovanje nekretninama</item>
    </derivirana_varijabla>
  </DomainObject.Predmet.ProtuStrankaListNazivFormated>
  <DomainObject.Predmet.ProtuStrankaListNazivFormatedOIB>
    <izvorni_sadrzaj>
      <item>PRO MERCATO d.o.o. za poslovanje nekretninama, OIB 46072849142</item>
    </izvorni_sadrzaj>
    <derivirana_varijabla naziv="DomainObject.Predmet.ProtuStrankaListNazivFormatedOIB_1">
      <item>PRO MERCATO d.o.o. za poslovanje nekretninama, OIB 46072849142</item>
    </derivirana_varijabla>
  </DomainObject.Predmet.ProtuStrankaListNazivFormatedOIB>
  <DomainObject.Predmet.OstaliListFormated>
    <izvorni_sadrzaj>
      <item>Josip Hrga, stečajni upravitelj punomoćnik sudionika u postupku PRO MERCATO d.o.o. za poslovanje nekretninama</item>
    </izvorni_sadrzaj>
    <derivirana_varijabla naziv="DomainObject.Predmet.OstaliListFormated_1">
      <item>Josip Hrga, stečajni upravitelj punomoćnik sudionika u postupku PRO MERCATO d.o.o. za poslovanje nekretninama</item>
    </derivirana_varijabla>
  </DomainObject.Predmet.OstaliListFormated>
  <DomainObject.Predmet.OstaliListFormatedOIB>
    <izvorni_sadrzaj>
      <item>Josip Hrga, stečajni upravitelj, OIB 15662494844 punomoćnik sudionika u postupku PRO MERCATO d.o.o. za poslovanje nekretninama</item>
    </izvorni_sadrzaj>
    <derivirana_varijabla naziv="DomainObject.Predmet.OstaliListFormatedOIB_1">
      <item>Josip Hrga, stečajni upravitelj, OIB 15662494844 punomoćnik sudionika u postupku PRO MERCATO d.o.o. za poslovanje nekretninama</item>
    </derivirana_varijabla>
  </DomainObject.Predmet.OstaliListFormatedOIB>
  <DomainObject.Predmet.OstaliListFormatedWithAdress>
    <izvorni_sadrzaj>
      <item>Josip Hrga, stečajni upravitelj, Bihaćka 15, 21000 Split punomoćnik sudionika u postupku PRO MERCATO d.o.o. za poslovanje nekretninama</item>
    </izvorni_sadrzaj>
    <derivirana_varijabla naziv="DomainObject.Predmet.OstaliListFormatedWithAdress_1">
      <item>Josip Hrga, stečajni upravitelj, Bihaćka 15, 21000 Split punomoćnik sudionika u postupku PRO MERCATO d.o.o. za poslovanje nekretninama</item>
    </derivirana_varijabla>
  </DomainObject.Predmet.OstaliListFormatedWithAdress>
  <DomainObject.Predmet.OstaliListFormatedWithAdressOIB>
    <izvorni_sadrzaj>
      <item>Josip Hrga, stečajni upravitelj, OIB 15662494844, Bihaćka 15, 21000 Split punomoćnik sudionika u postupku PRO MERCATO d.o.o. za poslovanje nekretninama</item>
    </izvorni_sadrzaj>
    <derivirana_varijabla naziv="DomainObject.Predmet.OstaliListFormatedWithAdressOIB_1">
      <item>Josip Hrga, stečajni upravitelj, OIB 15662494844, Bihaćka 15, 21000 Split punomoćnik sudionika u postupku PRO MERCATO d.o.o. za poslovanje nekretninama</item>
    </derivirana_varijabla>
  </DomainObject.Predmet.OstaliListFormatedWithAdressOIB>
  <DomainObject.Predmet.OstaliListNazivFormated>
    <izvorni_sadrzaj>
      <item>Josip Hrga, stečajni upravitelj</item>
    </izvorni_sadrzaj>
    <derivirana_varijabla naziv="DomainObject.Predmet.OstaliListNazivFormated_1">
      <item>Josip Hrga, stečajni upravitelj</item>
    </derivirana_varijabla>
  </DomainObject.Predmet.OstaliListNazivFormated>
  <DomainObject.Predmet.OstaliListNazivFormatedOIB>
    <izvorni_sadrzaj>
      <item>Josip Hrga, stečajni upravitelj, OIB 15662494844</item>
    </izvorni_sadrzaj>
    <derivirana_varijabla naziv="DomainObject.Predmet.OstaliListNazivFormatedOIB_1">
      <item>Josip Hrga, stečajni upravitelj, OIB 15662494844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srpnja 2018.</izvorni_sadrzaj>
    <derivirana_varijabla naziv="DomainObject.Datum_1">30. srpnja 2018.</derivirana_varijabla>
  </DomainObject.Datum>
  <DomainObject.PoslovniBrojDokumenta>
    <izvorni_sadrzaj>St-930/2016-47</izvorni_sadrzaj>
    <derivirana_varijabla naziv="DomainObject.PoslovniBrojDokumenta_1">St-930/2016-47</derivirana_varijabla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PRO MERCATO d.o.o. za poslovanje nekretninama</izvorni_sadrzaj>
    <derivirana_varijabla naziv="DomainObject.Predmet.ProtustrankaIDrugi_1">PRO MERCATO d.o.o. za poslovanje nekretninama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PRO MERCATO d.o.o. za poslovanje nekretninama, OIB 46072849142, Put Brodarice 6, 21000 Split</izvorni_sadrzaj>
    <derivirana_varijabla naziv="DomainObject.Predmet.ProtustrankaIDrugiAdressOIB_1">PRO MERCATO d.o.o. za poslovanje nekretninama, OIB 46072849142, Put Brodarice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 MERCATO d.o.o. za poslovanje nekretninama</item>
      <item>FINANCIJSKA AGENCIJA, RC SPLIT</item>
      <item>Ministarstvo financija RH</item>
      <item>Charles Daniel Mandić</item>
      <item>HRVATSKA BANKA ZA OBNOVU I RAZIVITAK</item>
      <item>GRAD SPLIT</item>
      <item>ZAGREBAČKI HOLDING, društvo s ograničenom odgovornošću za javni prijevoz, opskrbu vodom, održavanje čistoće, putnička a</item>
      <item>HEP - Elektra Zagreb</item>
      <item>HEP - Toplinarstvo d.o.o. Zagreb</item>
      <item>SUVLASNICI STAMBENE ZGRADE U ZAGREBU Martićeva 17</item>
      <item>SUVLASNICI STAMBENE ZGRADE U ZAGREBU Martićeva 15</item>
      <item>Vedran Malenica</item>
      <item>Josip Hrga, stečajni upravitelj</item>
    </izvorni_sadrzaj>
    <derivirana_varijabla naziv="DomainObject.Predmet.SudioniciListNaziv_1">
      <item>PRO MERCATO d.o.o. za poslovanje nekretninama</item>
      <item>FINANCIJSKA AGENCIJA, RC SPLIT</item>
      <item>Ministarstvo financija RH</item>
      <item>Charles Daniel Mandić</item>
      <item>HRVATSKA BANKA ZA OBNOVU I RAZIVITAK</item>
      <item>GRAD SPLIT</item>
      <item>ZAGREBAČKI HOLDING, društvo s ograničenom odgovornošću za javni prijevoz, opskrbu vodom, održavanje čistoće, putnička a</item>
      <item>HEP - Elektra Zagreb</item>
      <item>HEP - Toplinarstvo d.o.o. Zagreb</item>
      <item>SUVLASNICI STAMBENE ZGRADE U ZAGREBU Martićeva 17</item>
      <item>SUVLASNICI STAMBENE ZGRADE U ZAGREBU Martićeva 15</item>
      <item>Vedran Malenica</item>
      <item>Josip Hrga, stečajni upravitelj</item>
    </derivirana_varijabla>
  </DomainObject.Predmet.SudioniciListNaziv>
  <DomainObject.Predmet.SudioniciListAdressOIB>
    <izvorni_sadrzaj>
      <item>PRO MERCATO d.o.o. za poslovanje nekretninama, OIB 46072849142, Put Brodarice 6,21000 Split</item>
      <item>FINANCIJSKA AGENCIJA, RC SPLIT, OIB 85821130368, Mažuranićevo šetalište 24 b,21000 Split</item>
      <item>Ministarstvo financija RH, OIB 18683136487, Katančićeva 5,10000 Zagreb</item>
      <item>Charles Daniel Mandić, OIB 38079899071</item>
      <item>HRVATSKA BANKA ZA OBNOVU I RAZIVITAK, OIB 26702280390, Trg Josipa Jurja Strossmayera 9,10000 Zagreb</item>
      <item>GRAD SPLIT, OIB 78755598868, Obala kneza Branimira 17,21000 Split</item>
      <item>ZAGREBAČKI HOLDING, društvo s ograničenom odgovornošću za javni prijevoz, opskrbu vodom, održavanje čistoće, putnička a, OIB 85584865987, Ulica grada Vukovara 41,10000 Zagreb</item>
      <item>HEP - Elektra Zagreb, OIB 46830600751, Gundulićeva 32,10000 Zagreb</item>
      <item>HEP - Toplinarstvo d.o.o. Zagreb</item>
      <item>SUVLASNICI STAMBENE ZGRADE U ZAGREBU Martićeva 17, Martićeva 17,10000 Zagreb</item>
      <item>SUVLASNICI STAMBENE ZGRADE U ZAGREBU Martićeva 15, Martićeva 15,10000 Zagreb</item>
      <item>Vedran Malenica, OIB 81830332275</item>
      <item>Josip Hrga, stečajni upravitelj, OIB 15662494844, Bihaćka 15,21000 Split</item>
    </izvorni_sadrzaj>
    <derivirana_varijabla naziv="DomainObject.Predmet.SudioniciListAdressOIB_1">
      <item>PRO MERCATO d.o.o. za poslovanje nekretninama, OIB 46072849142, Put Brodarice 6,21000 Split</item>
      <item>FINANCIJSKA AGENCIJA, RC SPLIT, OIB 85821130368, Mažuranićevo šetalište 24 b,21000 Split</item>
      <item>Ministarstvo financija RH, OIB 18683136487, Katančićeva 5,10000 Zagreb</item>
      <item>Charles Daniel Mandić, OIB 38079899071</item>
      <item>HRVATSKA BANKA ZA OBNOVU I RAZIVITAK, OIB 26702280390, Trg Josipa Jurja Strossmayera 9,10000 Zagreb</item>
      <item>GRAD SPLIT, OIB 78755598868, Obala kneza Branimira 17,21000 Split</item>
      <item>ZAGREBAČKI HOLDING, društvo s ograničenom odgovornošću za javni prijevoz, opskrbu vodom, održavanje čistoće, putnička a, OIB 85584865987, Ulica grada Vukovara 41,10000 Zagreb</item>
      <item>HEP - Elektra Zagreb, OIB 46830600751, Gundulićeva 32,10000 Zagreb</item>
      <item>HEP - Toplinarstvo d.o.o. Zagreb</item>
      <item>SUVLASNICI STAMBENE ZGRADE U ZAGREBU Martićeva 17, Martićeva 17,10000 Zagreb</item>
      <item>SUVLASNICI STAMBENE ZGRADE U ZAGREBU Martićeva 15, Martićeva 15,10000 Zagreb</item>
      <item>Vedran Malenica, OIB 81830332275</item>
      <item>Josip Hrga, stečajni upravitelj, OIB 15662494844, Bihaćka 15,21000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46072849142</item>
      <item>, OIB 85821130368</item>
      <item>, OIB 18683136487</item>
      <item>, OIB 38079899071</item>
      <item>, OIB 26702280390</item>
      <item>, OIB 78755598868</item>
      <item>, OIB 85584865987</item>
      <item>, OIB 46830600751</item>
      <item>, OIB null</item>
      <item>, OIB null</item>
      <item>, OIB null</item>
      <item>, OIB 81830332275</item>
      <item>, OIB 15662494844</item>
    </izvorni_sadrzaj>
    <derivirana_varijabla naziv="DomainObject.Predmet.SudioniciListNazivOIB_1">
      <item>, OIB 46072849142</item>
      <item>, OIB 85821130368</item>
      <item>, OIB 18683136487</item>
      <item>, OIB 38079899071</item>
      <item>, OIB 26702280390</item>
      <item>, OIB 78755598868</item>
      <item>, OIB 85584865987</item>
      <item>, OIB 46830600751</item>
      <item>, OIB null</item>
      <item>, OIB null</item>
      <item>, OIB null</item>
      <item>, OIB 81830332275</item>
      <item>, OIB 15662494844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Hrga, OIB 15662494844, Bihaćka 15/III Split</item>
    </izvorni_sadrzaj>
    <derivirana_varijabla naziv="DomainObject.Predmet.StecajniUpraviteljiListAddressOIB_1">
      <item>Josip Hrga, OIB 15662494844, Bihaćka 15/III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00CA93-A6AA-481A-8C57-481505DE67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191</properties:Words>
  <properties:Characters>902</properties:Characters>
  <properties:Lines>41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1120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2018-07-30T11:20:00Z</dcterms:created>
  <dc:creator>Ante Kačić</dc:creator>
  <cp:lastModifiedBy>Adaleta Milovčević</cp:lastModifiedBy>
  <cp:lastPrinted>2018-07-30T11:21:00Z</cp:lastPrinted>
  <dcterms:modified xmlns:xsi="http://www.w3.org/2001/XMLSchema-instance" xsi:type="dcterms:W3CDTF">2018-07-30T11:23:00Z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St-930/2016-47 / Odluka - Zaključak (zaključak - nalog stečajnom za izvješće po 89 SZ i 91 SZ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