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35a93" w14:paraId="cb35a93" w:rsidRDefault="007A75CE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 w:rsidRPr="00964C7D">
        <w:rPr>
          <w:szCs w:val="24"/>
        </w:rPr>
        <w:t xml:space="preserve">Poslovni broj: 9 </w:t>
      </w:r>
      <w:r w:rsidR="00976596">
        <w:rPr>
          <w:szCs w:val="24"/>
        </w:rPr>
        <w:t>St-</w:t>
      </w:r>
      <w:r w:rsidR="00A56995">
        <w:rPr>
          <w:szCs w:val="24"/>
        </w:rPr>
        <w:t>730</w:t>
      </w:r>
      <w:r w:rsidR="00B8373D">
        <w:rPr>
          <w:szCs w:val="24"/>
        </w:rPr>
        <w:t>/201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AC548F">
        <w:rPr>
          <w:szCs w:val="24"/>
        </w:rPr>
        <w:t>6</w:t>
      </w:r>
    </w:p>
    <w:p w:rsidRDefault="00AC548F" w:rsidP="00AC548F" w:rsidR="00AC548F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AC548F" w:rsidP="00AC548F" w:rsidR="00AC548F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AC548F" w:rsidP="00AC548F" w:rsidR="00AC548F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AC548F" w:rsidP="00AC548F" w:rsidR="00AC548F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7A75CE" w:rsidP="00964C7D" w:rsidR="007A75CE" w:rsidRPr="00964C7D">
      <w:pPr>
        <w:rPr>
          <w:szCs w:val="24"/>
        </w:rPr>
      </w:pPr>
    </w:p>
    <w:p w:rsidRDefault="00B8373D" w:rsidP="00AC548F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A56995" w:rsidRPr="00A56995">
        <w:t>Trgovački sud u Varaždinu po sucu toga suda Maji Valušnig, kao stečajnom sucu u predmetu u povodu zahtjeva Financijske agencije Regionalni centar Zagreb, Podružnica Varaždin, Augusta Cesarca 2, Varaždin, za pokretanje skraćenog stečajnog postupka protiv dužnika SOLID-INŽENJERING d.o.o., Čakovec, Jože Požgaja 18, MBS: 070027779, OIB: 07097076326</w:t>
      </w:r>
      <w:r w:rsidR="00BC7FA7" w:rsidRPr="00BC7FA7">
        <w:t>,</w:t>
      </w:r>
      <w:r w:rsidR="000571E3">
        <w:t xml:space="preserve"> dana </w:t>
      </w:r>
      <w:r w:rsidR="00BC7FA7">
        <w:t>2</w:t>
      </w:r>
      <w:r w:rsidR="000571E3">
        <w:t xml:space="preserve">. </w:t>
      </w:r>
      <w:r w:rsidR="00BC7FA7">
        <w:t>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BC7FA7" w:rsidP="00BC7FA7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A56995" w:rsidRPr="00A56995">
        <w:rPr>
          <w:szCs w:val="24"/>
        </w:rPr>
        <w:t>Odbacuje se prijedlog predlagatelja Financijske agencije Regionalni centar Zagreb, Podružnica Varaždin, Augusta Cesarca 2, Varaždin, za pokretanje skraćenog stečajnog postupka protiv dužnika SOLID-INŽENJERING d.o.o., Čakovec, Jože Požgaja 18, MBS: 070027779, OIB: 07097076326</w:t>
      </w:r>
      <w:r w:rsidR="00A56995">
        <w:rPr>
          <w:szCs w:val="24"/>
        </w:rPr>
        <w:t xml:space="preserve"> </w:t>
      </w:r>
      <w:r w:rsidR="00A56995" w:rsidRPr="00A56995">
        <w:rPr>
          <w:szCs w:val="24"/>
        </w:rPr>
        <w:t xml:space="preserve">zaprimljen na ovom sudu </w:t>
      </w:r>
      <w:r w:rsidR="00A56995">
        <w:rPr>
          <w:szCs w:val="24"/>
        </w:rPr>
        <w:t>6. studenog 2015 i o</w:t>
      </w:r>
      <w:r>
        <w:rPr>
          <w:szCs w:val="24"/>
        </w:rPr>
        <w:t xml:space="preserve">bustavlja se skraćeni stečajni postupak nad </w:t>
      </w:r>
      <w:r w:rsidR="007A75CE" w:rsidRPr="00964C7D">
        <w:rPr>
          <w:szCs w:val="24"/>
        </w:rPr>
        <w:t>dužnikom</w:t>
      </w:r>
      <w:r w:rsidR="00A56995">
        <w:rPr>
          <w:szCs w:val="24"/>
        </w:rPr>
        <w:t>.</w:t>
      </w: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A56995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56995">
        <w:rPr>
          <w:szCs w:val="24"/>
        </w:rPr>
        <w:t>studenog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A56995">
      <w:pPr>
        <w:jc w:val="both"/>
        <w:rPr>
          <w:szCs w:val="24"/>
        </w:rPr>
      </w:pPr>
      <w:r w:rsidRPr="00964C7D">
        <w:rPr>
          <w:szCs w:val="24"/>
        </w:rPr>
        <w:tab/>
      </w:r>
      <w:r w:rsidR="00A56995">
        <w:rPr>
          <w:szCs w:val="24"/>
        </w:rPr>
        <w:t>Dužnik je podneskom od 30. studenog 2015. obavijestio sud da je nad dužnikom pokrenut postupak predstečajne nagodbe</w:t>
      </w:r>
      <w:r w:rsidR="00AA0510">
        <w:rPr>
          <w:szCs w:val="24"/>
        </w:rPr>
        <w:t xml:space="preserve"> povodom prijedloga dužnika od 14. rujna 2015.</w:t>
      </w:r>
      <w:r w:rsidR="00A56995">
        <w:rPr>
          <w:szCs w:val="24"/>
        </w:rPr>
        <w:t xml:space="preserve"> i da je rješenjem Financijske agencije, Regionalni centar Zagreb, poslovni broj klasa:UP-I/110/07/15-01/8867, Urbroj: 04-06-15-8864-18 od 24. studenog 2015. otvoren postupak predstečajne nagodbe nad dužnikom.</w:t>
      </w:r>
    </w:p>
    <w:p w:rsidRDefault="00A56995" w:rsidP="000571E3" w:rsidR="00A56995">
      <w:pPr>
        <w:jc w:val="both"/>
        <w:rPr>
          <w:szCs w:val="24"/>
        </w:rPr>
      </w:pPr>
    </w:p>
    <w:p w:rsidRDefault="00A56995" w:rsidP="000571E3" w:rsidR="000571E3" w:rsidRPr="00964C7D">
      <w:pPr>
        <w:jc w:val="both"/>
        <w:rPr>
          <w:szCs w:val="24"/>
        </w:rPr>
      </w:pPr>
      <w:r>
        <w:rPr>
          <w:szCs w:val="24"/>
        </w:rPr>
        <w:tab/>
      </w:r>
      <w:r w:rsidR="00BC7FA7">
        <w:rPr>
          <w:szCs w:val="24"/>
        </w:rPr>
        <w:t xml:space="preserve">Budući da </w:t>
      </w:r>
      <w:r w:rsidR="00AA0510">
        <w:rPr>
          <w:szCs w:val="24"/>
        </w:rPr>
        <w:t>sukladno odredbi čl. 15. st. 2. SZ-a</w:t>
      </w:r>
      <w:r w:rsidR="00AA0510" w:rsidRPr="00AA0510">
        <w:t xml:space="preserve"> </w:t>
      </w:r>
      <w:r w:rsidR="00AA0510" w:rsidRPr="00AA0510">
        <w:rPr>
          <w:szCs w:val="24"/>
        </w:rPr>
        <w:t>nije dopušteno pokretanje stečajnog postupka</w:t>
      </w:r>
      <w:r>
        <w:rPr>
          <w:szCs w:val="24"/>
        </w:rPr>
        <w:t xml:space="preserve"> kad je pokrenut predstečajni postupak do njegova završetka</w:t>
      </w:r>
      <w:r w:rsidR="000571E3" w:rsidRPr="00964C7D">
        <w:rPr>
          <w:szCs w:val="24"/>
        </w:rPr>
        <w:t>, sud je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BC7FA7">
        <w:rPr>
          <w:szCs w:val="24"/>
        </w:rPr>
        <w:t>2</w:t>
      </w:r>
      <w:r w:rsidR="00964C7D" w:rsidRPr="00964C7D">
        <w:rPr>
          <w:szCs w:val="24"/>
        </w:rPr>
        <w:t xml:space="preserve">. </w:t>
      </w:r>
      <w:r w:rsidR="00BC7FA7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4A3A4B" w:rsidR="004A3A4B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964C7D" w:rsidRPr="00964C7D">
        <w:rPr>
          <w:szCs w:val="24"/>
        </w:rPr>
        <w:t xml:space="preserve">  </w:t>
      </w:r>
      <w:r w:rsidRPr="00964C7D">
        <w:rPr>
          <w:szCs w:val="24"/>
        </w:rPr>
        <w:t xml:space="preserve">    Maja Valušnig</w:t>
      </w:r>
    </w:p>
    <w:p w:rsidRDefault="00AC548F" w:rsidP="004A3A4B" w:rsidR="007A75CE" w:rsidRPr="00964C7D">
      <w:pPr>
        <w:rPr>
          <w:szCs w:val="24"/>
        </w:rPr>
      </w:pPr>
      <w:r>
        <w:rPr>
          <w:szCs w:val="24"/>
        </w:rPr>
        <w:t xml:space="preserve">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lastRenderedPageBreak/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Varaždin, Augusta Cesarca 2, Varaždin,</w:t>
      </w:r>
    </w:p>
    <w:p w:rsidRDefault="00AA0510" w:rsidP="00AA0510" w:rsidR="00AA0510" w:rsidRPr="00AA0510">
      <w:pPr>
        <w:numPr>
          <w:ilvl w:val="0"/>
          <w:numId w:val="1"/>
        </w:numPr>
        <w:rPr>
          <w:szCs w:val="24"/>
        </w:rPr>
      </w:pPr>
      <w:r w:rsidRPr="00AA0510">
        <w:t>SOLID-INŽENJERING d.o.o., Čakovec, Jože Požgaja 18</w:t>
      </w:r>
    </w:p>
    <w:p w:rsidRDefault="00CF63B6" w:rsidP="00AA0510" w:rsidR="007A75CE" w:rsidRPr="00BC7FA7">
      <w:pPr>
        <w:numPr>
          <w:ilvl w:val="0"/>
          <w:numId w:val="1"/>
        </w:numPr>
        <w:rPr>
          <w:szCs w:val="24"/>
        </w:rPr>
      </w:pPr>
      <w:r w:rsidRPr="00BC7FA7">
        <w:rPr>
          <w:szCs w:val="24"/>
        </w:rPr>
        <w:t>e-oglasna ploča suda</w:t>
      </w: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80A" w:rsidP="007A75CE" w:rsidR="000C580A">
      <w:r>
        <w:separator/>
      </w:r>
    </w:p>
  </w:endnote>
  <w:endnote w:id="0" w:type="continuationSeparator">
    <w:p w:rsidRDefault="000C580A" w:rsidP="007A75CE" w:rsidR="000C58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80A" w:rsidP="007A75CE" w:rsidR="000C580A">
      <w:r>
        <w:separator/>
      </w:r>
    </w:p>
  </w:footnote>
  <w:footnote w:id="0" w:type="continuationSeparator">
    <w:p w:rsidRDefault="000C580A" w:rsidP="007A75CE" w:rsidR="000C58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A3A4B">
      <w:rPr>
        <w:noProof/>
      </w:rPr>
      <w:t>2</w:t>
    </w:r>
    <w:r>
      <w:fldChar w:fldCharType="end"/>
    </w:r>
  </w:p>
  <w:p w:rsidRDefault="00976596" w:rsidP="009E6198" w:rsidR="009E6198" w:rsidRPr="007D60AE">
    <w:pPr>
      <w:jc w:val="right"/>
    </w:pPr>
    <w:r>
      <w:t>Poslovni broj: 9 St-</w:t>
    </w:r>
    <w:r w:rsidR="00AA0510">
      <w:t>730</w:t>
    </w:r>
    <w:r w:rsidR="00B8373D">
      <w:t>/201</w:t>
    </w:r>
    <w:r w:rsidR="00467EEF">
      <w:t>5</w:t>
    </w:r>
    <w:r w:rsidR="00B8373D">
      <w:t>-</w:t>
    </w:r>
    <w:r w:rsidR="00AC548F">
      <w:t>6</w:t>
    </w:r>
  </w:p>
  <w:p w:rsidRDefault="009E6198" w:rsidP="009E6198" w:rsidR="009E6198">
    <w:pPr>
      <w:pStyle w:val="Zaglavlje"/>
      <w:jc w:val="right"/>
    </w:pP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34D0"/>
    <w:rsid w:val="0001544C"/>
    <w:rsid w:val="000571E3"/>
    <w:rsid w:val="00064E14"/>
    <w:rsid w:val="000B15A6"/>
    <w:rsid w:val="000C580A"/>
    <w:rsid w:val="000E1119"/>
    <w:rsid w:val="00255595"/>
    <w:rsid w:val="002A6059"/>
    <w:rsid w:val="003B5155"/>
    <w:rsid w:val="003E2AE0"/>
    <w:rsid w:val="00467EEF"/>
    <w:rsid w:val="00497129"/>
    <w:rsid w:val="004A1245"/>
    <w:rsid w:val="004A3A4B"/>
    <w:rsid w:val="004B3AB4"/>
    <w:rsid w:val="004C1E71"/>
    <w:rsid w:val="004C40C0"/>
    <w:rsid w:val="00525276"/>
    <w:rsid w:val="00531356"/>
    <w:rsid w:val="00550447"/>
    <w:rsid w:val="00581316"/>
    <w:rsid w:val="005B2BAA"/>
    <w:rsid w:val="005B616A"/>
    <w:rsid w:val="0063224D"/>
    <w:rsid w:val="006523AF"/>
    <w:rsid w:val="0068190F"/>
    <w:rsid w:val="00693CD2"/>
    <w:rsid w:val="006C1AAA"/>
    <w:rsid w:val="006F25A8"/>
    <w:rsid w:val="006F4678"/>
    <w:rsid w:val="00735822"/>
    <w:rsid w:val="00741660"/>
    <w:rsid w:val="007A75CE"/>
    <w:rsid w:val="007B0DF7"/>
    <w:rsid w:val="007B10CE"/>
    <w:rsid w:val="007F2D48"/>
    <w:rsid w:val="00807802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995"/>
    <w:rsid w:val="00AA0510"/>
    <w:rsid w:val="00AC548F"/>
    <w:rsid w:val="00AE3548"/>
    <w:rsid w:val="00B34567"/>
    <w:rsid w:val="00B8373D"/>
    <w:rsid w:val="00BB5DDF"/>
    <w:rsid w:val="00BC7FA7"/>
    <w:rsid w:val="00BF5CAE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4B3F"/>
    <w:rsid w:val="00EA5D61"/>
    <w:rsid w:val="00EE08F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54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548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3A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A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A4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A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A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54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548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3A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A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A4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A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A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St-730/2015</izvorni_sadrzaj>
    <derivirana_varijabla naziv="DomainObject.Predmet.OznakaBroj_1">St-730/2015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SOLID-INŽENJERING društvo s ograničenom odgovornošću za inženjering, informatiku, trgovinu, usluge, uvoz i izvoz</izvorni_sadrzaj>
    <derivirana_varijabla naziv="DomainObject.Predmet.ProtustrankaFormated_1">  SOLID-INŽENJERING društvo s ograničenom odgovornošću za inženjering, informatiku, trgovinu, usluge, uvoz i izvoz</derivirana_varijabla>
  </DomainObject.Predmet.ProtustrankaFormated>
  <DomainObject.Predmet.ProtustrankaFormatedOIB>
    <izvorni_sadrzaj>  SOLID-INŽENJERING društvo s ograničenom odgovornošću za inženjering, informatiku, trgovinu, usluge, uvoz i izvoz, OIB 07097076326</izvorni_sadrzaj>
    <derivirana_varijabla naziv="DomainObject.Predmet.ProtustrankaFormatedOIB_1">  SOLID-INŽENJERING društvo s ograničenom odgovornošću za inženjering, informatiku, trgovinu, usluge, uvoz i izvoz, OIB 07097076326</derivirana_varijabla>
  </DomainObject.Predmet.ProtustrankaFormatedOIB>
  <DomainObject.Predmet.ProtustrankaFormatedWithAdress>
    <izvorni_sadrzaj> SOLID-INŽENJERING društvo s ograničenom odgovornošću za inženjering, informatiku, trgovinu, usluge, uvoz i izvoz, Jože Požgaja 18, 40000 Čakovec</izvorni_sadrzaj>
    <derivirana_varijabla naziv="DomainObject.Predmet.ProtustrankaFormatedWithAdress_1"> SOLID-INŽENJERING društvo s ograničenom odgovornošću za inženjering, informatiku, trgovinu, usluge, uvoz i izvoz, Jože Požgaja 18, 40000 Čakovec</derivirana_varijabla>
  </DomainObject.Predmet.ProtustrankaFormatedWithAdress>
  <DomainObject.Predmet.ProtustrankaFormatedWithAdressOIB>
    <izvorni_sadrzaj> SOLID-INŽENJERING društvo s ograničenom odgovornošću za inženjering, informatiku, trgovinu, usluge, uvoz i izvoz, OIB 07097076326, Jože Požgaja 18, 40000 Čakovec</izvorni_sadrzaj>
    <derivirana_varijabla naziv="DomainObject.Predmet.ProtustrankaFormatedWithAdressOIB_1"> SOLID-INŽENJERING društvo s ograničenom odgovornošću za inženjering, informatiku, trgovinu, usluge, uvoz i izvoz, OIB 07097076326, Jože Požgaja 18, 40000 Čakovec</derivirana_varijabla>
  </DomainObject.Predmet.ProtustrankaFormatedWithAdressOIB>
  <DomainObject.Predmet.ProtustrankaWithAdress>
    <izvorni_sadrzaj>SOLID-INŽENJERING društvo s ograničenom odgovornošću za inženjering, informatiku, trgovinu, usluge, uvoz i izvoz Jože Požgaja 18, 40000 Čakovec</izvorni_sadrzaj>
    <derivirana_varijabla naziv="DomainObject.Predmet.ProtustrankaWithAdress_1">SOLID-INŽENJERING društvo s ograničenom odgovornošću za inženjering, informatiku, trgovinu, usluge, uvoz i izvoz Jože Požgaja 18, 40000 Čakovec</derivirana_varijabla>
  </DomainObject.Predmet.ProtustrankaWithAdress>
  <DomainObject.Predmet.ProtustrankaWithAdressOIB>
    <izvorni_sadrzaj>SOLID-INŽENJERING društvo s ograničenom odgovornošću za inženjering, informatiku, trgovinu, usluge, uvoz i izvoz, OIB 07097076326, Jože Požgaja 18, 40000 Čakovec</izvorni_sadrzaj>
    <derivirana_varijabla naziv="DomainObject.Predmet.ProtustrankaWithAdressOIB_1">SOLID-INŽENJERING društvo s ograničenom odgovornošću za inženjering, informatiku, trgovinu, usluge, uvoz i izvoz, OIB 07097076326, Jože Požgaja 18, 40000 Čakovec</derivirana_varijabla>
  </DomainObject.Predmet.ProtustrankaWithAdressOIB>
  <DomainObject.Predmet.ProtustrankaNazivFormated>
    <izvorni_sadrzaj>SOLID-INŽENJERING društvo s ograničenom odgovornošću za inženjering, informatiku, trgovinu, usluge, uvoz i izvoz</izvorni_sadrzaj>
    <derivirana_varijabla naziv="DomainObject.Predmet.ProtustrankaNazivFormated_1">SOLID-INŽENJERING društvo s ograničenom odgovornošću za inženjering, informatiku, trgovinu, usluge, uvoz i izvoz</derivirana_varijabla>
  </DomainObject.Predmet.ProtustrankaNazivFormated>
  <DomainObject.Predmet.ProtustrankaNazivFormatedOIB>
    <izvorni_sadrzaj>SOLID-INŽENJERING društvo s ograničenom odgovornošću za inženjering, informatiku, trgovinu, usluge, uvoz i izvoz, OIB 07097076326</izvorni_sadrzaj>
    <derivirana_varijabla naziv="DomainObject.Predmet.ProtustrankaNazivFormatedOIB_1">SOLID-INŽENJERING društvo s ograničenom odgovornošću za inženjering, informatiku, trgovinu, usluge, uvoz i izvoz, OIB 07097076326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59063.81</izvorni_sadrzaj>
    <derivirana_varijabla naziv="DomainObject.Predmet.TrenutnaVrijednost_1">59063.81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SOLID-INŽENJERING društvo s ograničenom odgovornošću za inženjering, informatiku, trgovinu, usluge, uvoz i izvoz</item>
    </izvorni_sadrzaj>
    <derivirana_varijabla naziv="DomainObject.Predmet.ProtuStrankaListFormated_1">
      <item>SOLID-INŽENJERING društvo s ograničenom odgovornošću za inženjering, informatiku, trgovinu, usluge, uvoz i izvoz</item>
    </derivirana_varijabla>
  </DomainObject.Predmet.ProtuStrankaListFormated>
  <DomainObject.Predmet.ProtuStrankaListFormatedOIB>
    <izvorni_sadrzaj>
      <item>SOLID-INŽENJERING društvo s ograničenom odgovornošću za inženjering, informatiku, trgovinu, usluge, uvoz i izvoz, OIB 07097076326</item>
    </izvorni_sadrzaj>
    <derivirana_varijabla naziv="DomainObject.Predmet.ProtuStrankaListFormatedOIB_1">
      <item>SOLID-INŽENJERING društvo s ograničenom odgovornošću za inženjering, informatiku, trgovinu, usluge, uvoz i izvoz, OIB 07097076326</item>
    </derivirana_varijabla>
  </DomainObject.Predmet.ProtuStrankaListFormatedOIB>
  <DomainObject.Predmet.ProtuStrankaListFormatedWithAdress>
    <izvorni_sadrzaj>
      <item>SOLID-INŽENJERING društvo s ograničenom odgovornošću za inženjering, informatiku, trgovinu, usluge, uvoz i izvoz, Jože Požgaja 18, 40000 Čakovec</item>
    </izvorni_sadrzaj>
    <derivirana_varijabla naziv="DomainObject.Predmet.ProtuStrankaListFormatedWithAdress_1">
      <item>SOLID-INŽENJERING društvo s ograničenom odgovornošću za inženjering, informatiku, trgovinu, usluge, uvoz i izvoz, Jože Požgaja 18, 40000 Čakovec</item>
    </derivirana_varijabla>
  </DomainObject.Predmet.ProtuStrankaListFormatedWithAdress>
  <DomainObject.Predmet.ProtuStrankaListFormatedWithAdressOIB>
    <izvorni_sadrzaj>
      <item>SOLID-INŽENJERING društvo s ograničenom odgovornošću za inženjering, informatiku, trgovinu, usluge, uvoz i izvoz, OIB 07097076326, Jože Požgaja 18, 40000 Čakovec</item>
    </izvorni_sadrzaj>
    <derivirana_varijabla naziv="DomainObject.Predmet.ProtuStrankaListFormatedWithAdressOIB_1">
      <item>SOLID-INŽENJERING društvo s ograničenom odgovornošću za inženjering, informatiku, trgovinu, usluge, uvoz i izvoz, OIB 07097076326, Jože Požgaja 18, 40000 Čakovec</item>
    </derivirana_varijabla>
  </DomainObject.Predmet.ProtuStrankaListFormatedWithAdressOIB>
  <DomainObject.Predmet.ProtuStrankaListNazivFormated>
    <izvorni_sadrzaj>
      <item>SOLID-INŽENJERING društvo s ograničenom odgovornošću za inženjering, informatiku, trgovinu, usluge, uvoz i izvoz</item>
    </izvorni_sadrzaj>
    <derivirana_varijabla naziv="DomainObject.Predmet.ProtuStrankaListNazivFormated_1">
      <item>SOLID-INŽENJERING društvo s ograničenom odgovornošću za inženjering, informatiku, trgovinu, usluge, uvoz i izvoz</item>
    </derivirana_varijabla>
  </DomainObject.Predmet.ProtuStrankaListNazivFormated>
  <DomainObject.Predmet.ProtuStrankaListNazivFormatedOIB>
    <izvorni_sadrzaj>
      <item>SOLID-INŽENJERING društvo s ograničenom odgovornošću za inženjering, informatiku, trgovinu, usluge, uvoz i izvoz, OIB 07097076326</item>
    </izvorni_sadrzaj>
    <derivirana_varijabla naziv="DomainObject.Predmet.ProtuStrankaListNazivFormatedOIB_1">
      <item>SOLID-INŽENJERING društvo s ograničenom odgovornošću za inženjering, informatiku, trgovinu, usluge, uvoz i izvoz, OIB 07097076326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SOLID-INŽENJERING društvo s ograničenom odgovornošću za inženjering, informatiku, trgovinu, usluge, uvoz i izvoz</izvorni_sadrzaj>
    <derivirana_varijabla naziv="DomainObject.Predmet.ProtustrankaIDrugi_1">SOLID-INŽENJERING društvo s ograničenom odgovornošću za inženjering, informatiku, trgovinu, usluge, uvoz i izvoz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SOLID-INŽENJERING društvo s ograničenom odgovornošću za inženjering, informatiku, trgovinu, usluge, uvoz i izvoz, OIB 07097076326, Jože Požgaja 18, 40000 Čakovec</izvorni_sadrzaj>
    <derivirana_varijabla naziv="DomainObject.Predmet.ProtustrankaIDrugiAdressOIB_1">SOLID-INŽENJERING društvo s ograničenom odgovornošću za inženjering, informatiku, trgovinu, usluge, uvoz i izvoz, OIB 07097076326, Jože Požgaja 18,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SOLID-INŽENJERING društvo s ograničenom odgovornošću za inženjering, informatiku, trgovinu, usluge, uvoz i izvoz</item>
      <item>E-oglasna ploča</item>
      <item>Sudski registar</item>
    </izvorni_sadrzaj>
    <derivirana_varijabla naziv="DomainObject.Predmet.SudioniciListNaziv_1">
      <item>Financijska agencija</item>
      <item>SOLID-INŽENJERING društvo s ograničenom odgovornošću za inženjering, informatiku, trgovinu, usluge, uvoz i izvoz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SOLID-INŽENJERING društvo s ograničenom odgovornošću za inženjering, informatiku, trgovinu, usluge, uvoz i izvoz, OIB 07097076326, Jože Požgaja 18,40000 Čakovec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SOLID-INŽENJERING društvo s ograničenom odgovornošću za inženjering, informatiku, trgovinu, usluge, uvoz i izvoz, OIB 07097076326, Jože Požgaja 18,40000 Čakovec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07097076326</item>
      <item>, OIB null</item>
      <item>, OIB null</item>
    </izvorni_sadrzaj>
    <derivirana_varijabla naziv="DomainObject.Predmet.SudioniciListNazivOIB_1">
      <item>, OIB 85821130368</item>
      <item>, OIB 07097076326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402</properties:Words>
  <properties:Characters>2215</properties:Characters>
  <properties:Lines>59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2015-12-02T09:24:00Z</dcterms:created>
  <dc:creator>Ljubica Makovec</dc:creator>
  <cp:lastModifiedBy>Nevenka Vuković</cp:lastModifiedBy>
  <cp:lastPrinted>2015-12-02T09:27:00Z</cp:lastPrinted>
  <dcterms:modified xmlns:xsi="http://www.w3.org/2001/XMLSchema-instance" xsi:type="dcterms:W3CDTF">2015-12-02T09:28:00Z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