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2303" w14:paraId="77d2303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96707A">
        <w:t>205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96707A">
        <w:t>4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96707A" w:rsidRPr="0059243B">
        <w:t>BIRO – SERVIS d.o.o., Koprivnica, Vinički put 20, OIB: 32093173296</w:t>
      </w:r>
      <w:r w:rsidRPr="00B53450">
        <w:t xml:space="preserve">, dana </w:t>
      </w:r>
      <w:r w:rsidR="0096707A">
        <w:t>1</w:t>
      </w:r>
      <w:r w:rsidRPr="00B53450">
        <w:t xml:space="preserve">. </w:t>
      </w:r>
      <w:r w:rsidR="0096707A">
        <w:t>travnja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96707A" w:rsidRPr="0059243B">
        <w:t>BIRO – SERVIS d.o.o., Koprivnica, Vinički put 20, OIB: 32093173296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96707A" w:rsidP="00804BB0" w:rsidR="00804BB0" w:rsidRPr="00B53450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17</w:t>
      </w:r>
      <w:r w:rsidR="00804BB0" w:rsidRPr="00B53450">
        <w:rPr>
          <w:b/>
          <w:u w:val="single"/>
        </w:rPr>
        <w:t xml:space="preserve">. </w:t>
      </w:r>
      <w:r w:rsidR="00A06CA6">
        <w:rPr>
          <w:b/>
          <w:u w:val="single"/>
        </w:rPr>
        <w:t>svibnja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>
        <w:rPr>
          <w:b/>
          <w:u w:val="single"/>
        </w:rPr>
        <w:t>11</w:t>
      </w:r>
      <w:r w:rsidR="00CC2EF9" w:rsidRPr="00B53450">
        <w:rPr>
          <w:b/>
          <w:u w:val="single"/>
        </w:rPr>
        <w:t>,</w:t>
      </w:r>
      <w:r>
        <w:rPr>
          <w:b/>
          <w:u w:val="single"/>
        </w:rPr>
        <w:t>45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E7B43" w:rsidR="000E7B43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96707A" w:rsidRPr="0059243B">
        <w:t>Marijana Horvat, Koprivnica, Vinički put 20</w:t>
      </w:r>
    </w:p>
    <w:p w:rsidRDefault="00F91FA6" w:rsidP="000E7B43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96707A">
        <w:t>19</w:t>
      </w:r>
      <w:r w:rsidR="00911B01" w:rsidRPr="00B53450">
        <w:t xml:space="preserve">. </w:t>
      </w:r>
      <w:r w:rsidR="0096707A">
        <w:t>studenog</w:t>
      </w:r>
      <w:r w:rsidR="00911B01" w:rsidRPr="00B53450">
        <w:t xml:space="preserve">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</w:t>
      </w:r>
      <w:r w:rsidR="0096707A">
        <w:t xml:space="preserve"> 1</w:t>
      </w:r>
      <w:r w:rsidRPr="00B53450">
        <w:t xml:space="preserve"> St-</w:t>
      </w:r>
      <w:r w:rsidR="0096707A">
        <w:t>850</w:t>
      </w:r>
      <w:r w:rsidRPr="00B53450">
        <w:t>/</w:t>
      </w:r>
      <w:r w:rsidR="00911B01" w:rsidRPr="00B53450">
        <w:t>20</w:t>
      </w:r>
      <w:r w:rsidRPr="00B53450">
        <w:t>15-</w:t>
      </w:r>
      <w:r w:rsidR="0096707A">
        <w:t>8</w:t>
      </w:r>
      <w:r w:rsidRPr="00B53450">
        <w:t xml:space="preserve"> od</w:t>
      </w:r>
      <w:r w:rsidR="00911B01" w:rsidRPr="00B53450">
        <w:t xml:space="preserve"> </w:t>
      </w:r>
      <w:r w:rsidR="0096707A">
        <w:t>24</w:t>
      </w:r>
      <w:r w:rsidR="00911B01" w:rsidRPr="00B53450">
        <w:t xml:space="preserve">. </w:t>
      </w:r>
      <w:r w:rsidR="0096707A">
        <w:t>prosinca</w:t>
      </w:r>
      <w:r w:rsidR="00911B01" w:rsidRPr="00B53450">
        <w:t xml:space="preserve"> 201</w:t>
      </w:r>
      <w:r w:rsidR="0096707A">
        <w:t>5</w:t>
      </w:r>
      <w:r w:rsidR="00911B01" w:rsidRPr="00B53450">
        <w:t>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96707A">
        <w:t>1</w:t>
      </w:r>
      <w:r w:rsidR="00066C4E" w:rsidRPr="00B53450">
        <w:t xml:space="preserve">. </w:t>
      </w:r>
      <w:r w:rsidR="0096707A">
        <w:t>travnja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C66AD7" w:rsidR="00C66AD7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</w:p>
    <w:p w:rsidRDefault="00C30BDC" w:rsidP="00C66AD7" w:rsidR="00066C4E" w:rsidRPr="00B53450">
      <w:pPr>
        <w:spacing w:lineRule="auto" w:line="240" w:after="0"/>
        <w:jc w:val="both"/>
      </w:pPr>
      <w:r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A06CA6" w:rsidP="00804BB0" w:rsidR="00A06CA6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96707A" w:rsidRPr="0059243B">
        <w:t>BIRO – SERVIS d.o.o., Koprivnica, Vinički put 20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96707A" w:rsidRPr="0059243B">
        <w:t>Marijana Horvat, Koprivnica, Vinički put 20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AD7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96707A">
      <w:t>205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96707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7B43"/>
    <w:rsid w:val="00104FDD"/>
    <w:rsid w:val="00117F7E"/>
    <w:rsid w:val="00195D08"/>
    <w:rsid w:val="001A2133"/>
    <w:rsid w:val="001D0CA0"/>
    <w:rsid w:val="001F19FE"/>
    <w:rsid w:val="002F4DC4"/>
    <w:rsid w:val="00300C52"/>
    <w:rsid w:val="00314258"/>
    <w:rsid w:val="003275CE"/>
    <w:rsid w:val="00350311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0E89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1612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6707A"/>
    <w:rsid w:val="00980C3B"/>
    <w:rsid w:val="00996B39"/>
    <w:rsid w:val="00A06CA6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66AD7"/>
    <w:rsid w:val="00CC2EF9"/>
    <w:rsid w:val="00CD4711"/>
    <w:rsid w:val="00D077C2"/>
    <w:rsid w:val="00D113A9"/>
    <w:rsid w:val="00D16C81"/>
    <w:rsid w:val="00D313D6"/>
    <w:rsid w:val="00D35EA4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6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6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BIRO-SERVIS društvo s ograničenom odgovornošću za trgovinu i usluge</izvorni_sadrzaj>
    <derivirana_varijabla naziv="DomainObject.Predmet.ProtustrankaFormated_1">  BIRO-SERVIS društvo s ograničenom odgovornošću za trgovinu i usluge</derivirana_varijabla>
  </DomainObject.Predmet.ProtustrankaFormated>
  <DomainObject.Predmet.ProtustrankaFormatedOIB>
    <izvorni_sadrzaj>  BIRO-SERVIS društvo s ograničenom odgovornošću za trgovinu i usluge, OIB 32093173296</izvorni_sadrzaj>
    <derivirana_varijabla naziv="DomainObject.Predmet.ProtustrankaFormatedOIB_1">  BIRO-SERVIS društvo s ograničenom odgovornošću za trgovinu i usluge, OIB 32093173296</derivirana_varijabla>
  </DomainObject.Predmet.ProtustrankaFormatedOIB>
  <DomainObject.Predmet.ProtustrankaFormatedWithAdress>
    <izvorni_sadrzaj> BIRO-SERVIS društvo s ograničenom odgovornošću za trgovinu i usluge, Vinički put 20, 48000 Koprivnica</izvorni_sadrzaj>
    <derivirana_varijabla naziv="DomainObject.Predmet.ProtustrankaFormatedWithAdress_1"> BIRO-SERVIS društvo s ograničenom odgovornošću za trgovinu i usluge, Vinički put 20, 48000 Koprivnica</derivirana_varijabla>
  </DomainObject.Predmet.ProtustrankaFormatedWithAdress>
  <DomainObject.Predmet.ProtustrankaFormatedWithAdressOIB>
    <izvorni_sadrzaj> BIRO-SERVIS društvo s ograničenom odgovornošću za trgovinu i usluge, OIB 32093173296, Vinički put 20, 48000 Koprivnica</izvorni_sadrzaj>
    <derivirana_varijabla naziv="DomainObject.Predmet.ProtustrankaFormatedWithAdressOIB_1"> BIRO-SERVIS društvo s ograničenom odgovornošću za trgovinu i usluge, OIB 32093173296, Vinički put 20, 48000 Koprivnica</derivirana_varijabla>
  </DomainObject.Predmet.ProtustrankaFormatedWithAdressOIB>
  <DomainObject.Predmet.ProtustrankaWithAdress>
    <izvorni_sadrzaj>BIRO-SERVIS društvo s ograničenom odgovornošću za trgovinu i usluge Vinički put 20, 48000 Koprivnica</izvorni_sadrzaj>
    <derivirana_varijabla naziv="DomainObject.Predmet.ProtustrankaWithAdress_1">BIRO-SERVIS društvo s ograničenom odgovornošću za trgovinu i usluge Vinički put 20, 48000 Koprivnica</derivirana_varijabla>
  </DomainObject.Predmet.ProtustrankaWithAdress>
  <DomainObject.Predmet.ProtustrankaWithAdressOIB>
    <izvorni_sadrzaj>BIRO-SERVIS društvo s ograničenom odgovornošću za trgovinu i usluge, OIB 32093173296, Vinički put 20, 48000 Koprivnica</izvorni_sadrzaj>
    <derivirana_varijabla naziv="DomainObject.Predmet.ProtustrankaWithAdressOIB_1">BIRO-SERVIS društvo s ograničenom odgovornošću za trgovinu i usluge, OIB 32093173296, Vinički put 20, 48000 Koprivnica</derivirana_varijabla>
  </DomainObject.Predmet.ProtustrankaWithAdressOIB>
  <DomainObject.Predmet.ProtustrankaNazivFormated>
    <izvorni_sadrzaj>BIRO-SERVIS društvo s ograničenom odgovornošću za trgovinu i usluge</izvorni_sadrzaj>
    <derivirana_varijabla naziv="DomainObject.Predmet.ProtustrankaNazivFormated_1">BIRO-SERVIS društvo s ograničenom odgovornošću za trgovinu i usluge</derivirana_varijabla>
  </DomainObject.Predmet.ProtustrankaNazivFormated>
  <DomainObject.Predmet.ProtustrankaNazivFormatedOIB>
    <izvorni_sadrzaj>BIRO-SERVIS društvo s ograničenom odgovornošću za trgovinu i usluge, OIB 32093173296</izvorni_sadrzaj>
    <derivirana_varijabla naziv="DomainObject.Predmet.ProtustrankaNazivFormatedOIB_1">BIRO-SERVIS društvo s ograničenom odgovornošću za trgovinu i usluge, OIB 32093173296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BIRO-SERVIS društvo s ograničenom odgovornošću za trgovinu i usluge</item>
    </izvorni_sadrzaj>
    <derivirana_varijabla naziv="DomainObject.Predmet.ProtuStrankaListFormated_1">
      <item>BIRO-SERVIS društvo s ograničenom odgovornošću za trgovinu i usluge</item>
    </derivirana_varijabla>
  </DomainObject.Predmet.ProtuStrankaListFormated>
  <DomainObject.Predmet.ProtuStrankaListFormatedOIB>
    <izvorni_sadrzaj>
      <item>BIRO-SERVIS društvo s ograničenom odgovornošću za trgovinu i usluge, OIB 32093173296</item>
    </izvorni_sadrzaj>
    <derivirana_varijabla naziv="DomainObject.Predmet.ProtuStrankaListFormatedOIB_1">
      <item>BIRO-SERVIS društvo s ograničenom odgovornošću za trgovinu i usluge, OIB 32093173296</item>
    </derivirana_varijabla>
  </DomainObject.Predmet.ProtuStrankaListFormatedOIB>
  <DomainObject.Predmet.ProtuStrankaListFormatedWithAdress>
    <izvorni_sadrzaj>
      <item>BIRO-SERVIS društvo s ograničenom odgovornošću za trgovinu i usluge, Vinički put 20, 48000 Koprivnica</item>
    </izvorni_sadrzaj>
    <derivirana_varijabla naziv="DomainObject.Predmet.ProtuStrankaListFormatedWithAdress_1">
      <item>BIRO-SERVIS društvo s ograničenom odgovornošću za trgovinu i usluge, Vinički put 20, 48000 Koprivnica</item>
    </derivirana_varijabla>
  </DomainObject.Predmet.ProtuStrankaListFormatedWithAdress>
  <DomainObject.Predmet.ProtuStrankaListFormatedWithAdressOIB>
    <izvorni_sadrzaj>
      <item>BIRO-SERVIS društvo s ograničenom odgovornošću za trgovinu i usluge, OIB 32093173296, Vinički put 20, 48000 Koprivnica</item>
    </izvorni_sadrzaj>
    <derivirana_varijabla naziv="DomainObject.Predmet.ProtuStrankaListFormatedWithAdressOIB_1">
      <item>BIRO-SERVIS društvo s ograničenom odgovornošću za trgovinu i usluge, OIB 32093173296, Vinički put 20, 48000 Koprivnica</item>
    </derivirana_varijabla>
  </DomainObject.Predmet.ProtuStrankaListFormatedWithAdressOIB>
  <DomainObject.Predmet.ProtuStrankaListNazivFormated>
    <izvorni_sadrzaj>
      <item>BIRO-SERVIS društvo s ograničenom odgovornošću za trgovinu i usluge</item>
    </izvorni_sadrzaj>
    <derivirana_varijabla naziv="DomainObject.Predmet.ProtuStrankaListNazivFormated_1">
      <item>BIRO-SERVIS društvo s ograničenom odgovornošću za trgovinu i usluge</item>
    </derivirana_varijabla>
  </DomainObject.Predmet.ProtuStrankaListNazivFormated>
  <DomainObject.Predmet.ProtuStrankaListNazivFormatedOIB>
    <izvorni_sadrzaj>
      <item>BIRO-SERVIS društvo s ograničenom odgovornošću za trgovinu i usluge, OIB 32093173296</item>
    </izvorni_sadrzaj>
    <derivirana_varijabla naziv="DomainObject.Predmet.ProtuStrankaListNazivFormatedOIB_1">
      <item>BIRO-SERVIS društvo s ograničenom odgovornošću za trgovinu i usluge, OIB 32093173296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Marijana Horvat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Marijana Horvat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Marijana Horvat, OIB 55934779650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Marijana Horvat, OIB 55934779650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Marijana Horvat, Vinički Put 20, 48000 Koprivnica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Marijana Horvat, Vinički Put 20,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Marijana Horvat, OIB 55934779650, Vinički Put 20, 48000 Koprivnica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Marijana Horvat, OIB 55934779650, Vinički Put 20, 48000 Koprivnica</item>
    </derivirana_varijabla>
  </DomainObject.Predmet.OstaliListFormatedWithAdressOIB>
  <DomainObject.Predmet.OstaliListNazivFormated>
    <izvorni_sadrzaj>
      <item>Županijsko državno odvjetništvo u Varaždinu</item>
      <item>Marijana Horvat</item>
    </izvorni_sadrzaj>
    <derivirana_varijabla naziv="DomainObject.Predmet.OstaliListNazivFormated_1">
      <item>Županijsko državno odvjetništvo u Varaždinu</item>
      <item>Marijana Horvat</item>
    </derivirana_varijabla>
  </DomainObject.Predmet.OstaliListNazivFormated>
  <DomainObject.Predmet.OstaliListNazivFormatedOIB>
    <izvorni_sadrzaj>
      <item>Županijsko državno odvjetništvo u Varaždinu</item>
      <item>Marijana Horvat, OIB 55934779650</item>
    </izvorni_sadrzaj>
    <derivirana_varijabla naziv="DomainObject.Predmet.OstaliListNazivFormatedOIB_1">
      <item>Županijsko državno odvjetništvo u Varaždinu</item>
      <item>Marijana Horvat, OIB 55934779650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BIRO-SERVIS društvo s ograničenom odgovornošću za trgovinu i usluge</izvorni_sadrzaj>
    <derivirana_varijabla naziv="DomainObject.Predmet.ProtustrankaIDrugi_1">BIRO-SERVIS društvo s ograničenom odgovornošću za trgovinu i usluge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BIRO-SERVIS društvo s ograničenom odgovornošću za trgovinu i usluge, OIB 32093173296, Vinički put 20, 48000 Koprivnica</izvorni_sadrzaj>
    <derivirana_varijabla naziv="DomainObject.Predmet.ProtustrankaIDrugiAdressOIB_1">BIRO-SERVIS društvo s ograničenom odgovornošću za trgovinu i usluge, OIB 32093173296,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izvorni_sadrzaj>
    <derivirana_varijabla naziv="DomainObject.Predmet.SudioniciListNaziv_1">
      <item>BIRO-SERVIS društvo s ograničenom odgovornošću za trgovinu i usluge</item>
      <item>Županijsko državno odvjetništvo u Varaždinu</item>
      <item>RH Ministarstvo financija Porezna uprava Područni ured sjeverna Hrvatska</item>
      <item>Marijana Horvat</item>
    </derivirana_varijabla>
  </DomainObject.Predmet.SudioniciListNaziv>
  <DomainObject.Predmet.SudioniciListAdressOIB>
    <izvorni_sadrzaj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Graberje 1,42000 Varaždin</item>
      <item>Marijana Horvat, OIB 55934779650, Vinički Put 20,48000 Koprivnica</item>
    </izvorni_sadrzaj>
    <derivirana_varijabla naziv="DomainObject.Predmet.SudioniciListAdressOIB_1">
      <item>BIRO-SERVIS društvo s ograničenom odgovornošću za trgovinu i usluge, OIB 32093173296, Vinički put 20,48000 Koprivnica</item>
      <item>Županijsko državno odvjetništvo u Varaždinu</item>
      <item>RH Ministarstvo financija Porezna uprava Područni ured sjeverna Hrvatska, Graberje 1,42000 Varaždin</item>
      <item>Marijana Horvat, OIB 55934779650, Vinički Put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32093173296</item>
      <item>, OIB null</item>
      <item>, OIB null</item>
      <item>, OIB 55934779650</item>
    </izvorni_sadrzaj>
    <derivirana_varijabla naziv="DomainObject.Predmet.SudioniciListNazivOIB_1">
      <item>, OIB 32093173296</item>
      <item>, OIB null</item>
      <item>, OIB null</item>
      <item>, OIB 55934779650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F73AD-F8E2-4D90-965D-49C56CC45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2650</properties:Characters>
  <properties:Lines>85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2016-04-01T08:23:00Z</dcterms:created>
  <dc:creator>Maja Valušnig</dc:creator>
  <cp:lastModifiedBy>Nevenka Vuković</cp:lastModifiedBy>
  <cp:lastPrinted>2016-04-01T08:29:00Z</cp:lastPrinted>
  <dcterms:modified xmlns:xsi="http://www.w3.org/2001/XMLSchema-instance" xsi:type="dcterms:W3CDTF">2016-04-01T08:29:00Z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