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b2b4" w14:paraId="222b2b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D10EEA">
        <w:rPr>
          <w:rStyle w:val="Naglaeno"/>
          <w:b w:val="false"/>
        </w:rPr>
        <w:t>6</w:t>
      </w:r>
      <w:r w:rsidR="00A752BE">
        <w:rPr>
          <w:rStyle w:val="Naglaeno"/>
          <w:b w:val="false"/>
        </w:rPr>
        <w:t>4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D10EEA" w:rsidRPr="00D10EEA">
        <w:t>ABDUL j.d.o.o. za proizvodnju, trgovinu i usluge, Osijek, Trg slobode 8, MBS 030146512, OIB: 97941444626</w:t>
      </w:r>
      <w:r w:rsidR="0033522A">
        <w:t>,</w:t>
      </w:r>
      <w:r>
        <w:t xml:space="preserve"> dana </w:t>
      </w:r>
      <w:r w:rsidR="00D10EEA">
        <w:t>6</w:t>
      </w:r>
      <w:r>
        <w:t xml:space="preserve">. </w:t>
      </w:r>
      <w:r w:rsidR="008F179B">
        <w:t>s</w:t>
      </w:r>
      <w:r w:rsidR="00D10EEA">
        <w:t>rp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D10EEA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D10EEA" w:rsidRPr="00D10EEA">
        <w:t>ABDUL j.d.o.o. za proizvodnju, trgovinu i usluge, Osijek, Trg slobode 8, MBS 030146512, OIB: 97941444626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D10EEA">
        <w:t>Krešimir Fučkar,</w:t>
      </w:r>
      <w:r w:rsidR="00344A6B">
        <w:t xml:space="preserve"> Sladojevci, B. Radića 63</w:t>
      </w:r>
      <w:r w:rsidR="00C13047" w:rsidRPr="00C13047">
        <w:t xml:space="preserve">, OIB </w:t>
      </w:r>
      <w:r w:rsidR="00344A6B">
        <w:t>01195634741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D10EEA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D10EEA" w:rsidRPr="00D10EEA">
        <w:t>ABDUL j.d.o.o. za proizvodnju, trgovinu i usluge, Osijek, Trg slobode 8, MBS 030146512, OIB: 97941444626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344A6B">
        <w:t>3</w:t>
      </w:r>
      <w:r>
        <w:t>.</w:t>
      </w:r>
      <w:r w:rsidR="0071699D">
        <w:t>0</w:t>
      </w:r>
      <w:r w:rsidR="00344A6B">
        <w:t>4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D10EEA" w:rsidRPr="00D10EEA">
        <w:t>ABDUL j.d.o.o. za proizvodnju, trgovinu i usluge, Osijek, Trg slobode 8, MBS 030146512, OIB: 97941444626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344A6B">
        <w:t>4</w:t>
      </w:r>
      <w:r>
        <w:t>.</w:t>
      </w:r>
      <w:r w:rsidR="009A2AC3">
        <w:t>0</w:t>
      </w:r>
      <w:r w:rsidR="00344A6B">
        <w:t>4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344A6B">
        <w:t>6</w:t>
      </w:r>
      <w:r w:rsidR="00796254">
        <w:t>4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344A6B">
        <w:t>6</w:t>
      </w:r>
      <w:r>
        <w:t xml:space="preserve">. </w:t>
      </w:r>
      <w:r w:rsidR="006C35E8">
        <w:t>s</w:t>
      </w:r>
      <w:r w:rsidR="00344A6B">
        <w:t>rp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344A6B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344A6B" w:rsidRPr="00344A6B">
        <w:t>Abdula Abduli, Makedonija, Nikishtane, Ul. 6 br. 8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BA582D">
        <w:t>26</w:t>
      </w:r>
      <w:r>
        <w:t>.</w:t>
      </w:r>
      <w:r w:rsidR="00BA582D">
        <w:t>9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2D80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</w:t>
    </w:r>
    <w:r w:rsidR="00D10EEA">
      <w:rPr>
        <w:rStyle w:val="Naglaeno"/>
        <w:b w:val="false"/>
      </w:rPr>
      <w:t>6</w:t>
    </w:r>
    <w:r w:rsidR="00A752BE">
      <w:rPr>
        <w:rStyle w:val="Naglaeno"/>
        <w:b w:val="false"/>
      </w:rPr>
      <w:t>4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2D80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A582D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2D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2D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D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D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2D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2D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D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D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ABDUL j.d.o.o. za proizvodnju, trgovinu i usluge</izvorni_sadrzaj>
    <derivirana_varijabla naziv="DomainObject.Predmet.ProtustrankaFormated_1">  ABDUL j.d.o.o. za proizvodnju, trgovinu i usluge</derivirana_varijabla>
  </DomainObject.Predmet.ProtustrankaFormated>
  <DomainObject.Predmet.ProtustrankaFormatedOIB>
    <izvorni_sadrzaj>  ABDUL j.d.o.o. za proizvodnju, trgovinu i usluge, OIB 97941444626</izvorni_sadrzaj>
    <derivirana_varijabla naziv="DomainObject.Predmet.ProtustrankaFormatedOIB_1">  ABDUL j.d.o.o. za proizvodnju, trgovinu i usluge, OIB 97941444626</derivirana_varijabla>
  </DomainObject.Predmet.ProtustrankaFormatedOIB>
  <DomainObject.Predmet.ProtustrankaFormatedWithAdress>
    <izvorni_sadrzaj> ABDUL j.d.o.o. za proizvodnju, trgovinu i usluge, Trg slobode 8 , 31000 Osijek</izvorni_sadrzaj>
    <derivirana_varijabla naziv="DomainObject.Predmet.ProtustrankaFormatedWithAdress_1"> ABDUL j.d.o.o. za proizvodnju, trgovinu i usluge, Trg slobode 8 , 31000 Osijek</derivirana_varijabla>
  </DomainObject.Predmet.ProtustrankaFormatedWithAdress>
  <DomainObject.Predmet.ProtustrankaFormatedWithAdressOIB>
    <izvorni_sadrzaj> ABDUL j.d.o.o. za proizvodnju, trgovinu i usluge, OIB 97941444626, Trg slobode 8 , 31000 Osijek</izvorni_sadrzaj>
    <derivirana_varijabla naziv="DomainObject.Predmet.ProtustrankaFormatedWithAdressOIB_1"> ABDUL j.d.o.o. za proizvodnju, trgovinu i usluge, OIB 97941444626, Trg slobode 8 , 31000 Osijek</derivirana_varijabla>
  </DomainObject.Predmet.ProtustrankaFormatedWithAdressOIB>
  <DomainObject.Predmet.ProtustrankaWithAdress>
    <izvorni_sadrzaj>ABDUL j.d.o.o. za proizvodnju, trgovinu i usluge Trg slobode 8 , 31000 Osijek</izvorni_sadrzaj>
    <derivirana_varijabla naziv="DomainObject.Predmet.ProtustrankaWithAdress_1">ABDUL j.d.o.o. za proizvodnju, trgovinu i usluge Trg slobode 8 , 31000 Osijek</derivirana_varijabla>
  </DomainObject.Predmet.ProtustrankaWithAdress>
  <DomainObject.Predmet.ProtustrankaWithAdressOIB>
    <izvorni_sadrzaj>ABDUL j.d.o.o. za proizvodnju, trgovinu i usluge, OIB 97941444626, Trg slobode 8 , 31000 Osijek</izvorni_sadrzaj>
    <derivirana_varijabla naziv="DomainObject.Predmet.ProtustrankaWithAdressOIB_1">ABDUL j.d.o.o. za proizvodnju, trgovinu i usluge, OIB 97941444626, Trg slobode 8 , 31000 Osijek</derivirana_varijabla>
  </DomainObject.Predmet.ProtustrankaWithAdressOIB>
  <DomainObject.Predmet.ProtustrankaNazivFormated>
    <izvorni_sadrzaj>ABDUL j.d.o.o. za proizvodnju, trgovinu i usluge</izvorni_sadrzaj>
    <derivirana_varijabla naziv="DomainObject.Predmet.ProtustrankaNazivFormated_1">ABDUL j.d.o.o. za proizvodnju, trgovinu i usluge</derivirana_varijabla>
  </DomainObject.Predmet.ProtustrankaNazivFormated>
  <DomainObject.Predmet.ProtustrankaNazivFormatedOIB>
    <izvorni_sadrzaj>ABDUL j.d.o.o. za proizvodnju, trgovinu i usluge, OIB 97941444626</izvorni_sadrzaj>
    <derivirana_varijabla naziv="DomainObject.Predmet.ProtustrankaNazivFormatedOIB_1">ABDUL j.d.o.o. za proizvodnju, trgovinu i usluge, OIB 97941444626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ABDUL j.d.o.o. za proizvodnju, trgovinu i usluge</item>
    </izvorni_sadrzaj>
    <derivirana_varijabla naziv="DomainObject.Predmet.ProtuStrankaListFormated_1">
      <item>ABDUL j.d.o.o. za proizvodnju, trgovinu i usluge</item>
    </derivirana_varijabla>
  </DomainObject.Predmet.ProtuStrankaListFormated>
  <DomainObject.Predmet.ProtuStrankaListFormatedOIB>
    <izvorni_sadrzaj>
      <item>ABDUL j.d.o.o. za proizvodnju, trgovinu i usluge, OIB 97941444626</item>
    </izvorni_sadrzaj>
    <derivirana_varijabla naziv="DomainObject.Predmet.ProtuStrankaListFormatedOIB_1">
      <item>ABDUL j.d.o.o. za proizvodnju, trgovinu i usluge, OIB 97941444626</item>
    </derivirana_varijabla>
  </DomainObject.Predmet.ProtuStrankaListFormatedOIB>
  <DomainObject.Predmet.ProtuStrankaListFormatedWithAdress>
    <izvorni_sadrzaj>
      <item>ABDUL j.d.o.o. za proizvodnju, trgovinu i usluge, Trg slobode 8 , 31000 Osijek</item>
    </izvorni_sadrzaj>
    <derivirana_varijabla naziv="DomainObject.Predmet.ProtuStrankaListFormatedWithAdress_1">
      <item>ABDUL j.d.o.o. za proizvodnju, trgovinu i usluge, Trg slobode 8 , 31000 Osijek</item>
    </derivirana_varijabla>
  </DomainObject.Predmet.ProtuStrankaListFormatedWithAdress>
  <DomainObject.Predmet.ProtuStrankaListFormatedWithAdressOIB>
    <izvorni_sadrzaj>
      <item>ABDUL j.d.o.o. za proizvodnju, trgovinu i usluge, OIB 97941444626, Trg slobode 8 , 31000 Osijek</item>
    </izvorni_sadrzaj>
    <derivirana_varijabla naziv="DomainObject.Predmet.ProtuStrankaListFormatedWithAdressOIB_1">
      <item>ABDUL j.d.o.o. za proizvodnju, trgovinu i usluge, OIB 97941444626, Trg slobode 8 , 31000 Osijek</item>
    </derivirana_varijabla>
  </DomainObject.Predmet.ProtuStrankaListFormatedWithAdressOIB>
  <DomainObject.Predmet.ProtuStrankaListNazivFormated>
    <izvorni_sadrzaj>
      <item>ABDUL j.d.o.o. za proizvodnju, trgovinu i usluge</item>
    </izvorni_sadrzaj>
    <derivirana_varijabla naziv="DomainObject.Predmet.ProtuStrankaListNazivFormated_1">
      <item>ABDUL j.d.o.o. za proizvodnju, trgovinu i usluge</item>
    </derivirana_varijabla>
  </DomainObject.Predmet.ProtuStrankaListNazivFormated>
  <DomainObject.Predmet.ProtuStrankaListNazivFormatedOIB>
    <izvorni_sadrzaj>
      <item>ABDUL j.d.o.o. za proizvodnju, trgovinu i usluge, OIB 97941444626</item>
    </izvorni_sadrzaj>
    <derivirana_varijabla naziv="DomainObject.Predmet.ProtuStrankaListNazivFormatedOIB_1">
      <item>ABDUL j.d.o.o. za proizvodnju, trgovinu i usluge, OIB 97941444626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ABDUL j.d.o.o. za proizvodnju, trgovinu i usluge</izvorni_sadrzaj>
    <derivirana_varijabla naziv="DomainObject.Predmet.ProtustrankaIDrugi_1">ABDUL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ABDUL j.d.o.o. za proizvodnju, trgovinu i usluge, OIB 97941444626, Trg slobode 8 , 31000 Osijek</izvorni_sadrzaj>
    <derivirana_varijabla naziv="DomainObject.Predmet.ProtustrankaIDrugiAdressOIB_1">ABDUL j.d.o.o. za proizvodnju, trgovinu i usluge, OIB 97941444626, Trg slobode 8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ABDUL j.d.o.o. za proizvodnju, trgovinu i usluge</item>
    </izvorni_sadrzaj>
    <derivirana_varijabla naziv="DomainObject.Predmet.SudioniciListNaziv_1">
      <item>FINA RC OSIJEK</item>
      <item>ABDUL j.d.o.o. za proizvodnju, trgovinu i usluge</item>
    </derivirana_varijabla>
  </DomainObject.Predmet.SudioniciListNaziv>
  <DomainObject.Predmet.SudioniciListAdressOIB>
    <izvorni_sadrzaj>
      <item>FINA RC OSIJEK, OIB 85821130368</item>
      <item>ABDUL j.d.o.o. za proizvodnju, trgovinu i usluge, OIB 97941444626, Trg slobode 8 ,31000 Osijek</item>
    </izvorni_sadrzaj>
    <derivirana_varijabla naziv="DomainObject.Predmet.SudioniciListAdressOIB_1">
      <item>FINA RC OSIJEK, OIB 85821130368</item>
      <item>ABDUL j.d.o.o. za proizvodnju, trgovinu i usluge, OIB 97941444626, Trg slobode 8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97941444626</item>
    </izvorni_sadrzaj>
    <derivirana_varijabla naziv="DomainObject.Predmet.SudioniciListNazivOIB_1">
      <item>, OIB 85821130368</item>
      <item>, OIB 97941444626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73C6E-4309-4B52-9861-0FEAB6B54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2506</properties:Characters>
  <properties:Lines>88</properties:Lines>
  <properties:Paragraphs>32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2017-07-07T07:04:00Z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