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8758" w14:paraId="5038758" w:rsidRDefault="00BD4489" w:rsidP="00BD4489" w:rsidR="00BD4489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4489" w:rsidP="00BD4489" w:rsidR="00BD4489">
      <w:r>
        <w:t xml:space="preserve">         REPUBLIKA HRVATSKA</w:t>
      </w:r>
    </w:p>
    <w:p w:rsidRDefault="00BD4489" w:rsidP="00BD4489" w:rsidR="00BD4489">
      <w:r>
        <w:t xml:space="preserve"> TRGOVAČKI SUD U VARAŽDINU</w:t>
      </w:r>
    </w:p>
    <w:p w:rsidRDefault="00BD4489" w:rsidP="00BD4489" w:rsidR="00BD4489">
      <w:r>
        <w:t xml:space="preserve">           Braće Radića 2, Varaždin</w:t>
      </w:r>
    </w:p>
    <w:p w:rsidRDefault="00BD4489" w:rsidP="00BD4489" w:rsidR="00BD4489"/>
    <w:p w:rsidRDefault="00BD4489" w:rsidP="00BD4489" w:rsidR="00BD4489"/>
    <w:p w:rsidRDefault="00BD4489" w:rsidP="00BD4489" w:rsidR="00BD4489">
      <w:pPr>
        <w:jc w:val="center"/>
      </w:pPr>
      <w:r>
        <w:t>U  I M E  R E P U B L I K E  H R V A T S K E</w:t>
      </w:r>
    </w:p>
    <w:p w:rsidRDefault="00BD4489" w:rsidP="00BD4489" w:rsidR="00BD4489"/>
    <w:p w:rsidRDefault="00BD4489" w:rsidP="00BD4489" w:rsidR="00BD4489">
      <w:pPr>
        <w:jc w:val="center"/>
      </w:pPr>
      <w:r>
        <w:t>R J E Š E NJ E</w:t>
      </w:r>
    </w:p>
    <w:p w:rsidRDefault="00BD4489" w:rsidP="00BD4489" w:rsidR="00BD4489"/>
    <w:p w:rsidRDefault="00BD4489" w:rsidP="00BD4489" w:rsidR="00BD4489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PIOM ZANATSKA ZADRUGA ZA PROIZVODNJU I USLUGE, A. Starčevića  64, 48326 </w:t>
      </w:r>
      <w:proofErr w:type="spellStart"/>
      <w:r>
        <w:t>Virje</w:t>
      </w:r>
      <w:proofErr w:type="spellEnd"/>
      <w:r>
        <w:t xml:space="preserve">, OIB: 71729624756, dana </w:t>
      </w:r>
      <w:r w:rsidR="00401975" w:rsidRPr="00401975">
        <w:t>29</w:t>
      </w:r>
      <w:r w:rsidRPr="00401975">
        <w:t xml:space="preserve">. prosinca </w:t>
      </w:r>
      <w:r>
        <w:t xml:space="preserve">2015. </w:t>
      </w:r>
    </w:p>
    <w:p w:rsidRDefault="00BD4489" w:rsidP="00BD4489" w:rsidR="00BD4489">
      <w:pPr>
        <w:jc w:val="both"/>
      </w:pPr>
    </w:p>
    <w:p w:rsidRDefault="00BD4489" w:rsidP="00BD4489" w:rsidR="00BD4489">
      <w:pPr>
        <w:jc w:val="center"/>
      </w:pPr>
      <w:r>
        <w:t>r i j e š i o  j e</w:t>
      </w:r>
    </w:p>
    <w:p w:rsidRDefault="00BD4489" w:rsidP="00BD4489" w:rsidR="00BD4489"/>
    <w:p w:rsidRDefault="00BD4489" w:rsidP="00BD4489" w:rsidR="00BD4489">
      <w:pPr>
        <w:ind w:firstLine="708"/>
        <w:jc w:val="both"/>
      </w:pPr>
      <w:r>
        <w:t xml:space="preserve">I/ Otvara se stečajni postupak nad stečajnim dužnikom PIOM ZANATSKA ZADRUGA ZA PROIZVODNJU I USLUGE, A. Starčevića  64, 48326 </w:t>
      </w:r>
      <w:proofErr w:type="spellStart"/>
      <w:r>
        <w:t>Virje</w:t>
      </w:r>
      <w:proofErr w:type="spellEnd"/>
      <w:r>
        <w:t xml:space="preserve">, OIB: 71729624756, s danom </w:t>
      </w:r>
      <w:r w:rsidR="00401975" w:rsidRPr="00401975">
        <w:t>29</w:t>
      </w:r>
      <w:r w:rsidRPr="00401975">
        <w:t xml:space="preserve">. prosinca </w:t>
      </w:r>
      <w:r>
        <w:t>2015. u 15,00 sati.</w:t>
      </w:r>
    </w:p>
    <w:p w:rsidRDefault="00BD4489" w:rsidP="00BD4489" w:rsidR="00BD4489">
      <w:pPr>
        <w:jc w:val="both"/>
      </w:pPr>
    </w:p>
    <w:p w:rsidRDefault="00BD4489" w:rsidP="00BD4489" w:rsidR="00BD4489">
      <w:pPr>
        <w:ind w:firstLine="708"/>
        <w:jc w:val="both"/>
        <w:rPr>
          <w:szCs w:val="20"/>
        </w:rPr>
      </w:pPr>
      <w:r>
        <w:t xml:space="preserve">II/ Zaključuje se stečajni postupak nad stečajnim dužnikom PIOM ZANATSKA ZADRUGA ZA PROIZVODNJU I USLUGE, A. Starčevića  64, 48326 </w:t>
      </w:r>
      <w:proofErr w:type="spellStart"/>
      <w:r>
        <w:t>Virje</w:t>
      </w:r>
      <w:proofErr w:type="spellEnd"/>
      <w:r>
        <w:t>, OIB: 71729624756.</w:t>
      </w:r>
    </w:p>
    <w:p w:rsidRDefault="00BD4489" w:rsidP="00BD4489" w:rsidR="00BD4489">
      <w:pPr>
        <w:jc w:val="both"/>
      </w:pPr>
    </w:p>
    <w:p w:rsidRDefault="00BD4489" w:rsidP="00BD4489" w:rsidR="00BD4489" w:rsidRPr="00401975">
      <w:pPr>
        <w:ind w:firstLine="708"/>
        <w:jc w:val="both"/>
      </w:pPr>
      <w:r>
        <w:t xml:space="preserve">III/ Za stečajnog upravitelja imenuje se </w:t>
      </w:r>
      <w:r w:rsidR="00401975" w:rsidRPr="00401975">
        <w:t xml:space="preserve">Ivan </w:t>
      </w:r>
      <w:proofErr w:type="spellStart"/>
      <w:r w:rsidR="00401975" w:rsidRPr="00401975">
        <w:t>Gjurašić</w:t>
      </w:r>
      <w:proofErr w:type="spellEnd"/>
      <w:r w:rsidR="00401975" w:rsidRPr="00401975">
        <w:t>, Petrinjska 28, 10000 Zagreb, OIB: 66025260916.</w:t>
      </w:r>
    </w:p>
    <w:p w:rsidRDefault="00BD4489" w:rsidP="00BD4489" w:rsidR="00BD4489">
      <w:pPr>
        <w:jc w:val="both"/>
        <w:rPr>
          <w:color w:val="FF0000"/>
        </w:rPr>
      </w:pPr>
    </w:p>
    <w:p w:rsidRDefault="00BD4489" w:rsidP="00BD4489" w:rsidR="00BD4489">
      <w:pPr>
        <w:ind w:firstLine="708"/>
        <w:jc w:val="both"/>
      </w:pPr>
      <w:r>
        <w:t>IV/ Ovo rješenje objavit će se na e-oglasnoj ploči suda.</w:t>
      </w:r>
    </w:p>
    <w:p w:rsidRDefault="00BD4489" w:rsidP="00BD4489" w:rsidR="00BD4489">
      <w:pPr>
        <w:jc w:val="both"/>
      </w:pPr>
    </w:p>
    <w:p w:rsidRDefault="00BD4489" w:rsidP="00BD4489" w:rsidR="00BD4489">
      <w:pPr>
        <w:ind w:firstLine="708"/>
        <w:jc w:val="both"/>
      </w:pPr>
      <w:r>
        <w:t xml:space="preserve">V/ Po pravomoćnosti ovoga rješenja stečajni dužnik PIOM ZANATSKA ZADRUGA ZA PROIZVODNJU I USLUGE, A. Starčevića  64, 48326 </w:t>
      </w:r>
      <w:proofErr w:type="spellStart"/>
      <w:r>
        <w:t>Virje</w:t>
      </w:r>
      <w:proofErr w:type="spellEnd"/>
      <w:r>
        <w:t>, OIB: 71729624756, biti će brisan iz sudskog registra.</w:t>
      </w:r>
    </w:p>
    <w:p w:rsidRDefault="00BD4489" w:rsidP="00BD4489" w:rsidR="00BD4489"/>
    <w:p w:rsidRDefault="00BD4489" w:rsidP="00BD4489" w:rsidR="00BD4489"/>
    <w:p w:rsidRDefault="00BD4489" w:rsidP="00BD4489" w:rsidR="00BD4489">
      <w:pPr>
        <w:jc w:val="center"/>
      </w:pPr>
      <w:r>
        <w:t>Obrazloženje</w:t>
      </w:r>
    </w:p>
    <w:p w:rsidRDefault="00BD4489" w:rsidP="00BD4489" w:rsidR="00BD4489"/>
    <w:p w:rsidRDefault="00BD4489" w:rsidP="00BD4489" w:rsidR="00BD4489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BD4489" w:rsidP="00BD4489" w:rsidR="00BD4489"/>
    <w:p w:rsidRDefault="00BD4489" w:rsidP="00BD4489" w:rsidR="00BD4489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D4489" w:rsidP="00BD4489" w:rsidR="00BD4489"/>
    <w:p w:rsidRDefault="00BD4489" w:rsidP="00BD4489" w:rsidR="00BD4489"/>
    <w:p w:rsidRDefault="00BD4489" w:rsidP="00BD4489" w:rsidR="00BD4489">
      <w:pPr>
        <w:jc w:val="center"/>
      </w:pPr>
      <w:r>
        <w:t xml:space="preserve">U Varaždinu, </w:t>
      </w:r>
      <w:bookmarkStart w:name="_GoBack" w:id="0"/>
      <w:r w:rsidR="00401975" w:rsidRPr="00401975">
        <w:t>29</w:t>
      </w:r>
      <w:r w:rsidRPr="00401975">
        <w:t>. prosinca 2015</w:t>
      </w:r>
      <w:bookmarkEnd w:id="0"/>
      <w:r>
        <w:t>.</w:t>
      </w:r>
    </w:p>
    <w:p w:rsidRDefault="00BD4489" w:rsidP="00BD4489" w:rsidR="00BD4489">
      <w:pPr>
        <w:jc w:val="center"/>
      </w:pPr>
    </w:p>
    <w:p w:rsidRDefault="00BD4489" w:rsidP="00BD4489" w:rsidR="00BD4489">
      <w:pPr>
        <w:jc w:val="center"/>
      </w:pPr>
    </w:p>
    <w:p w:rsidRDefault="00BD4489" w:rsidP="00BD4489" w:rsidR="00BD4489">
      <w:pPr>
        <w:ind w:left="4956"/>
        <w:jc w:val="center"/>
      </w:pPr>
      <w:r>
        <w:t>Sudac</w:t>
      </w:r>
    </w:p>
    <w:p w:rsidRDefault="00BD4489" w:rsidP="00BD4489" w:rsidR="00BD4489">
      <w:pPr>
        <w:ind w:left="4956"/>
        <w:jc w:val="center"/>
      </w:pPr>
    </w:p>
    <w:p w:rsidRDefault="00BD4489" w:rsidP="00BD4489" w:rsidR="00BD4489">
      <w:pPr>
        <w:ind w:left="4956"/>
        <w:jc w:val="center"/>
      </w:pPr>
      <w:r>
        <w:t>Radovan Raduka</w:t>
      </w:r>
    </w:p>
    <w:p w:rsidRDefault="00BD4489" w:rsidP="00BD4489" w:rsidR="00BD4489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D4489" w:rsidP="00BD4489" w:rsidR="00BD4489">
      <w:r>
        <w:t xml:space="preserve">                                               </w:t>
      </w:r>
    </w:p>
    <w:p w:rsidRDefault="00BD4489" w:rsidP="00BD4489" w:rsidR="00BD4489">
      <w:r>
        <w:tab/>
        <w:t xml:space="preserve">UPUTA O PRAVNOM LIJEKU: </w:t>
      </w:r>
    </w:p>
    <w:p w:rsidRDefault="00BD4489" w:rsidP="00BD4489" w:rsidR="00BD4489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BD4489" w:rsidP="00BD4489" w:rsidR="00BD4489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D4489" w:rsidP="00BD4489" w:rsidR="00BD4489"/>
    <w:p w:rsidRDefault="00BD4489" w:rsidP="00BD4489" w:rsidR="00BD4489"/>
    <w:p w:rsidRDefault="00BD4489" w:rsidP="00BD4489" w:rsidR="00BD4489">
      <w:r>
        <w:t>DNA:</w:t>
      </w:r>
    </w:p>
    <w:p w:rsidRDefault="00BD4489" w:rsidP="00BD4489" w:rsidR="00BD4489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D4489" w:rsidP="00BD4489" w:rsidR="00BD4489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BD4489" w:rsidP="00BD4489" w:rsidR="00BD4489" w:rsidRPr="00BD4489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PIOM ZANATSKA ZADRUGA ZA PROIZVODNJU I USLUGE, A. Starčevića  64, 48326 </w:t>
      </w:r>
      <w:proofErr w:type="spellStart"/>
      <w:r>
        <w:t>Virje</w:t>
      </w:r>
      <w:proofErr w:type="spellEnd"/>
    </w:p>
    <w:p w:rsidRDefault="00BD4489" w:rsidP="00BD4489" w:rsidR="00BD4489" w:rsidRPr="00BD4489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BD4489" w:rsidP="00BD4489" w:rsidR="00BD4489">
      <w:pPr>
        <w:pStyle w:val="Odlomakpopisa"/>
        <w:numPr>
          <w:ilvl w:val="0"/>
          <w:numId w:val="1"/>
        </w:numPr>
        <w:spacing w:lineRule="atLeast" w:line="33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Upravitelj zadruge Željko </w:t>
      </w:r>
      <w:proofErr w:type="spellStart"/>
      <w:r>
        <w:rPr>
          <w:rFonts w:eastAsia="Times New Roman"/>
          <w:lang w:eastAsia="hr-HR"/>
        </w:rPr>
        <w:t>Španiček</w:t>
      </w:r>
      <w:proofErr w:type="spellEnd"/>
      <w:r>
        <w:rPr>
          <w:rFonts w:eastAsia="Times New Roman"/>
          <w:lang w:eastAsia="hr-HR"/>
        </w:rPr>
        <w:t xml:space="preserve">, 48326 </w:t>
      </w:r>
      <w:proofErr w:type="spellStart"/>
      <w:r>
        <w:rPr>
          <w:rFonts w:eastAsia="Times New Roman"/>
          <w:lang w:eastAsia="hr-HR"/>
        </w:rPr>
        <w:t>Virje</w:t>
      </w:r>
      <w:proofErr w:type="spellEnd"/>
      <w:r>
        <w:rPr>
          <w:rFonts w:eastAsia="Times New Roman"/>
          <w:lang w:eastAsia="hr-HR"/>
        </w:rPr>
        <w:t>, A. Starčevića 64</w:t>
      </w:r>
    </w:p>
    <w:p w:rsidRDefault="00BD4489" w:rsidP="00BD4489" w:rsidR="00BD4489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>Ispostava Koprivnica, 48000 Koprivnica, Hrvatske državnosti 7</w:t>
      </w:r>
    </w:p>
    <w:p w:rsidRDefault="00BD4489" w:rsidP="00BD4489" w:rsidR="00BD4489">
      <w:pPr>
        <w:numPr>
          <w:ilvl w:val="0"/>
          <w:numId w:val="1"/>
        </w:numPr>
      </w:pPr>
      <w:r>
        <w:t>Stečajni upravitelj</w:t>
      </w:r>
      <w:r w:rsidRPr="00401975">
        <w:t xml:space="preserve"> </w:t>
      </w:r>
      <w:r w:rsidR="00401975" w:rsidRPr="00401975">
        <w:t xml:space="preserve">Ivan </w:t>
      </w:r>
      <w:proofErr w:type="spellStart"/>
      <w:r w:rsidR="00401975" w:rsidRPr="00401975">
        <w:t>Gjurašić</w:t>
      </w:r>
      <w:proofErr w:type="spellEnd"/>
      <w:r w:rsidR="00401975" w:rsidRPr="00401975">
        <w:t>, Petrinjska 28, 10000 Zagreb</w:t>
      </w:r>
    </w:p>
    <w:p w:rsidRDefault="00BD4489" w:rsidP="00BD4489" w:rsidR="00BD4489">
      <w:pPr>
        <w:numPr>
          <w:ilvl w:val="0"/>
          <w:numId w:val="1"/>
        </w:numPr>
      </w:pPr>
      <w:r>
        <w:t>E-oglasna ploča suda</w:t>
      </w:r>
    </w:p>
    <w:p w:rsidRDefault="00BD4489" w:rsidP="00BD4489" w:rsidR="004812D1">
      <w:pPr>
        <w:pStyle w:val="Odlomakpopisa"/>
        <w:numPr>
          <w:ilvl w:val="0"/>
          <w:numId w:val="1"/>
        </w:numPr>
      </w:pPr>
      <w:r>
        <w:t>Pisarnica – kal. 20 dana</w:t>
      </w:r>
    </w:p>
    <w:sectPr w:rsidR="004812D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9F6" w:rsidP="00BD4489" w:rsidR="008339F6">
      <w:r>
        <w:separator/>
      </w:r>
    </w:p>
  </w:endnote>
  <w:endnote w:id="0" w:type="continuationSeparator">
    <w:p w:rsidRDefault="008339F6" w:rsidP="00BD4489" w:rsidR="00833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9F6" w:rsidP="00BD4489" w:rsidR="008339F6">
      <w:r>
        <w:separator/>
      </w:r>
    </w:p>
  </w:footnote>
  <w:footnote w:id="0" w:type="continuationSeparator">
    <w:p w:rsidRDefault="008339F6" w:rsidP="00BD4489" w:rsidR="008339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489" w:rsidP="00BD4489" w:rsidR="00BD4489">
    <w:pPr>
      <w:pStyle w:val="Zaglavlje"/>
      <w:jc w:val="right"/>
    </w:pPr>
    <w:r>
      <w:t>Poslovni broj: 1 St-496/15-5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44A00FB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10F3"/>
    <w:rsid w:val="00401975"/>
    <w:rsid w:val="004812D1"/>
    <w:rsid w:val="007D6E28"/>
    <w:rsid w:val="008339F6"/>
    <w:rsid w:val="00BD4489"/>
    <w:rsid w:val="00C56755"/>
    <w:rsid w:val="00D3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48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4489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BD4489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4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48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D44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48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44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448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9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197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197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197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197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48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4489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BD4489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4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48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D44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48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44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448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9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197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197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197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197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529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PIOM zanatska zadruga za proizvodnju i usluge</izvorni_sadrzaj>
    <derivirana_varijabla naziv="DomainObject.Predmet.ProtustrankaFormated_1">  PIOM zanatska zadruga za proizvodnju i usluge</derivirana_varijabla>
  </DomainObject.Predmet.ProtustrankaFormated>
  <DomainObject.Predmet.ProtustrankaFormatedOIB>
    <izvorni_sadrzaj>  PIOM zanatska zadruga za proizvodnju i usluge, OIB 71729624756</izvorni_sadrzaj>
    <derivirana_varijabla naziv="DomainObject.Predmet.ProtustrankaFormatedOIB_1">  PIOM zanatska zadruga za proizvodnju i usluge, OIB 71729624756</derivirana_varijabla>
  </DomainObject.Predmet.ProtustrankaFormatedOIB>
  <DomainObject.Predmet.ProtustrankaFormatedWithAdress>
    <izvorni_sadrzaj> PIOM zanatska zadruga za proizvodnju i usluge, A.Starčevića 64, 48350 Virje</izvorni_sadrzaj>
    <derivirana_varijabla naziv="DomainObject.Predmet.ProtustrankaFormatedWithAdress_1"> PIOM zanatska zadruga za proizvodnju i usluge, A.Starčevića 64, 48350 Virje</derivirana_varijabla>
  </DomainObject.Predmet.ProtustrankaFormatedWithAdress>
  <DomainObject.Predmet.ProtustrankaFormatedWithAdressOIB>
    <izvorni_sadrzaj> PIOM zanatska zadruga za proizvodnju i usluge, OIB 71729624756, A.Starčevića 64, 48350 Virje</izvorni_sadrzaj>
    <derivirana_varijabla naziv="DomainObject.Predmet.ProtustrankaFormatedWithAdressOIB_1"> PIOM zanatska zadruga za proizvodnju i usluge, OIB 71729624756, A.Starčevića 64, 48350 Virje</derivirana_varijabla>
  </DomainObject.Predmet.ProtustrankaFormatedWithAdressOIB>
  <DomainObject.Predmet.ProtustrankaWithAdress>
    <izvorni_sadrzaj>PIOM zanatska zadruga za proizvodnju i usluge A.Starčevića 64, 48350 Virje</izvorni_sadrzaj>
    <derivirana_varijabla naziv="DomainObject.Predmet.ProtustrankaWithAdress_1">PIOM zanatska zadruga za proizvodnju i usluge A.Starčevića 64, 48350 Virje</derivirana_varijabla>
  </DomainObject.Predmet.ProtustrankaWithAdress>
  <DomainObject.Predmet.ProtustrankaWithAdressOIB>
    <izvorni_sadrzaj>PIOM zanatska zadruga za proizvodnju i usluge, OIB 71729624756, A.Starčevića 64, 48350 Virje</izvorni_sadrzaj>
    <derivirana_varijabla naziv="DomainObject.Predmet.ProtustrankaWithAdressOIB_1">PIOM zanatska zadruga za proizvodnju i usluge, OIB 71729624756, A.Starčevića 64, 48350 Virje</derivirana_varijabla>
  </DomainObject.Predmet.ProtustrankaWithAdressOIB>
  <DomainObject.Predmet.ProtustrankaNazivFormated>
    <izvorni_sadrzaj>PIOM zanatska zadruga za proizvodnju i usluge</izvorni_sadrzaj>
    <derivirana_varijabla naziv="DomainObject.Predmet.ProtustrankaNazivFormated_1">PIOM zanatska zadruga za proizvodnju i usluge</derivirana_varijabla>
  </DomainObject.Predmet.ProtustrankaNazivFormated>
  <DomainObject.Predmet.ProtustrankaNazivFormatedOIB>
    <izvorni_sadrzaj>PIOM zanatska zadruga za proizvodnju i usluge, OIB 71729624756</izvorni_sadrzaj>
    <derivirana_varijabla naziv="DomainObject.Predmet.ProtustrankaNazivFormatedOIB_1">PIOM zanatska zadruga za proizvodnju i usluge, OIB 71729624756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175014.04</izvorni_sadrzaj>
    <derivirana_varijabla naziv="DomainObject.Predmet.TrenutnaVrijednost_1">175014.04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PIOM zanatska zadruga za proizvodnju i usluge</item>
    </izvorni_sadrzaj>
    <derivirana_varijabla naziv="DomainObject.Predmet.ProtuStrankaListFormated_1">
      <item>PIOM zanatska zadruga za proizvodnju i usluge</item>
    </derivirana_varijabla>
  </DomainObject.Predmet.ProtuStrankaListFormated>
  <DomainObject.Predmet.ProtuStrankaListFormatedOIB>
    <izvorni_sadrzaj>
      <item>PIOM zanatska zadruga za proizvodnju i usluge, OIB 71729624756</item>
    </izvorni_sadrzaj>
    <derivirana_varijabla naziv="DomainObject.Predmet.ProtuStrankaListFormatedOIB_1">
      <item>PIOM zanatska zadruga za proizvodnju i usluge, OIB 71729624756</item>
    </derivirana_varijabla>
  </DomainObject.Predmet.ProtuStrankaListFormatedOIB>
  <DomainObject.Predmet.ProtuStrankaListFormatedWithAdress>
    <izvorni_sadrzaj>
      <item>PIOM zanatska zadruga za proizvodnju i usluge, A.Starčevića 64, 48350 Virje</item>
    </izvorni_sadrzaj>
    <derivirana_varijabla naziv="DomainObject.Predmet.ProtuStrankaListFormatedWithAdress_1">
      <item>PIOM zanatska zadruga za proizvodnju i usluge, A.Starčevića 64, 48350 Virje</item>
    </derivirana_varijabla>
  </DomainObject.Predmet.ProtuStrankaListFormatedWithAdress>
  <DomainObject.Predmet.ProtuStrankaListFormatedWithAdressOIB>
    <izvorni_sadrzaj>
      <item>PIOM zanatska zadruga za proizvodnju i usluge, OIB 71729624756, A.Starčevića 64, 48350 Virje</item>
    </izvorni_sadrzaj>
    <derivirana_varijabla naziv="DomainObject.Predmet.ProtuStrankaListFormatedWithAdressOIB_1">
      <item>PIOM zanatska zadruga za proizvodnju i usluge, OIB 71729624756, A.Starčevića 64, 48350 Virje</item>
    </derivirana_varijabla>
  </DomainObject.Predmet.ProtuStrankaListFormatedWithAdressOIB>
  <DomainObject.Predmet.ProtuStrankaListNazivFormated>
    <izvorni_sadrzaj>
      <item>PIOM zanatska zadruga za proizvodnju i usluge</item>
    </izvorni_sadrzaj>
    <derivirana_varijabla naziv="DomainObject.Predmet.ProtuStrankaListNazivFormated_1">
      <item>PIOM zanatska zadruga za proizvodnju i usluge</item>
    </derivirana_varijabla>
  </DomainObject.Predmet.ProtuStrankaListNazivFormated>
  <DomainObject.Predmet.ProtuStrankaListNazivFormatedOIB>
    <izvorni_sadrzaj>
      <item>PIOM zanatska zadruga za proizvodnju i usluge, OIB 71729624756</item>
    </izvorni_sadrzaj>
    <derivirana_varijabla naziv="DomainObject.Predmet.ProtuStrankaListNazivFormatedOIB_1">
      <item>PIOM zanatska zadruga za proizvodnju i usluge, OIB 71729624756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PIOM zanatska zadruga za proizvodnju i usluge</izvorni_sadrzaj>
    <derivirana_varijabla naziv="DomainObject.Predmet.ProtustrankaIDrugi_1">PIOM zanatska zadruga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PIOM zanatska zadruga za proizvodnju i usluge, OIB 71729624756, A.Starčevića 64, 48350 Virje</izvorni_sadrzaj>
    <derivirana_varijabla naziv="DomainObject.Predmet.ProtustrankaIDrugiAdressOIB_1">PIOM zanatska zadruga za proizvodnju i usluge, OIB 71729624756, A.Starčevića 64,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PIOM zanatska zadruga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PIOM zanatska zadruga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PIOM zanatska zadruga za proizvodnju i usluge, OIB 71729624756, A.Starčevića 64,48350 Virje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PIOM zanatska zadruga za proizvodnju i usluge, OIB 71729624756, A.Starčevića 64,48350 Virje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71729624756</item>
      <item>, OIB null</item>
      <item>, OIB null</item>
    </izvorni_sadrzaj>
    <derivirana_varijabla naziv="DomainObject.Predmet.SudioniciListNazivOIB_1">
      <item>, OIB 85821130368</item>
      <item>, OIB 71729624756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2959</properties:Characters>
  <properties:Lines>86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2015-12-17T13:16:00Z</dcterms:created>
  <dc:creator>Tea Meister</dc:creator>
  <dc:description/>
  <cp:keywords/>
  <cp:lastModifiedBy>Tea Meister</cp:lastModifiedBy>
  <cp:lastPrinted>2015-12-29T09:26:00Z</cp:lastPrinted>
  <dcterms:modified xmlns:xsi="http://www.w3.org/2001/XMLSchema-instance" xsi:type="dcterms:W3CDTF">2015-12-29T09:26:00Z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