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642e" w14:paraId="211642e" w:rsidRDefault="006A7614" w:rsidP="00552D6E" w:rsidR="00552D6E">
      <w:pPr>
        <w:pStyle w:val="Zaglavlje"/>
        <w:jc w:val="right"/>
        <w15:collapsed w:val="false"/>
      </w:pPr>
      <w:bookmarkStart w:name="_GoBack" w:id="0"/>
      <w:bookmarkEnd w:id="0"/>
      <w:r>
        <w:t>Poslovni broj: 2 St-890/16-7</w:t>
      </w:r>
    </w:p>
    <w:p w:rsidRDefault="00552D6E" w:rsidP="00552D6E" w:rsidR="00552D6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52D6E" w:rsidP="00552D6E" w:rsidR="00552D6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52D6E" w:rsidP="00552D6E" w:rsidR="00552D6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52D6E" w:rsidP="00552D6E" w:rsidR="00552D6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52D6E" w:rsidP="00552D6E" w:rsidR="00552D6E">
      <w:pPr>
        <w:pStyle w:val="Zaglavlje"/>
        <w:jc w:val="right"/>
      </w:pPr>
    </w:p>
    <w:p w:rsidRDefault="00552D6E" w:rsidP="00552D6E" w:rsidR="00552D6E">
      <w:pPr>
        <w:pStyle w:val="Zaglavlje"/>
        <w:jc w:val="center"/>
      </w:pPr>
      <w:r>
        <w:t>R E P U B L I K A    H R V A T S K A</w:t>
      </w:r>
    </w:p>
    <w:p w:rsidRDefault="00552D6E" w:rsidP="00552D6E" w:rsidR="00552D6E">
      <w:pPr>
        <w:pStyle w:val="Zaglavlje"/>
        <w:jc w:val="center"/>
      </w:pPr>
    </w:p>
    <w:p w:rsidRDefault="00552D6E" w:rsidP="00552D6E" w:rsidR="00552D6E">
      <w:pPr>
        <w:pStyle w:val="Zaglavlje"/>
        <w:jc w:val="center"/>
      </w:pPr>
      <w:r>
        <w:t>R J E Š E N J E</w:t>
      </w:r>
    </w:p>
    <w:p w:rsidRDefault="00552D6E" w:rsidP="00552D6E" w:rsidR="00552D6E">
      <w:pPr>
        <w:pStyle w:val="Zaglavlje"/>
        <w:jc w:val="right"/>
      </w:pPr>
    </w:p>
    <w:p w:rsidRDefault="006A7614" w:rsidP="00552D6E" w:rsidR="006A7614">
      <w:pPr>
        <w:pStyle w:val="Zaglavlje"/>
        <w:jc w:val="right"/>
      </w:pPr>
    </w:p>
    <w:p w:rsidRDefault="00552D6E" w:rsidP="00552D6E" w:rsidR="00552D6E">
      <w:pPr>
        <w:spacing w:lineRule="auto" w:line="240" w:after="0"/>
        <w:jc w:val="both"/>
      </w:pPr>
      <w:r>
        <w:tab/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FRUMENTO d.o.o., OIB: 85069224908 sa sjedištem u Gornji Koncovčak 11, 40313 Gornji Koncovčak, da</w:t>
      </w:r>
      <w:r w:rsidR="006A7614">
        <w:t>na 15</w:t>
      </w:r>
      <w:r>
        <w:t>.</w:t>
      </w:r>
      <w:r w:rsidR="006A7614">
        <w:t xml:space="preserve"> studenoga</w:t>
      </w:r>
      <w:r>
        <w:t xml:space="preserve"> 2016. godine</w:t>
      </w:r>
    </w:p>
    <w:p w:rsidRDefault="00552D6E" w:rsidP="00552D6E" w:rsidR="00552D6E">
      <w:pPr>
        <w:spacing w:lineRule="auto" w:line="240" w:after="0"/>
      </w:pPr>
    </w:p>
    <w:p w:rsidRDefault="00552D6E" w:rsidP="00552D6E" w:rsidR="00552D6E">
      <w:pPr>
        <w:spacing w:lineRule="auto" w:line="240" w:after="0"/>
        <w:jc w:val="center"/>
      </w:pPr>
      <w:r>
        <w:t>r i j e š i o  j e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  <w:t>I. Pokreće se prethodni postupak radi utvrđivanja uvjeta za otvaranje stečajnog postupka nad dužnikom FRUMENTO d.o.o., OIB: 85069224908 sa sjedištem u Gornji Koncovčak 11, 40313 Gornji Koncovčak.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52D6E" w:rsidP="00552D6E" w:rsidR="00552D6E">
      <w:pPr>
        <w:spacing w:lineRule="auto" w:line="240" w:after="0"/>
        <w:jc w:val="both"/>
        <w:rPr>
          <w:color w:val="FF0000"/>
        </w:rPr>
      </w:pPr>
    </w:p>
    <w:p w:rsidRDefault="006A7614" w:rsidP="00552D6E" w:rsidR="00552D6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19. prosinca 2016. u 09,4</w:t>
      </w:r>
      <w:r w:rsidR="00552D6E">
        <w:rPr>
          <w:b/>
          <w:u w:val="single"/>
        </w:rPr>
        <w:t>0 sati</w:t>
      </w:r>
    </w:p>
    <w:p w:rsidRDefault="00552D6E" w:rsidP="00552D6E" w:rsidR="00552D6E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552D6E" w:rsidP="00552D6E" w:rsidR="00552D6E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552D6E" w:rsidP="00552D6E" w:rsidR="00552D6E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6A7614">
        <w:t xml:space="preserve"> putem e-oglasne ploče</w:t>
      </w:r>
    </w:p>
    <w:p w:rsidRDefault="00552D6E" w:rsidP="00552D6E" w:rsidR="00552D6E">
      <w:pPr>
        <w:spacing w:lineRule="auto" w:line="240" w:after="0"/>
        <w:jc w:val="both"/>
      </w:pPr>
      <w:r>
        <w:t>- direktor Mladen Rebernik, OIB: 98860214168, Gornji Koncovčak, Gornji Koncovčak 11</w:t>
      </w:r>
      <w:r w:rsidR="006A7614">
        <w:t>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552D6E" w:rsidP="006A7614" w:rsidR="00552D6E">
      <w:pPr>
        <w:spacing w:lineRule="auto" w:line="240" w:after="0"/>
      </w:pPr>
    </w:p>
    <w:p w:rsidRDefault="006A7614" w:rsidP="006A7614" w:rsidR="006A7614">
      <w:pPr>
        <w:spacing w:lineRule="auto" w:line="240" w:after="0"/>
      </w:pPr>
    </w:p>
    <w:p w:rsidRDefault="006A7614" w:rsidP="006A7614" w:rsidR="006A7614">
      <w:pPr>
        <w:spacing w:lineRule="auto" w:line="240" w:after="0"/>
      </w:pPr>
    </w:p>
    <w:p w:rsidRDefault="006A7614" w:rsidP="006A7614" w:rsidR="006A7614">
      <w:pPr>
        <w:spacing w:lineRule="auto" w:line="240" w:after="0"/>
      </w:pPr>
    </w:p>
    <w:p w:rsidRDefault="006A7614" w:rsidP="006A7614" w:rsidR="006A7614">
      <w:pPr>
        <w:spacing w:lineRule="auto" w:line="240" w:after="0"/>
      </w:pPr>
    </w:p>
    <w:p w:rsidRDefault="00552D6E" w:rsidP="00552D6E" w:rsidR="00552D6E">
      <w:pPr>
        <w:spacing w:lineRule="auto" w:line="240" w:after="0"/>
        <w:jc w:val="center"/>
      </w:pPr>
      <w:r>
        <w:t>Obrazloženje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  <w:t>Predlagatelj je 21.6.2016. podnio ovome sudu prijedlog za otvaranje stečajnog postupka nad dužnikom, navodeći da dužnik na dan 1.9.2015. ima evidentirane neizvršene osnove za plaćanje u ukupnom iznosu od 282.775,77 kn.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552D6E" w:rsidP="00552D6E" w:rsidR="00552D6E">
      <w:pPr>
        <w:spacing w:lineRule="auto" w:line="240" w:after="0"/>
        <w:jc w:val="both"/>
      </w:pPr>
    </w:p>
    <w:p w:rsidRDefault="00375F2D" w:rsidP="00552D6E" w:rsidR="00552D6E">
      <w:pPr>
        <w:spacing w:lineRule="auto" w:line="240" w:after="0"/>
        <w:jc w:val="center"/>
      </w:pPr>
      <w:r>
        <w:t>U Varaždinu, 15. studenoga</w:t>
      </w:r>
      <w:r w:rsidR="00552D6E">
        <w:t xml:space="preserve"> 2016. godine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552D6E" w:rsidP="00552D6E" w:rsidR="00552D6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Bubaš,v.r.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>UPUTA O PRAVNOM LIJEKU :</w:t>
      </w:r>
    </w:p>
    <w:p w:rsidRDefault="00552D6E" w:rsidP="00552D6E" w:rsidR="00552D6E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  <w:r>
        <w:t>DNA:</w:t>
      </w:r>
    </w:p>
    <w:p w:rsidRDefault="00552D6E" w:rsidP="00552D6E" w:rsidR="00552D6E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6A7614">
        <w:t xml:space="preserve"> putem e-oglasne ploče</w:t>
      </w:r>
    </w:p>
    <w:p w:rsidRDefault="00552D6E" w:rsidP="00552D6E" w:rsidR="00552D6E">
      <w:pPr>
        <w:spacing w:lineRule="auto" w:line="240" w:after="0"/>
        <w:jc w:val="both"/>
      </w:pPr>
      <w:r>
        <w:t>- direktor Mladen Rebernik, OIB: 98860214168, Gornji Koncovčak, Gornji Koncovčak 11</w:t>
      </w:r>
    </w:p>
    <w:p w:rsidRDefault="00552D6E" w:rsidP="00552D6E" w:rsidR="00552D6E">
      <w:pPr>
        <w:spacing w:lineRule="auto" w:line="240" w:after="0"/>
        <w:jc w:val="both"/>
      </w:pPr>
      <w:r>
        <w:t xml:space="preserve">- stečajna e-Oglasna ploča </w:t>
      </w: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both"/>
      </w:pPr>
    </w:p>
    <w:p w:rsidRDefault="00552D6E" w:rsidP="00552D6E" w:rsidR="00552D6E">
      <w:pPr>
        <w:spacing w:lineRule="auto" w:line="240" w:after="0"/>
        <w:jc w:val="center"/>
      </w:pPr>
    </w:p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614" w:rsidP="006A7614" w:rsidR="006A7614">
      <w:pPr>
        <w:spacing w:lineRule="auto" w:line="240" w:after="0"/>
      </w:pPr>
      <w:r>
        <w:separator/>
      </w:r>
    </w:p>
  </w:endnote>
  <w:endnote w:id="0" w:type="continuationSeparator">
    <w:p w:rsidRDefault="006A7614" w:rsidP="006A7614" w:rsidR="006A76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614" w:rsidP="006A7614" w:rsidR="006A7614">
      <w:pPr>
        <w:spacing w:lineRule="auto" w:line="240" w:after="0"/>
      </w:pPr>
      <w:r>
        <w:separator/>
      </w:r>
    </w:p>
  </w:footnote>
  <w:footnote w:id="0" w:type="continuationSeparator">
    <w:p w:rsidRDefault="006A7614" w:rsidP="006A7614" w:rsidR="006A76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4162822"/>
      <w:docPartObj>
        <w:docPartGallery w:val="Page Numbers (Top of Page)"/>
        <w:docPartUnique/>
      </w:docPartObj>
    </w:sdtPr>
    <w:sdtEndPr/>
    <w:sdtContent>
      <w:p w:rsidRDefault="006A7614" w:rsidR="006A76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F2D">
          <w:rPr>
            <w:noProof/>
          </w:rPr>
          <w:t>2</w:t>
        </w:r>
        <w:r>
          <w:fldChar w:fldCharType="end"/>
        </w:r>
      </w:p>
    </w:sdtContent>
  </w:sdt>
  <w:p w:rsidRDefault="006A7614" w:rsidR="006A761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D6E"/>
    <w:rsid w:val="00066EE5"/>
    <w:rsid w:val="001A06F3"/>
    <w:rsid w:val="00375F2D"/>
    <w:rsid w:val="00552D6E"/>
    <w:rsid w:val="006A7614"/>
    <w:rsid w:val="007B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D6E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2D6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52D6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D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D6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A76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761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D6E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2D6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52D6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D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D6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A76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761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82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St-890/2016-7</izvorni_sadrzaj>
    <derivirana_varijabla naziv="DomainObject.Oznaka_1">St-890/2016-7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FRUMENTO d.o.o. za proizvodnju i usluge</izvorni_sadrzaj>
    <derivirana_varijabla naziv="DomainObject.Predmet.ProtustrankaFormated_1">  FRUMENTO d.o.o. za proizvodnju i usluge</derivirana_varijabla>
  </DomainObject.Predmet.ProtustrankaFormated>
  <DomainObject.Predmet.ProtustrankaFormatedOIB>
    <izvorni_sadrzaj>  FRUMENTO d.o.o. za proizvodnju i usluge, OIB 85069224908</izvorni_sadrzaj>
    <derivirana_varijabla naziv="DomainObject.Predmet.ProtustrankaFormatedOIB_1">  FRUMENTO d.o.o. za proizvodnju i usluge, OIB 85069224908</derivirana_varijabla>
  </DomainObject.Predmet.ProtustrankaFormatedOIB>
  <DomainObject.Predmet.ProtustrankaFormatedWithAdress>
    <izvorni_sadrzaj> FRUMENTO d.o.o. za proizvodnju i usluge, Gornji Koncovčak 11, 40313 Gornji Koncovčak</izvorni_sadrzaj>
    <derivirana_varijabla naziv="DomainObject.Predmet.ProtustrankaFormatedWithAdress_1"> FRUMENTO d.o.o. za proizvodnju i usluge, Gornji Koncovčak 11, 40313 Gornji Koncovčak</derivirana_varijabla>
  </DomainObject.Predmet.ProtustrankaFormatedWithAdress>
  <DomainObject.Predmet.ProtustrankaFormatedWithAdressOIB>
    <izvorni_sadrzaj> FRUMENTO d.o.o. za proizvodnju i usluge, OIB 85069224908, Gornji Koncovčak 11, 40313 Gornji Koncovčak</izvorni_sadrzaj>
    <derivirana_varijabla naziv="DomainObject.Predmet.ProtustrankaFormatedWithAdressOIB_1"> FRUMENTO d.o.o. za proizvodnju i usluge, OIB 85069224908, Gornji Koncovčak 11, 40313 Gornji Koncovčak</derivirana_varijabla>
  </DomainObject.Predmet.ProtustrankaFormatedWithAdressOIB>
  <DomainObject.Predmet.ProtustrankaWithAdress>
    <izvorni_sadrzaj>FRUMENTO d.o.o. za proizvodnju i usluge Gornji Koncovčak 11, 40313 Gornji Koncovčak</izvorni_sadrzaj>
    <derivirana_varijabla naziv="DomainObject.Predmet.ProtustrankaWithAdress_1">FRUMENTO d.o.o. za proizvodnju i usluge Gornji Koncovčak 11, 40313 Gornji Koncovčak</derivirana_varijabla>
  </DomainObject.Predmet.ProtustrankaWithAdress>
  <DomainObject.Predmet.ProtustrankaWithAdressOIB>
    <izvorni_sadrzaj>FRUMENTO d.o.o. za proizvodnju i usluge, OIB 85069224908, Gornji Koncovčak 11, 40313 Gornji Koncovčak</izvorni_sadrzaj>
    <derivirana_varijabla naziv="DomainObject.Predmet.ProtustrankaWithAdressOIB_1">FRUMENTO d.o.o. za proizvodnju i usluge, OIB 85069224908, Gornji Koncovčak 11, 40313 Gornji Koncovčak</derivirana_varijabla>
  </DomainObject.Predmet.ProtustrankaWithAdressOIB>
  <DomainObject.Predmet.ProtustrankaNazivFormated>
    <izvorni_sadrzaj>FRUMENTO d.o.o. za proizvodnju i usluge</izvorni_sadrzaj>
    <derivirana_varijabla naziv="DomainObject.Predmet.ProtustrankaNazivFormated_1">FRUMENTO d.o.o. za proizvodnju i usluge</derivirana_varijabla>
  </DomainObject.Predmet.ProtustrankaNazivFormated>
  <DomainObject.Predmet.ProtustrankaNazivFormatedOIB>
    <izvorni_sadrzaj>FRUMENTO d.o.o. za proizvodnju i usluge, OIB 85069224908</izvorni_sadrzaj>
    <derivirana_varijabla naziv="DomainObject.Predmet.ProtustrankaNazivFormatedOIB_1">FRUMENTO d.o.o. za proizvodnju i usluge, OIB 85069224908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282775.77</izvorni_sadrzaj>
    <derivirana_varijabla naziv="DomainObject.Predmet.TrenutnaVrijednost_1">282775.77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FRUMENTO d.o.o. za proizvodnju i usluge</item>
    </izvorni_sadrzaj>
    <derivirana_varijabla naziv="DomainObject.Predmet.ProtuStrankaListFormated_1">
      <item>FRUMENTO d.o.o. za proizvodnju i usluge</item>
    </derivirana_varijabla>
  </DomainObject.Predmet.ProtuStrankaListFormated>
  <DomainObject.Predmet.ProtuStrankaListFormatedOIB>
    <izvorni_sadrzaj>
      <item>FRUMENTO d.o.o. za proizvodnju i usluge, OIB 85069224908</item>
    </izvorni_sadrzaj>
    <derivirana_varijabla naziv="DomainObject.Predmet.ProtuStrankaListFormatedOIB_1">
      <item>FRUMENTO d.o.o. za proizvodnju i usluge, OIB 85069224908</item>
    </derivirana_varijabla>
  </DomainObject.Predmet.ProtuStrankaListFormatedOIB>
  <DomainObject.Predmet.ProtuStrankaListFormatedWithAdress>
    <izvorni_sadrzaj>
      <item>FRUMENTO d.o.o. za proizvodnju i usluge, Gornji Koncovčak 11, 40313 Gornji Koncovčak</item>
    </izvorni_sadrzaj>
    <derivirana_varijabla naziv="DomainObject.Predmet.ProtuStrankaListFormatedWithAdress_1">
      <item>FRUMENTO d.o.o. za proizvodnju i usluge, Gornji Koncovčak 11, 40313 Gornji Koncovčak</item>
    </derivirana_varijabla>
  </DomainObject.Predmet.ProtuStrankaListFormatedWithAdress>
  <DomainObject.Predmet.ProtuStrankaListFormatedWithAdressOIB>
    <izvorni_sadrzaj>
      <item>FRUMENTO d.o.o. za proizvodnju i usluge, OIB 85069224908, Gornji Koncovčak 11, 40313 Gornji Koncovčak</item>
    </izvorni_sadrzaj>
    <derivirana_varijabla naziv="DomainObject.Predmet.ProtuStrankaListFormatedWithAdressOIB_1">
      <item>FRUMENTO d.o.o. za proizvodnju i usluge, OIB 85069224908, Gornji Koncovčak 11, 40313 Gornji Koncovčak</item>
    </derivirana_varijabla>
  </DomainObject.Predmet.ProtuStrankaListFormatedWithAdressOIB>
  <DomainObject.Predmet.ProtuStrankaListNazivFormated>
    <izvorni_sadrzaj>
      <item>FRUMENTO d.o.o. za proizvodnju i usluge</item>
    </izvorni_sadrzaj>
    <derivirana_varijabla naziv="DomainObject.Predmet.ProtuStrankaListNazivFormated_1">
      <item>FRUMENTO d.o.o. za proizvodnju i usluge</item>
    </derivirana_varijabla>
  </DomainObject.Predmet.ProtuStrankaListNazivFormated>
  <DomainObject.Predmet.ProtuStrankaListNazivFormatedOIB>
    <izvorni_sadrzaj>
      <item>FRUMENTO d.o.o. za proizvodnju i usluge, OIB 85069224908</item>
    </izvorni_sadrzaj>
    <derivirana_varijabla naziv="DomainObject.Predmet.ProtuStrankaListNazivFormatedOIB_1">
      <item>FRUMENTO d.o.o. za proizvodnju i usluge, OIB 85069224908</item>
    </derivirana_varijabla>
  </DomainObject.Predmet.ProtuStrankaListNazivFormatedOIB>
  <DomainObject.Predmet.OstaliListFormated>
    <izvorni_sadrzaj>
      <item>sudski registar</item>
      <item>Mladen Rebernik</item>
    </izvorni_sadrzaj>
    <derivirana_varijabla naziv="DomainObject.Predmet.OstaliListFormated_1">
      <item>sudski registar</item>
      <item>Mladen Rebernik</item>
    </derivirana_varijabla>
  </DomainObject.Predmet.OstaliListFormated>
  <DomainObject.Predmet.OstaliListFormatedOIB>
    <izvorni_sadrzaj>
      <item>sudski registar</item>
      <item>Mladen Rebernik, OIB 98860214168</item>
    </izvorni_sadrzaj>
    <derivirana_varijabla naziv="DomainObject.Predmet.OstaliListFormatedOIB_1">
      <item>sudski registar</item>
      <item>Mladen Rebernik, OIB 98860214168</item>
    </derivirana_varijabla>
  </DomainObject.Predmet.OstaliListFormatedOIB>
  <DomainObject.Predmet.OstaliListFormatedWithAdress>
    <izvorni_sadrzaj>
      <item>sudski registar</item>
      <item>Mladen Rebernik, Gornji Koncovčak 11, 40313 Gornji Koncovčak</item>
    </izvorni_sadrzaj>
    <derivirana_varijabla naziv="DomainObject.Predmet.OstaliListFormatedWithAdress_1">
      <item>sudski registar</item>
      <item>Mladen Rebernik, Gornji Koncovčak 11, 40313 Gornji Koncovčak</item>
    </derivirana_varijabla>
  </DomainObject.Predmet.OstaliListFormatedWithAdress>
  <DomainObject.Predmet.OstaliListFormatedWithAdressOIB>
    <izvorni_sadrzaj>
      <item>sudski registar</item>
      <item>Mladen Rebernik, OIB 98860214168, Gornji Koncovčak 11, 40313 Gornji Koncovčak</item>
    </izvorni_sadrzaj>
    <derivirana_varijabla naziv="DomainObject.Predmet.OstaliListFormatedWithAdressOIB_1">
      <item>sudski registar</item>
      <item>Mladen Rebernik, OIB 98860214168, Gornji Koncovčak 11, 40313 Gornji Koncovčak</item>
    </derivirana_varijabla>
  </DomainObject.Predmet.OstaliListFormatedWithAdressOIB>
  <DomainObject.Predmet.OstaliListNazivFormated>
    <izvorni_sadrzaj>
      <item>sudski registar</item>
      <item>Mladen Rebernik</item>
    </izvorni_sadrzaj>
    <derivirana_varijabla naziv="DomainObject.Predmet.OstaliListNazivFormated_1">
      <item>sudski registar</item>
      <item>Mladen Rebernik</item>
    </derivirana_varijabla>
  </DomainObject.Predmet.OstaliListNazivFormated>
  <DomainObject.Predmet.OstaliListNazivFormatedOIB>
    <izvorni_sadrzaj>
      <item>sudski registar</item>
      <item>Mladen Rebernik, OIB 98860214168</item>
    </izvorni_sadrzaj>
    <derivirana_varijabla naziv="DomainObject.Predmet.OstaliListNazivFormatedOIB_1">
      <item>sudski registar</item>
      <item>Mladen Rebernik, OIB 98860214168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St-890/2016-7</izvorni_sadrzaj>
    <derivirana_varijabla naziv="DomainObject.PoslovniBrojDokumenta_1">St-890/2016-7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FRUMENTO d.o.o. za proizvodnju i usluge</izvorni_sadrzaj>
    <derivirana_varijabla naziv="DomainObject.Predmet.ProtustrankaIDrugi_1">FRUMENTO d.o.o.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FRUMENTO d.o.o. za proizvodnju i usluge, OIB 85069224908, Gornji Koncovčak 11, 40313 Gornji Koncovčak</izvorni_sadrzaj>
    <derivirana_varijabla naziv="DomainObject.Predmet.ProtustrankaIDrugiAdressOIB_1">FRUMENTO d.o.o. za proizvodnju i usluge, OIB 85069224908, Gornji Koncovčak 11, 40313 Gornji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FRUMENTO d.o.o. za proizvodnju i usluge</item>
      <item>sudski registar</item>
      <item>Mladen Rebernik</item>
    </izvorni_sadrzaj>
    <derivirana_varijabla naziv="DomainObject.Predmet.SudioniciListNaziv_1">
      <item>Financijska agencija</item>
      <item>FRUMENTO d.o.o. za proizvodnju i usluge</item>
      <item>sudski registar</item>
      <item>Mladen Rebernik</item>
    </derivirana_varijabla>
  </DomainObject.Predmet.SudioniciListNaziv>
  <DomainObject.Predmet.SudioniciListAdressOIB>
    <izvorni_sadrzaj>
      <item>Financijska agencija, OIB 85821130368</item>
      <item>FRUMENTO d.o.o. za proizvodnju i usluge, OIB 85069224908, Gornji Koncovčak 11,40313 Gornji Koncovčak</item>
      <item>sudski registar</item>
      <item>Mladen Rebernik, OIB 98860214168, Gornji Koncovčak 11,40313 Gornji Koncovčak</item>
    </izvorni_sadrzaj>
    <derivirana_varijabla naziv="DomainObject.Predmet.SudioniciListAdressOIB_1">
      <item>Financijska agencija, OIB 85821130368</item>
      <item>FRUMENTO d.o.o. za proizvodnju i usluge, OIB 85069224908, Gornji Koncovčak 11,40313 Gornji Koncovčak</item>
      <item>sudski registar</item>
      <item>Mladen Rebernik, OIB 98860214168, Gornji Koncovčak 11,40313 Gornji Koncovčak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85069224908</item>
      <item>, OIB null</item>
      <item>, OIB 98860214168</item>
    </izvorni_sadrzaj>
    <derivirana_varijabla naziv="DomainObject.Predmet.SudioniciListNazivOIB_1">
      <item>, OIB 85821130368</item>
      <item>, OIB 85069224908</item>
      <item>, OIB null</item>
      <item>, OIB 98860214168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2423</properties:Characters>
  <properties:Lines>83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2016-11-15T13:45:00Z</dcterms:created>
  <dc:creator>Katarina Breški</dc:creator>
  <cp:lastModifiedBy>Katarina Breški</cp:lastModifiedBy>
  <dcterms:modified xmlns:xsi="http://www.w3.org/2001/XMLSchema-instance" xsi:type="dcterms:W3CDTF">2016-11-15T13:56:00Z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St-890/2016-7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