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f23d" w14:paraId="cb3f23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10EAE">
        <w:t>9</w:t>
      </w:r>
      <w:r w:rsidR="00E21D06">
        <w:t>90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B209C6">
        <w:t xml:space="preserve"> </w:t>
      </w:r>
      <w:proofErr w:type="spellStart"/>
      <w:r w:rsidR="00E21D06" w:rsidRPr="00E21D06">
        <w:t>SILOSFARMA</w:t>
      </w:r>
      <w:proofErr w:type="spellEnd"/>
      <w:r w:rsidR="00E21D06" w:rsidRPr="00E21D06">
        <w:t xml:space="preserve"> d.o.o. za trgovinu i poljoprivrednu proizvodnju</w:t>
      </w:r>
      <w:r w:rsidR="00E21D06">
        <w:t xml:space="preserve"> </w:t>
      </w:r>
      <w:proofErr w:type="spellStart"/>
      <w:r w:rsidR="00E21D06">
        <w:t>Privlaka</w:t>
      </w:r>
      <w:proofErr w:type="spellEnd"/>
      <w:r w:rsidR="00E21D06">
        <w:t xml:space="preserve">, Josipa Kozarca 5, </w:t>
      </w:r>
      <w:proofErr w:type="spellStart"/>
      <w:r w:rsidR="00E21D06">
        <w:t>OIB</w:t>
      </w:r>
      <w:proofErr w:type="spellEnd"/>
      <w:r w:rsidR="00E21D06">
        <w:t xml:space="preserve">: </w:t>
      </w:r>
      <w:r w:rsidR="00E21D06" w:rsidRPr="00E21D06">
        <w:t>82779257090</w:t>
      </w:r>
      <w:r w:rsidR="00E21D06">
        <w:t xml:space="preserve">, </w:t>
      </w:r>
      <w:proofErr w:type="spellStart"/>
      <w:r w:rsidR="00E21D06">
        <w:t>MBS</w:t>
      </w:r>
      <w:proofErr w:type="spellEnd"/>
      <w:r w:rsidR="00E21D06">
        <w:t xml:space="preserve">: </w:t>
      </w:r>
      <w:r w:rsidR="00E21D06" w:rsidRPr="00E21D06">
        <w:t>030079638</w:t>
      </w:r>
      <w:r w:rsidR="00E21D06">
        <w:t xml:space="preserve">, </w:t>
      </w:r>
      <w:r>
        <w:t>temeljem članka 430. Stečajnog zakona (Narodne novine 71/15), dana</w:t>
      </w:r>
      <w:r w:rsidR="00274CCA">
        <w:t xml:space="preserve"> 3.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E3513">
        <w:rPr>
          <w:bCs/>
        </w:rPr>
        <w:t xml:space="preserve"> </w:t>
      </w:r>
      <w:proofErr w:type="spellStart"/>
      <w:r w:rsidR="00E21D06" w:rsidRPr="00E21D06">
        <w:t>SILOSFARMA</w:t>
      </w:r>
      <w:proofErr w:type="spellEnd"/>
      <w:r w:rsidR="00E21D06" w:rsidRPr="00E21D06">
        <w:t xml:space="preserve"> d.o.o. za trgovinu i poljoprivrednu proizvodnju</w:t>
      </w:r>
      <w:r w:rsidR="00E21D06">
        <w:t xml:space="preserve"> </w:t>
      </w:r>
      <w:proofErr w:type="spellStart"/>
      <w:r w:rsidR="00E21D06">
        <w:t>Privlaka</w:t>
      </w:r>
      <w:proofErr w:type="spellEnd"/>
      <w:r w:rsidR="00E21D06">
        <w:t xml:space="preserve">, Josipa Kozarca 5, </w:t>
      </w:r>
      <w:proofErr w:type="spellStart"/>
      <w:r w:rsidR="00E21D06">
        <w:t>OIB</w:t>
      </w:r>
      <w:proofErr w:type="spellEnd"/>
      <w:r w:rsidR="00E21D06">
        <w:t xml:space="preserve">: </w:t>
      </w:r>
      <w:r w:rsidR="00E21D06" w:rsidRPr="00E21D06">
        <w:t>82779257090</w:t>
      </w:r>
      <w:r w:rsidR="00E21D06">
        <w:t xml:space="preserve">, </w:t>
      </w:r>
      <w:proofErr w:type="spellStart"/>
      <w:r w:rsidR="00E21D06">
        <w:t>MBS</w:t>
      </w:r>
      <w:proofErr w:type="spellEnd"/>
      <w:r w:rsidR="00E21D06">
        <w:t xml:space="preserve">: </w:t>
      </w:r>
      <w:r w:rsidR="00E21D06" w:rsidRPr="00E21D06">
        <w:t>030079638</w:t>
      </w:r>
      <w:r w:rsidR="00E21D06">
        <w:t>, iznosi 30.054,87 kn.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341D0">
        <w:t xml:space="preserve"> </w:t>
      </w:r>
      <w:r w:rsidR="00E21D06">
        <w:t xml:space="preserve">Vladimir </w:t>
      </w:r>
      <w:proofErr w:type="spellStart"/>
      <w:r w:rsidR="00E21D06">
        <w:t>Sojčić</w:t>
      </w:r>
      <w:proofErr w:type="spellEnd"/>
      <w:r w:rsidR="00E21D06">
        <w:t xml:space="preserve"> iz </w:t>
      </w:r>
      <w:proofErr w:type="spellStart"/>
      <w:r w:rsidR="00E21D06">
        <w:t>Privlake</w:t>
      </w:r>
      <w:proofErr w:type="spellEnd"/>
      <w:r w:rsidR="00E21D06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D87DF7">
        <w:t>9</w:t>
      </w:r>
      <w:r w:rsidR="00E21D06">
        <w:t>90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274CCA">
        <w:t xml:space="preserve"> 3.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5E3513"/>
    <w:rsid w:val="00614853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8F1397"/>
    <w:rsid w:val="00910DD3"/>
    <w:rsid w:val="00912224"/>
    <w:rsid w:val="00920CF8"/>
    <w:rsid w:val="00972793"/>
    <w:rsid w:val="00A1253E"/>
    <w:rsid w:val="00A95271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F139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F139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39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39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1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F139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F139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39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39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St-990/2018</izvorni_sadrzaj>
    <derivirana_varijabla naziv="DomainObject.Predmet.OznakaBroj_1">St-990/2018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SILOSFARMA d.o.o. za trgovinu i poljoprivrednu proizvodnju</izvorni_sadrzaj>
    <derivirana_varijabla naziv="DomainObject.Predmet.ProtustrankaFormated_1">  SILOSFARMA d.o.o. za trgovinu i poljoprivrednu proizvodnju</derivirana_varijabla>
  </DomainObject.Predmet.ProtustrankaFormated>
  <DomainObject.Predmet.ProtustrankaFormatedOIB>
    <izvorni_sadrzaj>  SILOSFARMA d.o.o. za trgovinu i poljoprivrednu proizvodnju, OIB 82779257090</izvorni_sadrzaj>
    <derivirana_varijabla naziv="DomainObject.Predmet.ProtustrankaFormatedOIB_1">  SILOSFARMA d.o.o. za trgovinu i poljoprivrednu proizvodnju, OIB 82779257090</derivirana_varijabla>
  </DomainObject.Predmet.ProtustrankaFormatedOIB>
  <DomainObject.Predmet.ProtustrankaFormatedWithAdress>
    <izvorni_sadrzaj> SILOSFARMA d.o.o. za trgovinu i poljoprivrednu proizvodnju, Josipa Kozarca 5, 32251 Privlaka</izvorni_sadrzaj>
    <derivirana_varijabla naziv="DomainObject.Predmet.ProtustrankaFormatedWithAdress_1"> SILOSFARMA d.o.o. za trgovinu i poljoprivrednu proizvodnju, Josipa Kozarca 5, 32251 Privlaka</derivirana_varijabla>
  </DomainObject.Predmet.ProtustrankaFormatedWithAdress>
  <DomainObject.Predmet.ProtustrankaFormatedWithAdressOIB>
    <izvorni_sadrzaj> SILOSFARMA d.o.o. za trgovinu i poljoprivrednu proizvodnju, OIB 82779257090, Josipa Kozarca 5, 32251 Privlaka</izvorni_sadrzaj>
    <derivirana_varijabla naziv="DomainObject.Predmet.ProtustrankaFormatedWithAdressOIB_1"> SILOSFARMA d.o.o. za trgovinu i poljoprivrednu proizvodnju, OIB 82779257090, Josipa Kozarca 5, 32251 Privlaka</derivirana_varijabla>
  </DomainObject.Predmet.ProtustrankaFormatedWithAdressOIB>
  <DomainObject.Predmet.ProtustrankaWithAdress>
    <izvorni_sadrzaj>SILOSFARMA d.o.o. za trgovinu i poljoprivrednu proizvodnju Josipa Kozarca 5, 32251 Privlaka</izvorni_sadrzaj>
    <derivirana_varijabla naziv="DomainObject.Predmet.ProtustrankaWithAdress_1">SILOSFARMA d.o.o. za trgovinu i poljoprivrednu proizvodnju Josipa Kozarca 5, 32251 Privlaka</derivirana_varijabla>
  </DomainObject.Predmet.ProtustrankaWithAdress>
  <DomainObject.Predmet.ProtustrankaWithAdressOIB>
    <izvorni_sadrzaj>SILOSFARMA d.o.o. za trgovinu i poljoprivrednu proizvodnju, OIB 82779257090, Josipa Kozarca 5, 32251 Privlaka</izvorni_sadrzaj>
    <derivirana_varijabla naziv="DomainObject.Predmet.ProtustrankaWithAdressOIB_1">SILOSFARMA d.o.o. za trgovinu i poljoprivrednu proizvodnju, OIB 82779257090, Josipa Kozarca 5, 32251 Privlaka</derivirana_varijabla>
  </DomainObject.Predmet.ProtustrankaWithAdressOIB>
  <DomainObject.Predmet.ProtustrankaNazivFormated>
    <izvorni_sadrzaj>SILOSFARMA d.o.o. za trgovinu i poljoprivrednu proizvodnju</izvorni_sadrzaj>
    <derivirana_varijabla naziv="DomainObject.Predmet.ProtustrankaNazivFormated_1">SILOSFARMA d.o.o. za trgovinu i poljoprivrednu proizvodnju</derivirana_varijabla>
  </DomainObject.Predmet.ProtustrankaNazivFormated>
  <DomainObject.Predmet.ProtustrankaNazivFormatedOIB>
    <izvorni_sadrzaj>SILOSFARMA d.o.o. za trgovinu i poljoprivrednu proizvodnju, OIB 82779257090</izvorni_sadrzaj>
    <derivirana_varijabla naziv="DomainObject.Predmet.ProtustrankaNazivFormatedOIB_1">SILOSFARMA d.o.o. za trgovinu i poljoprivrednu proizvodnju, OIB 82779257090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SILOSFARMA d.o.o. za trgovinu i poljoprivrednu proizvodnju</item>
    </izvorni_sadrzaj>
    <derivirana_varijabla naziv="DomainObject.Predmet.ProtuStrankaListFormated_1">
      <item>SILOSFARMA d.o.o. za trgovinu i poljoprivrednu proizvodnju</item>
    </derivirana_varijabla>
  </DomainObject.Predmet.ProtuStrankaListFormated>
  <DomainObject.Predmet.ProtuStrankaListFormatedOIB>
    <izvorni_sadrzaj>
      <item>SILOSFARMA d.o.o. za trgovinu i poljoprivrednu proizvodnju, OIB 82779257090</item>
    </izvorni_sadrzaj>
    <derivirana_varijabla naziv="DomainObject.Predmet.ProtuStrankaListFormatedOIB_1">
      <item>SILOSFARMA d.o.o. za trgovinu i poljoprivrednu proizvodnju, OIB 82779257090</item>
    </derivirana_varijabla>
  </DomainObject.Predmet.ProtuStrankaListFormatedOIB>
  <DomainObject.Predmet.ProtuStrankaListFormatedWithAdress>
    <izvorni_sadrzaj>
      <item>SILOSFARMA d.o.o. za trgovinu i poljoprivrednu proizvodnju, Josipa Kozarca 5, 32251 Privlaka</item>
    </izvorni_sadrzaj>
    <derivirana_varijabla naziv="DomainObject.Predmet.ProtuStrankaListFormatedWithAdress_1">
      <item>SILOSFARMA d.o.o. za trgovinu i poljoprivrednu proizvodnju, Josipa Kozarca 5, 32251 Privlaka</item>
    </derivirana_varijabla>
  </DomainObject.Predmet.ProtuStrankaListFormatedWithAdress>
  <DomainObject.Predmet.ProtuStrankaListFormatedWithAdressOIB>
    <izvorni_sadrzaj>
      <item>SILOSFARMA d.o.o. za trgovinu i poljoprivrednu proizvodnju, OIB 82779257090, Josipa Kozarca 5, 32251 Privlaka</item>
    </izvorni_sadrzaj>
    <derivirana_varijabla naziv="DomainObject.Predmet.ProtuStrankaListFormatedWithAdressOIB_1">
      <item>SILOSFARMA d.o.o. za trgovinu i poljoprivrednu proizvodnju, OIB 82779257090, Josipa Kozarca 5, 32251 Privlaka</item>
    </derivirana_varijabla>
  </DomainObject.Predmet.ProtuStrankaListFormatedWithAdressOIB>
  <DomainObject.Predmet.ProtuStrankaListNazivFormated>
    <izvorni_sadrzaj>
      <item>SILOSFARMA d.o.o. za trgovinu i poljoprivrednu proizvodnju</item>
    </izvorni_sadrzaj>
    <derivirana_varijabla naziv="DomainObject.Predmet.ProtuStrankaListNazivFormated_1">
      <item>SILOSFARMA d.o.o. za trgovinu i poljoprivrednu proizvodnju</item>
    </derivirana_varijabla>
  </DomainObject.Predmet.ProtuStrankaListNazivFormated>
  <DomainObject.Predmet.ProtuStrankaListNazivFormatedOIB>
    <izvorni_sadrzaj>
      <item>SILOSFARMA d.o.o. za trgovinu i poljoprivrednu proizvodnju, OIB 82779257090</item>
    </izvorni_sadrzaj>
    <derivirana_varijabla naziv="DomainObject.Predmet.ProtuStrankaListNazivFormatedOIB_1">
      <item>SILOSFARMA d.o.o. za trgovinu i poljoprivrednu proizvodnju, OIB 82779257090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SILOSFARMA d.o.o. za trgovinu i poljoprivrednu proizvodnju</izvorni_sadrzaj>
    <derivirana_varijabla naziv="DomainObject.Predmet.ProtustrankaIDrugi_1">SILOSFARMA d.o.o. za trgovinu i poljoprivrednu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SILOSFARMA d.o.o. za trgovinu i poljoprivrednu proizvodnju, OIB 82779257090, Josipa Kozarca 5, 32251 Privlaka</izvorni_sadrzaj>
    <derivirana_varijabla naziv="DomainObject.Predmet.ProtustrankaIDrugiAdressOIB_1">SILOSFARMA d.o.o. za trgovinu i poljoprivrednu proizvodnju, OIB 82779257090, Josipa Kozarca 5,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SILOSFARMA d.o.o. za trgovinu i poljoprivrednu proizvodnju</item>
    </izvorni_sadrzaj>
    <derivirana_varijabla naziv="DomainObject.Predmet.SudioniciListNaziv_1">
      <item>FINA RC OSIJEK</item>
      <item>SILOSFARMA d.o.o. za trgovinu i poljoprivrednu proizvodnju</item>
    </derivirana_varijabla>
  </DomainObject.Predmet.SudioniciListNaziv>
  <DomainObject.Predmet.SudioniciListAdressOIB>
    <izvorni_sadrzaj>
      <item>FINA RC OSIJEK, OIB 85821130368</item>
      <item>SILOSFARMA d.o.o. za trgovinu i poljoprivrednu proizvodnju, OIB 82779257090, Josipa Kozarca 5,32251 Privlaka</item>
    </izvorni_sadrzaj>
    <derivirana_varijabla naziv="DomainObject.Predmet.SudioniciListAdressOIB_1">
      <item>FINA RC OSIJEK, OIB 85821130368</item>
      <item>SILOSFARMA d.o.o. za trgovinu i poljoprivrednu proizvodnju, OIB 82779257090, Josipa Kozarca 5,32251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82779257090</item>
    </izvorni_sadrzaj>
    <derivirana_varijabla naziv="DomainObject.Predmet.SudioniciListNazivOIB_1">
      <item>, OIB 85821130368</item>
      <item>, OIB 82779257090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EEF2E-9D11-4D59-9963-6FB6296D51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1966</properties:Characters>
  <properties:Lines>46</properties:Lines>
  <properties:Paragraphs>15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2018-09-03T08:08:00Z</cp:lastPrinted>
  <dcterms:modified xmlns:xsi="http://www.w3.org/2001/XMLSchema-instance" xsi:type="dcterms:W3CDTF">2018-09-03T08:12:00Z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