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11552" w14:paraId="1111552" w:rsidRDefault="001B2CFF"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1891665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B2CFF" w:rsidP="001B2CFF" w:rsidR="00AE649C">
      <w:pPr>
        <w:pStyle w:val="NormaleSPIS"/>
        <w:spacing w:after="0"/>
      </w:pPr>
      <w:r>
        <w:t xml:space="preserve">          Republika Hrvatska</w:t>
      </w:r>
    </w:p>
    <w:p w:rsidRDefault="001B2CFF" w:rsidP="001B2CFF" w:rsidR="001B2CFF">
      <w:pPr>
        <w:pStyle w:val="NormaleSPIS"/>
        <w:spacing w:after="0"/>
      </w:pPr>
      <w:r>
        <w:t xml:space="preserve">      Trgovački sud u Bjelovaru</w:t>
      </w:r>
    </w:p>
    <w:p w:rsidRDefault="001B2CFF" w:rsidP="001B2CFF" w:rsidR="001B2CFF">
      <w:pPr>
        <w:pStyle w:val="NormaleSPIS"/>
        <w:spacing w:after="0"/>
      </w:pPr>
      <w:r>
        <w:t>Bjelovar, Šetalište dr.I.Lebovića 42.</w:t>
      </w:r>
    </w:p>
    <w:p w:rsidRDefault="001B2CFF" w:rsidP="001B2CFF" w:rsidR="001B2CFF">
      <w:pPr>
        <w:pStyle w:val="NormaleSPIS"/>
        <w:jc w:val="right"/>
        <w:rPr>
          <w:rFonts w:cs="Arial" w:hAnsi="Arial" w:ascii="Arial"/>
          <w:b/>
          <w:noProof/>
        </w:rPr>
      </w:pPr>
      <w:r>
        <w:rPr>
          <w:noProof/>
        </w:rPr>
        <w:t xml:space="preserve">  Poslovni broj:7 St-45/2018-14</w:t>
      </w:r>
    </w:p>
    <w:p w:rsidRDefault="001B2CFF" w:rsidP="001B2CFF" w:rsidR="001B2CFF">
      <w:pPr>
        <w:overflowPunct w:val="false"/>
        <w:autoSpaceDE w:val="false"/>
        <w:autoSpaceDN w:val="false"/>
        <w:jc w:val="center"/>
        <w:rPr>
          <w:lang w:eastAsia="hr-HR"/>
        </w:rPr>
      </w:pPr>
      <w:r>
        <w:rPr>
          <w:lang w:eastAsia="hr-HR"/>
        </w:rPr>
        <w:t>R E P U B L I K A   H R V A T S K A</w:t>
      </w:r>
    </w:p>
    <w:p w:rsidRDefault="001B2CFF" w:rsidP="001B2CFF" w:rsidR="001B2CFF">
      <w:pPr>
        <w:overflowPunct w:val="false"/>
        <w:autoSpaceDE w:val="false"/>
        <w:autoSpaceDN w:val="false"/>
        <w:spacing w:after="0"/>
        <w:jc w:val="center"/>
        <w:rPr>
          <w:lang w:eastAsia="hr-HR"/>
        </w:rPr>
      </w:pPr>
      <w:r>
        <w:rPr>
          <w:lang w:eastAsia="hr-HR"/>
        </w:rPr>
        <w:t xml:space="preserve">         </w:t>
      </w:r>
      <w:r>
        <w:rPr>
          <w:lang w:eastAsia="hr-HR"/>
        </w:rPr>
        <w:t>R J E Š E N J E     </w:t>
      </w:r>
    </w:p>
    <w:p w:rsidRDefault="001B2CFF" w:rsidP="001B2CFF" w:rsidR="001B2CFF">
      <w:pPr>
        <w:overflowPunct w:val="false"/>
        <w:autoSpaceDE w:val="false"/>
        <w:autoSpaceDN w:val="false"/>
        <w:spacing w:after="0"/>
        <w:jc w:val="center"/>
        <w:rPr>
          <w:lang w:eastAsia="hr-HR"/>
        </w:rPr>
      </w:pPr>
      <w:r>
        <w:rPr>
          <w:lang w:eastAsia="hr-HR"/>
        </w:rPr>
        <w:t xml:space="preserve">       </w:t>
      </w:r>
    </w:p>
    <w:p w:rsidRDefault="001B2CFF" w:rsidP="001B2CFF" w:rsidR="001B2CFF">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FINA, RC ZAGREB,</w:t>
      </w:r>
      <w:r>
        <w:t xml:space="preserve"> Podružnica Varaždin,</w:t>
      </w:r>
      <w:r>
        <w:rPr>
          <w:lang w:eastAsia="hr-HR"/>
        </w:rPr>
        <w:t xml:space="preserve"> </w:t>
      </w:r>
      <w:proofErr w:type="spellStart"/>
      <w:r>
        <w:rPr>
          <w:lang w:eastAsia="hr-HR"/>
        </w:rPr>
        <w:t>A.Cesarca</w:t>
      </w:r>
      <w:proofErr w:type="spellEnd"/>
      <w:r>
        <w:rPr>
          <w:lang w:eastAsia="hr-HR"/>
        </w:rPr>
        <w:t xml:space="preserve"> 2, za otvaranje stečajnog postupka nad dužnikom IZI PROMET PET d.o.o. za proizvodnju, trgovinu i usluge iz Čakovca, Sportska 6/A, MBS 070143661, OIB 79354491902, 13. prosinca 2018.   </w:t>
      </w:r>
    </w:p>
    <w:p w:rsidRDefault="001B2CFF" w:rsidP="001B2CFF" w:rsidR="001B2CFF">
      <w:pPr>
        <w:spacing w:after="0"/>
        <w:jc w:val="center"/>
        <w:outlineLvl w:val="0"/>
        <w:rPr>
          <w:noProof/>
        </w:rPr>
      </w:pPr>
      <w:r>
        <w:rPr>
          <w:noProof/>
        </w:rPr>
        <w:t>r i j e š i o   j e</w:t>
      </w:r>
    </w:p>
    <w:p w:rsidRDefault="001B2CFF" w:rsidP="001B2CFF" w:rsidR="001B2CFF">
      <w:pPr>
        <w:spacing w:after="0"/>
        <w:jc w:val="center"/>
        <w:outlineLvl w:val="0"/>
        <w:rPr>
          <w:noProof/>
        </w:rPr>
      </w:pPr>
    </w:p>
    <w:p w:rsidRDefault="001B2CFF" w:rsidP="001B2CFF" w:rsidR="001B2CFF">
      <w:pPr>
        <w:spacing w:after="0"/>
        <w:ind w:firstLine="720"/>
        <w:jc w:val="both"/>
      </w:pPr>
      <w:r>
        <w:t>1.Pozivaju se osobe koje imaju pravni interes za provedbom stečajnog postupka nad dužnikom</w:t>
      </w:r>
      <w:r>
        <w:rPr>
          <w:lang w:eastAsia="hr-HR"/>
        </w:rPr>
        <w:t xml:space="preserve"> IZI PROMET PET d.o.o. za proizvodnju, trgovinu i usluge iz Čakovca, Sportska 6/A, MBS 070143661, OIB 79354491902</w:t>
      </w:r>
      <w:r>
        <w:t xml:space="preserve">,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05 540-45-18. </w:t>
      </w:r>
    </w:p>
    <w:p w:rsidRDefault="001B2CFF" w:rsidP="001B2CFF" w:rsidR="001B2CFF">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IZI PROMET PET d.o.o. za proizvodnju, trgovinu i usluge iz Čakovca, Sportska 6/A, MBS 070143661, OIB 79354491902.</w:t>
      </w:r>
    </w:p>
    <w:p w:rsidRDefault="001B2CFF" w:rsidP="001B2CFF" w:rsidR="001B2CFF">
      <w:pPr>
        <w:ind w:firstLine="720"/>
        <w:jc w:val="center"/>
        <w:rPr>
          <w:b/>
        </w:rPr>
      </w:pPr>
      <w:r>
        <w:t>Obrazloženje</w:t>
      </w:r>
    </w:p>
    <w:p w:rsidRDefault="001B2CFF" w:rsidP="001B2CFF" w:rsidR="001B2CFF">
      <w:pPr>
        <w:spacing w:after="0"/>
        <w:ind w:firstLine="720"/>
        <w:jc w:val="both"/>
      </w:pPr>
      <w:r>
        <w:t xml:space="preserve">Predlagatelj FINA Regionalni centar Zagreb, Podružnica Varaždin, predložila je otvaranje stečajnog postupka nad dužnikom na temelju čl.110. Stečajnog zakona. U svom prijedlogu ističe da na dan 27.071.2017. godine dužnik u Očevidniku redoslijeda osnova za plaćanje ima evidentirane neizvršene osnove za plaćanje u ukupnom iznosu od 18.880,40 kuna, u neprekinutom razdoblju od 120 dana,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w:t>
      </w:r>
    </w:p>
    <w:p w:rsidRDefault="001B2CFF" w:rsidP="001B2CFF" w:rsidR="001B2CFF">
      <w:pPr>
        <w:spacing w:after="0"/>
        <w:jc w:val="both"/>
      </w:pPr>
      <w:r>
        <w:t xml:space="preserve">istim imenovana privremena stečajna upraviteljica Vanda Kovačević </w:t>
      </w:r>
      <w:proofErr w:type="spellStart"/>
      <w:r>
        <w:t>Gelenčer</w:t>
      </w:r>
      <w:proofErr w:type="spellEnd"/>
      <w:r>
        <w:t xml:space="preserve"> čija je dužnost bila ispitati da li bi imovina dužnika koja bi ušla u stečajnu masu, bila dovoljna za namirenje troškova stečajnog postupka.</w:t>
      </w:r>
    </w:p>
    <w:p w:rsidRDefault="001B2CFF" w:rsidP="001B2CFF" w:rsidR="001B2CFF">
      <w:pPr>
        <w:spacing w:after="0"/>
        <w:ind w:firstLine="708"/>
        <w:jc w:val="both"/>
      </w:pPr>
      <w:r>
        <w:t xml:space="preserve">Iz izvješća privremene stečajne upraviteljice od 24.07.2018. godine proizlazi da je dužnik ne obavlja gospodarsku djelatnost, te da prema podacima sa poslovnih portala i prema informacijama knjigovodstvenog servisa koji je pružao knjigovodstvene usluge dužniku, </w:t>
      </w:r>
    </w:p>
    <w:p w:rsidRDefault="001B2CFF" w:rsidP="001B2CFF" w:rsidR="001B2CFF">
      <w:pPr>
        <w:spacing w:after="0"/>
        <w:ind w:firstLine="708"/>
        <w:jc w:val="center"/>
      </w:pPr>
      <w:r>
        <w:lastRenderedPageBreak/>
        <w:t>2</w:t>
      </w:r>
    </w:p>
    <w:p w:rsidRDefault="001B2CFF" w:rsidP="001B2CFF" w:rsidR="001B2CFF">
      <w:pPr>
        <w:spacing w:after="0"/>
        <w:ind w:firstLine="708"/>
        <w:jc w:val="right"/>
      </w:pPr>
      <w:r>
        <w:t>Poslovni broj:7 St-45/2018-14</w:t>
      </w:r>
    </w:p>
    <w:p w:rsidRDefault="001B2CFF" w:rsidP="001B2CFF" w:rsidR="001B2CFF">
      <w:pPr>
        <w:spacing w:after="0"/>
        <w:ind w:firstLine="708"/>
        <w:jc w:val="both"/>
      </w:pPr>
    </w:p>
    <w:p w:rsidRDefault="001B2CFF" w:rsidP="001B2CFF" w:rsidR="001B2CFF">
      <w:pPr>
        <w:spacing w:after="0"/>
        <w:jc w:val="both"/>
      </w:pPr>
      <w:r>
        <w:t xml:space="preserve">dužnik nema nikakvu imovinu. Slijedom toga ispunjen je stečajni razlog nesposobnosti za plaćanje dužnika. Dakle, dužnik je nesposoban za plaćanje čime je ispunjen stečajni razlog. Nadalje iz Uvjerenja Centra za vozila Hrvatske na dan 13.09.2018. godine proizlazi da dužnik nije vlasnik vozila, dok iz Uvjerenja Državne geodetske uprave Čakovec, Područnog ureda za Katastar proizlazi da dužnik nije upisan u Katastarski </w:t>
      </w:r>
      <w:proofErr w:type="spellStart"/>
      <w:r>
        <w:t>operat</w:t>
      </w:r>
      <w:proofErr w:type="spellEnd"/>
      <w:r>
        <w:t xml:space="preserve"> na području za koje evidenciju vodi Gradski ured za katastar, zatim iz Potvrde Općinskog suda u Čakovcu, Zemljišno knjižnog odjela Čakovec, proizlazi da dužnik nije upisan kao vlasnik nekretnina na području nadležnosti ovog zemljišno knjižnog odjela, te iz izvoda registra osiguranika  Hrvatskog zavoda za mirovinsko osiguranje, proizlazi da dužnik na dan 26. rujna 2018. godine nema prijavljenih osiguranika u radnom odnosu. Slijedom navedenog utvrđenja ne postoji mogućnost namirenja vjerovnika, a niti postoji imovina za namirenje troškova stečajnog postupka. Dužnik ne obavlja poslovnu djelatnost i nema zaposlenih. Zbog svega toga privremena stečajna upraviteljica predlaže stečajnom sudcu da sukladno čl.132.Stečajnog zakona pozove osobe koje imaju pravni interes za provedbom stečajnog postupka nad dužnikom, da u roku od 15 dana uplate predujam za namirenje troškova prethodnog i otvorenog stečajnog postupka u iznosu od 15.000,00 kuna, a u protivnom ako nitko ne uplati taj predujam da donese rješenje o otvaranju i zaključenju stečajnog postupka nad dužnikom.</w:t>
      </w:r>
    </w:p>
    <w:p w:rsidRDefault="001B2CFF" w:rsidP="001B2CFF" w:rsidR="001B2CFF">
      <w:pPr>
        <w:spacing w:after="0"/>
        <w:ind w:firstLine="720"/>
        <w:jc w:val="both"/>
        <w:rPr>
          <w:lang w:val="en-GB"/>
        </w:rPr>
      </w:pPr>
      <w:r>
        <w:t xml:space="preserve">Kako iz navedenog izvješća privremene stečajne upraviteljice od 24.07.2018. godine i priložene dokumentacije, proizlazi da je dužnik nesposoban za plaćanje, da dužnik uopće nema imovine, niti za pokriće troškova stečajnog postupka, a predvidivi troškovi budućeg otvorenog stečajnog postupka ukupno iznose 15.000,00 kuna, za razdoblje od 3 mjeseca, a sastoje se od troškova knjigovodstvenog servisa u iznosu od 3.750,00 kuna, izrade štambilja u iznosu od 250,00 kuna, od nagrade stečajnom upravitelju u iznosu od 5.000,00 kuna, od ostalih materijalnih troškova u iznosu od 5.000,00 kuna, troškova poslovne banke u iznosu od 1.000,00 kuna, zbog svega toga privremena stečajna upraviteljica predlaže stečajnom sudcu da sukladno čl.132.Stečajnog zakona pozove osobe koje imaju pravni interes za provedbom stečajnog postupka nad dužnikom, da u roku od 15 dana uplate predujam za namirenje troškova prethodnog i otvorenog stečajnog postupka u iznosu od 15.000,00 kuna, a u protivnom ako nitko ne uplati taj predujam da donese rješenje o otvaranju i zaključenju stečajnog postupka nad dužnikom. </w:t>
      </w:r>
    </w:p>
    <w:p w:rsidRDefault="001B2CFF" w:rsidP="001B2CFF" w:rsidR="001B2CFF">
      <w:pPr>
        <w:spacing w:after="0"/>
        <w:ind w:firstLine="720"/>
        <w:jc w:val="both"/>
      </w:pPr>
      <w:r>
        <w:t>Sud je izvršio uvid u izvješće privremene stečajne upraviteljice kao i uvid u svu priloženu dokumentaciju, pa je  temeljem čl.132.Stečajnog zakona (NN broj 71/15) riješio kao u izreci ovog rješenja, time da je na posljedice ne postupanja po ovom rješenju iz točke 1. izreke ovog rješenja, sukladno odredbi čl.132. Stečajnog zakona, upozoreno u točki 2. izreke ovog rješenja.</w:t>
      </w:r>
    </w:p>
    <w:p w:rsidRDefault="001B2CFF" w:rsidP="001B2CFF" w:rsidR="001B2CFF">
      <w:pPr>
        <w:spacing w:after="0"/>
        <w:ind w:firstLine="720"/>
        <w:jc w:val="center"/>
      </w:pPr>
      <w:r>
        <w:t>Bjelovar 13. prosinca 2018.</w:t>
      </w:r>
    </w:p>
    <w:p w:rsidRDefault="001B2CFF" w:rsidP="001B2CFF" w:rsidR="001B2CFF">
      <w:pPr>
        <w:spacing w:after="0"/>
        <w:ind w:firstLine="720"/>
        <w:jc w:val="both"/>
      </w:pPr>
      <w:r>
        <w:tab/>
      </w:r>
      <w:r>
        <w:tab/>
      </w:r>
      <w:r>
        <w:tab/>
      </w:r>
      <w:r>
        <w:tab/>
      </w:r>
      <w:r>
        <w:tab/>
      </w:r>
      <w:r>
        <w:tab/>
      </w:r>
      <w:r>
        <w:tab/>
        <w:t xml:space="preserve">     </w:t>
      </w:r>
      <w:r>
        <w:t xml:space="preserve">       </w:t>
      </w:r>
      <w:r>
        <w:t>Sudac</w:t>
      </w:r>
    </w:p>
    <w:p w:rsidRDefault="001B2CFF" w:rsidP="001B2CFF" w:rsidR="001B2CFF">
      <w:pPr>
        <w:ind w:firstLine="720"/>
        <w:jc w:val="both"/>
      </w:pPr>
      <w:r>
        <w:tab/>
      </w:r>
      <w:r>
        <w:tab/>
      </w:r>
      <w:r>
        <w:tab/>
      </w:r>
      <w:r>
        <w:tab/>
      </w:r>
      <w:r>
        <w:tab/>
      </w:r>
      <w:r>
        <w:tab/>
        <w:t xml:space="preserve">      </w:t>
      </w:r>
      <w:r>
        <w:t xml:space="preserve">     </w:t>
      </w:r>
      <w:r>
        <w:t xml:space="preserve"> Tomislav Mrazović,v.r.</w:t>
      </w:r>
    </w:p>
    <w:p w:rsidRDefault="001B2CFF" w:rsidP="001B2CFF" w:rsidR="001B2CFF">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1B2CFF" w:rsidP="001B2CFF" w:rsidR="001B2CFF">
      <w:pPr>
        <w:spacing w:after="0"/>
        <w:ind w:firstLine="720"/>
        <w:jc w:val="both"/>
      </w:pPr>
      <w:r>
        <w:t xml:space="preserve">                                                                            </w:t>
      </w:r>
      <w:r>
        <w:t xml:space="preserve">  </w:t>
      </w:r>
      <w:r>
        <w:t xml:space="preserve">  </w:t>
      </w:r>
      <w:r>
        <w:t xml:space="preserve">       </w:t>
      </w:r>
      <w:r>
        <w:t xml:space="preserve">Jasmina </w:t>
      </w:r>
      <w:proofErr w:type="spellStart"/>
      <w:r>
        <w:t>Tubić</w:t>
      </w:r>
      <w:proofErr w:type="spellEnd"/>
      <w:r>
        <w:t xml:space="preserve">  </w:t>
      </w:r>
      <w:r>
        <w:tab/>
      </w:r>
      <w:r>
        <w:tab/>
      </w:r>
      <w:r>
        <w:tab/>
      </w:r>
      <w:r>
        <w:tab/>
      </w:r>
    </w:p>
    <w:p w:rsidRDefault="001B2CFF" w:rsidP="001B2CFF"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2CFF"/>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82659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St-45/2018-14</izvorni_sadrzaj>
    <derivirana_varijabla naziv="DomainObject.Oznaka_1">St-45/2018-14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St-45/2018</izvorni_sadrzaj>
    <derivirana_varijabla naziv="DomainObject.Predmet.OznakaBroj_1">St-45/2018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IZI PROMET PET društvo s ograničenom odgovornošću za proizvodnju, trgovinu i usluge</izvorni_sadrzaj>
    <derivirana_varijabla naziv="DomainObject.Predmet.ProtustrankaFormated_1">  IZI PROMET PET društvo s ograničenom odgovornošću za proizvodnju, trgovinu i usluge</derivirana_varijabla>
  </DomainObject.Predmet.ProtustrankaFormated>
  <DomainObject.Predmet.ProtustrankaFormatedOIB>
    <izvorni_sadrzaj>  IZI PROMET PET društvo s ograničenom odgovornošću za proizvodnju, trgovinu i usluge, OIB 79354491902</izvorni_sadrzaj>
    <derivirana_varijabla naziv="DomainObject.Predmet.ProtustrankaFormatedOIB_1">  IZI PROMET PET društvo s ograničenom odgovornošću za proizvodnju, trgovinu i usluge, OIB 79354491902</derivirana_varijabla>
  </DomainObject.Predmet.ProtustrankaFormatedOIB>
  <DomainObject.Predmet.ProtustrankaFormatedWithAdress>
    <izvorni_sadrzaj> IZI PROMET PET društvo s ograničenom odgovornošću za proizvodnju, trgovinu i usluge, Sportska 6A, 40000 Čakovec</izvorni_sadrzaj>
    <derivirana_varijabla naziv="DomainObject.Predmet.ProtustrankaFormatedWithAdress_1"> IZI PROMET PET društvo s ograničenom odgovornošću za proizvodnju, trgovinu i usluge, Sportska 6A, 40000 Čakovec</derivirana_varijabla>
  </DomainObject.Predmet.ProtustrankaFormatedWithAdress>
  <DomainObject.Predmet.ProtustrankaFormatedWithAdressOIB>
    <izvorni_sadrzaj> IZI PROMET PET društvo s ograničenom odgovornošću za proizvodnju, trgovinu i usluge, OIB 79354491902, Sportska 6A, 40000 Čakovec</izvorni_sadrzaj>
    <derivirana_varijabla naziv="DomainObject.Predmet.ProtustrankaFormatedWithAdressOIB_1"> IZI PROMET PET društvo s ograničenom odgovornošću za proizvodnju, trgovinu i usluge, OIB 79354491902, Sportska 6A, 40000 Čakovec</derivirana_varijabla>
  </DomainObject.Predmet.ProtustrankaFormatedWithAdressOIB>
  <DomainObject.Predmet.ProtustrankaWithAdress>
    <izvorni_sadrzaj>IZI PROMET PET društvo s ograničenom odgovornošću za proizvodnju, trgovinu i usluge Sportska 6A, 40000 Čakovec</izvorni_sadrzaj>
    <derivirana_varijabla naziv="DomainObject.Predmet.ProtustrankaWithAdress_1">IZI PROMET PET društvo s ograničenom odgovornošću za proizvodnju, trgovinu i usluge Sportska 6A, 40000 Čakovec</derivirana_varijabla>
  </DomainObject.Predmet.ProtustrankaWithAdress>
  <DomainObject.Predmet.ProtustrankaWithAdressOIB>
    <izvorni_sadrzaj>IZI PROMET PET društvo s ograničenom odgovornošću za proizvodnju, trgovinu i usluge, OIB 79354491902, Sportska 6A, 40000 Čakovec</izvorni_sadrzaj>
    <derivirana_varijabla naziv="DomainObject.Predmet.ProtustrankaWithAdressOIB_1">IZI PROMET PET društvo s ograničenom odgovornošću za proizvodnju, trgovinu i usluge, OIB 79354491902, Sportska 6A, 40000 Čakovec</derivirana_varijabla>
  </DomainObject.Predmet.ProtustrankaWithAdressOIB>
  <DomainObject.Predmet.ProtustrankaNazivFormated>
    <izvorni_sadrzaj>IZI PROMET PET društvo s ograničenom odgovornošću za proizvodnju, trgovinu i usluge</izvorni_sadrzaj>
    <derivirana_varijabla naziv="DomainObject.Predmet.ProtustrankaNazivFormated_1">IZI PROMET PET društvo s ograničenom odgovornošću za proizvodnju, trgovinu i usluge</derivirana_varijabla>
  </DomainObject.Predmet.ProtustrankaNazivFormated>
  <DomainObject.Predmet.ProtustrankaNazivFormatedOIB>
    <izvorni_sadrzaj>IZI PROMET PET društvo s ograničenom odgovornošću za proizvodnju, trgovinu i usluge, OIB 79354491902</izvorni_sadrzaj>
    <derivirana_varijabla naziv="DomainObject.Predmet.ProtustrankaNazivFormatedOIB_1">IZI PROMET PET društvo s ograničenom odgovornošću za proizvodnju, trgovinu i usluge, OIB 79354491902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IZI PROMET PET društvo s ograničenom odgovornošću za proizvodnju, trgovinu i usluge</item>
    </izvorni_sadrzaj>
    <derivirana_varijabla naziv="DomainObject.Predmet.ProtuStrankaListFormated_1">
      <item>IZI PROMET PET društvo s ograničenom odgovornošću za proizvodnju, trgovinu i usluge</item>
    </derivirana_varijabla>
  </DomainObject.Predmet.ProtuStrankaListFormated>
  <DomainObject.Predmet.ProtuStrankaListFormatedOIB>
    <izvorni_sadrzaj>
      <item>IZI PROMET PET društvo s ograničenom odgovornošću za proizvodnju, trgovinu i usluge, OIB 79354491902</item>
    </izvorni_sadrzaj>
    <derivirana_varijabla naziv="DomainObject.Predmet.ProtuStrankaListFormatedOIB_1">
      <item>IZI PROMET PET društvo s ograničenom odgovornošću za proizvodnju, trgovinu i usluge, OIB 79354491902</item>
    </derivirana_varijabla>
  </DomainObject.Predmet.ProtuStrankaListFormatedOIB>
  <DomainObject.Predmet.ProtuStrankaListFormatedWithAdress>
    <izvorni_sadrzaj>
      <item>IZI PROMET PET društvo s ograničenom odgovornošću za proizvodnju, trgovinu i usluge, Sportska 6A, 40000 Čakovec</item>
    </izvorni_sadrzaj>
    <derivirana_varijabla naziv="DomainObject.Predmet.ProtuStrankaListFormatedWithAdress_1">
      <item>IZI PROMET PET društvo s ograničenom odgovornošću za proizvodnju, trgovinu i usluge, Sportska 6A, 40000 Čakovec</item>
    </derivirana_varijabla>
  </DomainObject.Predmet.ProtuStrankaListFormatedWithAdress>
  <DomainObject.Predmet.ProtuStrankaListFormatedWithAdressOIB>
    <izvorni_sadrzaj>
      <item>IZI PROMET PET društvo s ograničenom odgovornošću za proizvodnju, trgovinu i usluge, OIB 79354491902, Sportska 6A, 40000 Čakovec</item>
    </izvorni_sadrzaj>
    <derivirana_varijabla naziv="DomainObject.Predmet.ProtuStrankaListFormatedWithAdressOIB_1">
      <item>IZI PROMET PET društvo s ograničenom odgovornošću za proizvodnju, trgovinu i usluge, OIB 79354491902, Sportska 6A, 40000 Čakovec</item>
    </derivirana_varijabla>
  </DomainObject.Predmet.ProtuStrankaListFormatedWithAdressOIB>
  <DomainObject.Predmet.ProtuStrankaListNazivFormated>
    <izvorni_sadrzaj>
      <item>IZI PROMET PET društvo s ograničenom odgovornošću za proizvodnju, trgovinu i usluge</item>
    </izvorni_sadrzaj>
    <derivirana_varijabla naziv="DomainObject.Predmet.ProtuStrankaListNazivFormated_1">
      <item>IZI PROMET PET društvo s ograničenom odgovornošću za proizvodnju, trgovinu i usluge</item>
    </derivirana_varijabla>
  </DomainObject.Predmet.ProtuStrankaListNazivFormated>
  <DomainObject.Predmet.ProtuStrankaListNazivFormatedOIB>
    <izvorni_sadrzaj>
      <item>IZI PROMET PET društvo s ograničenom odgovornošću za proizvodnju, trgovinu i usluge, OIB 79354491902</item>
    </izvorni_sadrzaj>
    <derivirana_varijabla naziv="DomainObject.Predmet.ProtuStrankaListNazivFormatedOIB_1">
      <item>IZI PROMET PET društvo s ograničenom odgovornošću za proizvodnju, trgovinu i usluge, OIB 79354491902</item>
    </derivirana_varijabla>
  </DomainObject.Predmet.ProtuStrankaListNazivFormatedOIB>
  <DomainObject.Predmet.OstaliListFormated>
    <izvorni_sadrzaj>
      <item>Jana Turk</item>
      <item>Ivan Mikulić</item>
      <item>Sudski registar</item>
    </izvorni_sadrzaj>
    <derivirana_varijabla naziv="DomainObject.Predmet.OstaliListFormated_1">
      <item>Jana Turk</item>
      <item>Ivan Mikulić</item>
      <item>Sudski registar</item>
    </derivirana_varijabla>
  </DomainObject.Predmet.OstaliListFormated>
  <DomainObject.Predmet.OstaliListFormatedOIB>
    <izvorni_sadrzaj>
      <item>Jana Turk, OIB 50428108526</item>
      <item>Ivan Mikulić, OIB 56771083355</item>
      <item>Sudski registar</item>
    </izvorni_sadrzaj>
    <derivirana_varijabla naziv="DomainObject.Predmet.OstaliListFormatedOIB_1">
      <item>Jana Turk, OIB 50428108526</item>
      <item>Ivan Mikulić, OIB 56771083355</item>
      <item>Sudski registar</item>
    </derivirana_varijabla>
  </DomainObject.Predmet.OstaliListFormatedOIB>
  <DomainObject.Predmet.OstaliListFormatedWithAdress>
    <izvorni_sadrzaj>
      <item>Jana Turk, Ivana Pl. Zajca 6, 40315 Mursko Središće</item>
      <item>Ivan Mikulić, Frankopanska 39, 40315 Peklenica</item>
      <item>Sudski registar</item>
    </izvorni_sadrzaj>
    <derivirana_varijabla naziv="DomainObject.Predmet.OstaliListFormatedWithAdress_1">
      <item>Jana Turk, Ivana Pl. Zajca 6, 40315 Mursko Središće</item>
      <item>Ivan Mikulić, Frankopanska 39, 40315 Peklenica</item>
      <item>Sudski registar</item>
    </derivirana_varijabla>
  </DomainObject.Predmet.OstaliListFormatedWithAdress>
  <DomainObject.Predmet.OstaliListFormatedWithAdressOIB>
    <izvorni_sadrzaj>
      <item>Jana Turk, OIB 50428108526, Ivana Pl. Zajca 6, 40315 Mursko Središće</item>
      <item>Ivan Mikulić, OIB 56771083355, Frankopanska 39, 40315 Peklenica</item>
      <item>Sudski registar</item>
    </izvorni_sadrzaj>
    <derivirana_varijabla naziv="DomainObject.Predmet.OstaliListFormatedWithAdressOIB_1">
      <item>Jana Turk, OIB 50428108526, Ivana Pl. Zajca 6, 40315 Mursko Središće</item>
      <item>Ivan Mikulić, OIB 56771083355, Frankopanska 39, 40315 Peklenica</item>
      <item>Sudski registar</item>
    </derivirana_varijabla>
  </DomainObject.Predmet.OstaliListFormatedWithAdressOIB>
  <DomainObject.Predmet.OstaliListNazivFormated>
    <izvorni_sadrzaj>
      <item>Jana Turk</item>
      <item>Ivan Mikulić</item>
      <item>Sudski registar</item>
    </izvorni_sadrzaj>
    <derivirana_varijabla naziv="DomainObject.Predmet.OstaliListNazivFormated_1">
      <item>Jana Turk</item>
      <item>Ivan Mikulić</item>
      <item>Sudski registar</item>
    </derivirana_varijabla>
  </DomainObject.Predmet.OstaliListNazivFormated>
  <DomainObject.Predmet.OstaliListNazivFormatedOIB>
    <izvorni_sadrzaj>
      <item>Jana Turk, OIB 50428108526</item>
      <item>Ivan Mikulić, OIB 56771083355</item>
      <item>Sudski registar</item>
    </izvorni_sadrzaj>
    <derivirana_varijabla naziv="DomainObject.Predmet.OstaliListNazivFormatedOIB_1">
      <item>Jana Turk, OIB 50428108526</item>
      <item>Ivan Mikulić, OIB 56771083355</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St-45/2018-14</izvorni_sadrzaj>
    <derivirana_varijabla naziv="DomainObject.PoslovniBrojDokumenta_1">St-45/2018-14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IZI PROMET PET društvo s ograničenom odgovornošću za proizvodnju, trgovinu i usluge</izvorni_sadrzaj>
    <derivirana_varijabla naziv="DomainObject.Predmet.ProtustrankaIDrugi_1">IZI PROMET PET društvo s ograničenom odgovornošću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IZI PROMET PET društvo s ograničenom odgovornošću za proizvodnju, trgovinu i usluge, OIB 79354491902, Sportska 6A, 40000 Čakovec</izvorni_sadrzaj>
    <derivirana_varijabla naziv="DomainObject.Predmet.ProtustrankaIDrugiAdressOIB_1">IZI PROMET PET društvo s ograničenom odgovornošću za proizvodnju, trgovinu i usluge, OIB 79354491902, Sportska 6A,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IZI PROMET PET društvo s ograničenom odgovornošću za proizvodnju, trgovinu i usluge</item>
      <item>Financijska agencija</item>
      <item>Jana Turk</item>
      <item>Ivan Mikulić</item>
      <item>Sudski registar</item>
    </izvorni_sadrzaj>
    <derivirana_varijabla naziv="DomainObject.Predmet.SudioniciListNaziv_1">
      <item>IZI PROMET PET društvo s ograničenom odgovornošću za proizvodnju, trgovinu i usluge</item>
      <item>Financijska agencija</item>
      <item>Jana Turk</item>
      <item>Ivan Mikulić</item>
      <item>Sudski registar</item>
    </derivirana_varijabla>
  </DomainObject.Predmet.SudioniciListNaziv>
  <DomainObject.Predmet.SudioniciListAdressOIB>
    <izvorni_sadrzaj>
      <item>IZI PROMET PET društvo s ograničenom odgovornošću za proizvodnju, trgovinu i usluge, OIB 79354491902, Sportska 6A,40000 Čakovec</item>
      <item>Financijska agencija, OIB 85821130368, Ulica grada Vukovara 70,10000 Zagreb</item>
      <item>Jana Turk, OIB 50428108526, Ivana Pl. Zajca 6,40315 Mursko Središće</item>
      <item>Ivan Mikulić, OIB 56771083355, Frankopanska 39,40315 Peklenica</item>
      <item>Sudski registar</item>
    </izvorni_sadrzaj>
    <derivirana_varijabla naziv="DomainObject.Predmet.SudioniciListAdressOIB_1">
      <item>IZI PROMET PET društvo s ograničenom odgovornošću za proizvodnju, trgovinu i usluge, OIB 79354491902, Sportska 6A,40000 Čakovec</item>
      <item>Financijska agencija, OIB 85821130368, Ulica grada Vukovara 70,10000 Zagreb</item>
      <item>Jana Turk, OIB 50428108526, Ivana Pl. Zajca 6,40315 Mursko Središće</item>
      <item>Ivan Mikulić, OIB 56771083355, Frankopanska 39,40315 Peklenica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58EBA9-E2FC-4835-B23E-6C61565A79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922</properties:Words>
  <properties:Characters>5340</properties:Characters>
  <properties:Lines>91</properties:Lines>
  <properties:Paragraphs>25</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2018-12-13T13:34:00Z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St-45/2018-14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