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2155" w14:paraId="ad02155" w:rsidRDefault="006F2FD3" w:rsidP="006F2FD3" w:rsidR="006F2FD3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F2FD3" w:rsidP="006F2FD3" w:rsidR="006F2FD3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F2FD3" w:rsidP="006F2FD3" w:rsidR="006F2FD3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F2FD3" w:rsidP="006F2FD3" w:rsidR="006F2FD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6F2FD3" w:rsidP="006F2FD3" w:rsidR="006F2FD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St-6158/2015</w:t>
      </w:r>
    </w:p>
    <w:p w:rsidRDefault="006F2FD3" w:rsidP="006F2FD3" w:rsidR="006F2FD3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F2FD3" w:rsidP="006F2FD3" w:rsidR="006F2FD3">
      <w:pPr>
        <w:jc w:val="center"/>
        <w:rPr>
          <w:rFonts w:hAnsi="Times New Roman" w:ascii="Times New Roman"/>
          <w:szCs w:val="24"/>
          <w:lang w:val="hr-HR"/>
        </w:rPr>
      </w:pPr>
    </w:p>
    <w:p w:rsidRDefault="006F2FD3" w:rsidP="006F2FD3" w:rsidR="006F2FD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F2FD3" w:rsidP="006F2FD3" w:rsidR="006F2FD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F2FD3" w:rsidP="006F2FD3" w:rsidR="006F2FD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F2FD3" w:rsidP="006F2FD3" w:rsidR="006F2FD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F2FD3" w:rsidP="006F2FD3" w:rsidR="006F2FD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SIMI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17238887187, Zagreb, </w:t>
      </w:r>
      <w:proofErr w:type="spellStart"/>
      <w:r>
        <w:rPr>
          <w:rFonts w:hAnsi="Times New Roman" w:ascii="Times New Roman"/>
          <w:szCs w:val="24"/>
        </w:rPr>
        <w:t>Bulatova</w:t>
      </w:r>
      <w:proofErr w:type="spellEnd"/>
      <w:r>
        <w:rPr>
          <w:rFonts w:hAnsi="Times New Roman" w:ascii="Times New Roman"/>
          <w:szCs w:val="24"/>
        </w:rPr>
        <w:t xml:space="preserve"> 6,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F2FD3" w:rsidP="006F2FD3" w:rsidR="006F2FD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F2FD3" w:rsidP="006F2FD3" w:rsidR="006F2FD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F2FD3" w:rsidP="006F2FD3" w:rsidR="006F2FD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F2FD3" w:rsidP="006F2FD3" w:rsidR="006F2FD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SIMI d.o.o., OIB: 17238887187, Zagreb, </w:t>
      </w:r>
      <w:proofErr w:type="spellStart"/>
      <w:r>
        <w:rPr>
          <w:rFonts w:hAnsi="Times New Roman" w:ascii="Times New Roman"/>
          <w:szCs w:val="24"/>
        </w:rPr>
        <w:t>Bulatova</w:t>
      </w:r>
      <w:proofErr w:type="spellEnd"/>
      <w:r>
        <w:rPr>
          <w:rFonts w:hAnsi="Times New Roman" w:ascii="Times New Roman"/>
          <w:szCs w:val="24"/>
        </w:rPr>
        <w:t xml:space="preserve"> 6.</w:t>
      </w:r>
    </w:p>
    <w:p w:rsidRDefault="006F2FD3" w:rsidP="006F2FD3" w:rsidR="006F2FD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F2FD3" w:rsidP="006F2FD3" w:rsidR="006F2FD3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14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F2FD3" w:rsidP="006F2FD3" w:rsidR="006F2FD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F2FD3" w:rsidP="006F2FD3" w:rsidR="006F2FD3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Ivan </w:t>
      </w:r>
      <w:proofErr w:type="spellStart"/>
      <w:r>
        <w:rPr>
          <w:rFonts w:hAnsi="Times New Roman" w:ascii="Times New Roman"/>
          <w:szCs w:val="24"/>
        </w:rPr>
        <w:t>Gjurašić</w:t>
      </w:r>
      <w:proofErr w:type="spellEnd"/>
      <w:r>
        <w:rPr>
          <w:rFonts w:hAnsi="Times New Roman" w:ascii="Times New Roman"/>
          <w:szCs w:val="24"/>
        </w:rPr>
        <w:t>, OIB: 66025260916 , iz Zagreba, Petrinjska 28.</w:t>
      </w:r>
    </w:p>
    <w:p w:rsidRDefault="006F2FD3" w:rsidP="006F2FD3" w:rsidR="006F2FD3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F2FD3" w:rsidP="006F2FD3" w:rsidR="006F2FD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SIMI d.o.o., OIB: 17238887187, Zagreb, </w:t>
      </w:r>
      <w:proofErr w:type="spellStart"/>
      <w:r>
        <w:rPr>
          <w:rFonts w:hAnsi="Times New Roman" w:ascii="Times New Roman"/>
          <w:szCs w:val="24"/>
        </w:rPr>
        <w:t>Bulatova</w:t>
      </w:r>
      <w:proofErr w:type="spellEnd"/>
      <w:r>
        <w:rPr>
          <w:rFonts w:hAnsi="Times New Roman" w:ascii="Times New Roman"/>
          <w:szCs w:val="24"/>
        </w:rPr>
        <w:t xml:space="preserve"> 6.</w:t>
      </w:r>
    </w:p>
    <w:p w:rsidRDefault="006F2FD3" w:rsidP="006F2FD3" w:rsidR="006F2FD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F2FD3" w:rsidP="006F2FD3" w:rsidR="006F2FD3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F2FD3" w:rsidP="006F2FD3" w:rsidR="006F2FD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F2FD3" w:rsidP="006F2FD3" w:rsidR="006F2FD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2FD3" w:rsidP="006F2FD3" w:rsidR="006F2FD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F2FD3" w:rsidP="006F2FD3" w:rsidR="006F2FD3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F2FD3" w:rsidP="006F2FD3" w:rsidR="006F2FD3">
      <w:pPr>
        <w:jc w:val="both"/>
        <w:rPr>
          <w:rFonts w:hAnsi="Times New Roman" w:ascii="Times New Roman"/>
          <w:lang w:val="hr-HR"/>
        </w:rPr>
      </w:pPr>
    </w:p>
    <w:p w:rsidRDefault="006F2FD3" w:rsidP="006F2FD3" w:rsidR="006F2FD3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6F2FD3" w:rsidP="006F2FD3" w:rsidR="006F2FD3">
      <w:pPr>
        <w:jc w:val="both"/>
        <w:rPr>
          <w:rFonts w:hAnsi="Times New Roman" w:ascii="Times New Roman"/>
        </w:rPr>
      </w:pPr>
    </w:p>
    <w:p w:rsidRDefault="006F2FD3" w:rsidP="006F2FD3" w:rsidR="006F2FD3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6F2FD3" w:rsidP="006F2FD3" w:rsidR="006F2FD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F2FD3" w:rsidP="006F2FD3" w:rsidR="006F2FD3">
      <w:pPr>
        <w:jc w:val="both"/>
        <w:rPr>
          <w:rFonts w:hAnsi="Times New Roman" w:ascii="Times New Roman"/>
          <w:lang w:val="hr-HR"/>
        </w:rPr>
      </w:pPr>
    </w:p>
    <w:p w:rsidRDefault="006F2FD3" w:rsidP="006F2FD3" w:rsidR="006F2FD3">
      <w:pPr>
        <w:jc w:val="both"/>
        <w:rPr>
          <w:rFonts w:hAnsi="Times New Roman" w:ascii="Times New Roman"/>
          <w:lang w:val="hr-HR"/>
        </w:rPr>
      </w:pPr>
    </w:p>
    <w:p w:rsidRDefault="006F2FD3" w:rsidP="006F2FD3" w:rsidR="006F2FD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6F2FD3" w:rsidP="006F2FD3" w:rsidR="006F2FD3">
      <w:pPr>
        <w:jc w:val="center"/>
        <w:rPr>
          <w:rFonts w:hAnsi="Times New Roman" w:ascii="Times New Roman"/>
          <w:lang w:val="hr-HR"/>
        </w:rPr>
      </w:pPr>
    </w:p>
    <w:p w:rsidRDefault="006F2FD3" w:rsidP="006F2FD3" w:rsidR="006F2FD3">
      <w:pPr>
        <w:jc w:val="center"/>
        <w:rPr>
          <w:rFonts w:hAnsi="Times New Roman" w:ascii="Times New Roman"/>
          <w:lang w:val="hr-HR"/>
        </w:rPr>
      </w:pPr>
    </w:p>
    <w:p w:rsidRDefault="006F2FD3" w:rsidP="006F2FD3" w:rsidR="006F2FD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F2FD3" w:rsidP="006F2FD3" w:rsidR="006F2FD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6F2FD3" w:rsidP="006F2FD3" w:rsidR="006F2FD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F2FD3" w:rsidP="006F2FD3" w:rsidR="006F2FD3">
      <w:pPr>
        <w:jc w:val="both"/>
        <w:rPr>
          <w:rFonts w:hAnsi="Times New Roman" w:ascii="Times New Roman"/>
          <w:szCs w:val="24"/>
          <w:lang w:val="hr-HR"/>
        </w:rPr>
      </w:pPr>
    </w:p>
    <w:p w:rsidRDefault="006F2FD3" w:rsidP="006F2FD3" w:rsidR="006F2F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F2FD3" w:rsidP="006F2FD3" w:rsidR="006F2FD3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F2FD3" w:rsidP="006F2FD3" w:rsidR="006F2FD3">
      <w:pPr>
        <w:jc w:val="both"/>
        <w:rPr>
          <w:rFonts w:hAnsi="Times New Roman" w:ascii="Times New Roman"/>
        </w:rPr>
      </w:pPr>
    </w:p>
    <w:p w:rsidRDefault="006F2FD3" w:rsidP="006F2FD3" w:rsidR="006F2FD3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F2FD3" w:rsidP="006F2FD3" w:rsidR="006F2FD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6F2FD3" w:rsidP="006F2FD3" w:rsidR="006F2FD3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6F2FD3" w:rsidP="006F2FD3" w:rsidR="006F2FD3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F2FD3" w:rsidP="006F2FD3" w:rsidR="006F2FD3" w:rsidRPr="00D44D4F">
      <w:pPr>
        <w:jc w:val="center"/>
        <w:rPr>
          <w:sz w:val="32"/>
          <w:u w:val="single"/>
          <w:lang w:val="hr-HR"/>
        </w:rPr>
      </w:pPr>
    </w:p>
    <w:p w:rsidRDefault="006F2FD3" w:rsidP="006F2FD3" w:rsidR="006F2FD3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43E" w:rsidR="00000000">
      <w:r>
        <w:separator/>
      </w:r>
    </w:p>
  </w:endnote>
  <w:endnote w:id="0" w:type="continuationSeparator">
    <w:p w:rsidRDefault="0071343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43E" w:rsidR="00000000">
      <w:r>
        <w:separator/>
      </w:r>
    </w:p>
  </w:footnote>
  <w:footnote w:id="0" w:type="continuationSeparator">
    <w:p w:rsidRDefault="0071343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F2FD3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St-6158/2015</w:t>
        </w:r>
      </w:p>
    </w:sdtContent>
  </w:sdt>
  <w:p w:rsidRDefault="006F2FD3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FD3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1343E" w:rsidP="00840E3D" w:rsidR="00840E3D">
    <w:pPr>
      <w:pStyle w:val="Zaglavlje"/>
      <w:rPr>
        <w:lang w:val="hr-HR"/>
      </w:rPr>
    </w:pPr>
  </w:p>
  <w:p w:rsidRDefault="006F2FD3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F2FD3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51AC"/>
    <w:rsid w:val="00135025"/>
    <w:rsid w:val="00181F4E"/>
    <w:rsid w:val="006F2FD3"/>
    <w:rsid w:val="0071343E"/>
    <w:rsid w:val="00AC51AC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FD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2F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2FD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F2F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FD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3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4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FD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2F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2FD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F2F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FD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3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4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6158</izvorni_sadrzaj>
    <derivirana_varijabla naziv="DomainObject.Predmet.Broj_1">6158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St-6158/2015</izvorni_sadrzaj>
    <derivirana_varijabla naziv="DomainObject.Predmet.OznakaBroj_1">St-6158/2015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SIMI d.o.o. zastupanog po punomoćniku Obrad Vučurović</izvorni_sadrzaj>
    <derivirana_varijabla naziv="DomainObject.Predmet.ProtustrankaFormated_1">  SIMI d.o.o. zastupanog po punomoćniku Obrad Vučurović</derivirana_varijabla>
  </DomainObject.Predmet.ProtustrankaFormated>
  <DomainObject.Predmet.ProtustrankaFormatedOIB>
    <izvorni_sadrzaj>  SIMI d.o.o., OIB 17238887187 zastupanog po punomoćniku Obrad Vučurović</izvorni_sadrzaj>
    <derivirana_varijabla naziv="DomainObject.Predmet.ProtustrankaFormatedOIB_1">  SIMI d.o.o., OIB 17238887187 zastupanog po punomoćniku Obrad Vučurović</derivirana_varijabla>
  </DomainObject.Predmet.ProtustrankaFormatedOIB>
  <DomainObject.Predmet.ProtustrankaFormatedWithAdress>
    <izvorni_sadrzaj> SIMI d.o.o., Bulatova 6, 10000 Zagreb zastupanog po punomoćniku Obrad Vučurović</izvorni_sadrzaj>
    <derivirana_varijabla naziv="DomainObject.Predmet.ProtustrankaFormatedWithAdress_1"> SIMI d.o.o., Bulatova 6, 10000 Zagreb zastupanog po punomoćniku Obrad Vučurović</derivirana_varijabla>
  </DomainObject.Predmet.ProtustrankaFormatedWithAdress>
  <DomainObject.Predmet.ProtustrankaFormatedWithAdressOIB>
    <izvorni_sadrzaj> SIMI d.o.o., OIB 17238887187, Bulatova 6, 10000 Zagreb zastupanog po punomoćniku Obrad Vučurović</izvorni_sadrzaj>
    <derivirana_varijabla naziv="DomainObject.Predmet.ProtustrankaFormatedWithAdressOIB_1"> SIMI d.o.o., OIB 17238887187, Bulatova 6, 10000 Zagreb zastupanog po punomoćniku Obrad Vučurović</derivirana_varijabla>
  </DomainObject.Predmet.ProtustrankaFormatedWithAdressOIB>
  <DomainObject.Predmet.ProtustrankaWithAdress>
    <izvorni_sadrzaj>SIMI d.o.o. Bulatova 6, 10000 Zagreb</izvorni_sadrzaj>
    <derivirana_varijabla naziv="DomainObject.Predmet.ProtustrankaWithAdress_1">SIMI d.o.o. Bulatova 6, 10000 Zagreb</derivirana_varijabla>
  </DomainObject.Predmet.ProtustrankaWithAdress>
  <DomainObject.Predmet.ProtustrankaWithAdressOIB>
    <izvorni_sadrzaj>SIMI d.o.o., OIB 17238887187, Bulatova 6, 10000 Zagreb</izvorni_sadrzaj>
    <derivirana_varijabla naziv="DomainObject.Predmet.ProtustrankaWithAdressOIB_1">SIMI d.o.o., OIB 17238887187, Bulatova 6, 10000 Zagreb</derivirana_varijabla>
  </DomainObject.Predmet.ProtustrankaWithAdressOIB>
  <DomainObject.Predmet.ProtustrankaNazivFormated>
    <izvorni_sadrzaj>SIMI d.o.o.</izvorni_sadrzaj>
    <derivirana_varijabla naziv="DomainObject.Predmet.ProtustrankaNazivFormated_1">SIMI d.o.o.</derivirana_varijabla>
  </DomainObject.Predmet.ProtustrankaNazivFormated>
  <DomainObject.Predmet.ProtustrankaNazivFormatedOIB>
    <izvorni_sadrzaj>SIMI d.o.o., OIB 17238887187</izvorni_sadrzaj>
    <derivirana_varijabla naziv="DomainObject.Predmet.ProtustrankaNazivFormatedOIB_1">SIMI d.o.o., OIB 17238887187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SIMI d.o.o. zastupanog po punomoćniku Obrad Vučurović</item>
    </izvorni_sadrzaj>
    <derivirana_varijabla naziv="DomainObject.Predmet.ProtuStrankaListFormated_1">
      <item>SIMI d.o.o. zastupanog po punomoćniku Obrad Vučurović</item>
    </derivirana_varijabla>
  </DomainObject.Predmet.ProtuStrankaListFormated>
  <DomainObject.Predmet.ProtuStrankaListFormatedOIB>
    <izvorni_sadrzaj>
      <item>SIMI d.o.o., OIB 17238887187 zastupanog po punomoćniku Obrad Vučurović</item>
    </izvorni_sadrzaj>
    <derivirana_varijabla naziv="DomainObject.Predmet.ProtuStrankaListFormatedOIB_1">
      <item>SIMI d.o.o., OIB 17238887187 zastupanog po punomoćniku Obrad Vučurović</item>
    </derivirana_varijabla>
  </DomainObject.Predmet.ProtuStrankaListFormatedOIB>
  <DomainObject.Predmet.ProtuStrankaListFormatedWithAdress>
    <izvorni_sadrzaj>
      <item>SIMI d.o.o., Bulatova 6, 10000 Zagreb zastupanog po punomoćniku Obrad Vučurović</item>
    </izvorni_sadrzaj>
    <derivirana_varijabla naziv="DomainObject.Predmet.ProtuStrankaListFormatedWithAdress_1">
      <item>SIMI d.o.o., Bulatova 6, 10000 Zagreb zastupanog po punomoćniku Obrad Vučurović</item>
    </derivirana_varijabla>
  </DomainObject.Predmet.ProtuStrankaListFormatedWithAdress>
  <DomainObject.Predmet.ProtuStrankaListFormatedWithAdressOIB>
    <izvorni_sadrzaj>
      <item>SIMI d.o.o., OIB 17238887187, Bulatova 6, 10000 Zagreb zastupanog po punomoćniku Obrad Vučurović</item>
    </izvorni_sadrzaj>
    <derivirana_varijabla naziv="DomainObject.Predmet.ProtuStrankaListFormatedWithAdressOIB_1">
      <item>SIMI d.o.o., OIB 17238887187, Bulatova 6, 10000 Zagreb zastupanog po punomoćniku Obrad Vučurović</item>
    </derivirana_varijabla>
  </DomainObject.Predmet.ProtuStrankaListFormatedWithAdressOIB>
  <DomainObject.Predmet.ProtuStrankaListNazivFormated>
    <izvorni_sadrzaj>
      <item>SIMI d.o.o.</item>
    </izvorni_sadrzaj>
    <derivirana_varijabla naziv="DomainObject.Predmet.ProtuStrankaListNazivFormated_1">
      <item>SIMI d.o.o.</item>
    </derivirana_varijabla>
  </DomainObject.Predmet.ProtuStrankaListNazivFormated>
  <DomainObject.Predmet.ProtuStrankaListNazivFormatedOIB>
    <izvorni_sadrzaj>
      <item>SIMI d.o.o., OIB 17238887187</item>
    </izvorni_sadrzaj>
    <derivirana_varijabla naziv="DomainObject.Predmet.ProtuStrankaListNazivFormatedOIB_1">
      <item>SIMI d.o.o., OIB 17238887187</item>
    </derivirana_varijabla>
  </DomainObject.Predmet.ProtuStrankaListNazivFormatedOIB>
  <DomainObject.Predmet.OstaliListFormated>
    <izvorni_sadrzaj>
      <item>Obrad Vučurović punomoćnik sudionika u postupku SIMI d.o.o.</item>
    </izvorni_sadrzaj>
    <derivirana_varijabla naziv="DomainObject.Predmet.OstaliListFormated_1">
      <item>Obrad Vučurović punomoćnik sudionika u postupku SIMI d.o.o.</item>
    </derivirana_varijabla>
  </DomainObject.Predmet.OstaliListFormated>
  <DomainObject.Predmet.OstaliListFormatedOIB>
    <izvorni_sadrzaj>
      <item>Obrad Vučurović, OIB 63516249167 punomoćnik sudionika u postupku SIMI d.o.o.</item>
    </izvorni_sadrzaj>
    <derivirana_varijabla naziv="DomainObject.Predmet.OstaliListFormatedOIB_1">
      <item>Obrad Vučurović, OIB 63516249167 punomoćnik sudionika u postupku SIMI d.o.o.</item>
    </derivirana_varijabla>
  </DomainObject.Predmet.OstaliListFormatedOIB>
  <DomainObject.Predmet.OstaliListFormatedWithAdress>
    <izvorni_sadrzaj>
      <item>Obrad Vučurović, Bulatova 6, 10000 Zagreb punomoćnik sudionika u postupku SIMI d.o.o.</item>
    </izvorni_sadrzaj>
    <derivirana_varijabla naziv="DomainObject.Predmet.OstaliListFormatedWithAdress_1">
      <item>Obrad Vučurović, Bulatova 6, 10000 Zagreb punomoćnik sudionika u postupku SIMI d.o.o.</item>
    </derivirana_varijabla>
  </DomainObject.Predmet.OstaliListFormatedWithAdress>
  <DomainObject.Predmet.OstaliListFormatedWithAdressOIB>
    <izvorni_sadrzaj>
      <item>Obrad Vučurović, OIB 63516249167, Bulatova 6, 10000 Zagreb punomoćnik sudionika u postupku SIMI d.o.o.</item>
    </izvorni_sadrzaj>
    <derivirana_varijabla naziv="DomainObject.Predmet.OstaliListFormatedWithAdressOIB_1">
      <item>Obrad Vučurović, OIB 63516249167, Bulatova 6, 10000 Zagreb punomoćnik sudionika u postupku SIMI d.o.o.</item>
    </derivirana_varijabla>
  </DomainObject.Predmet.OstaliListFormatedWithAdressOIB>
  <DomainObject.Predmet.OstaliListNazivFormated>
    <izvorni_sadrzaj>
      <item>Obrad Vučurović</item>
    </izvorni_sadrzaj>
    <derivirana_varijabla naziv="DomainObject.Predmet.OstaliListNazivFormated_1">
      <item>Obrad Vučurović</item>
    </derivirana_varijabla>
  </DomainObject.Predmet.OstaliListNazivFormated>
  <DomainObject.Predmet.OstaliListNazivFormatedOIB>
    <izvorni_sadrzaj>
      <item>Obrad Vučurović, OIB 63516249167</item>
    </izvorni_sadrzaj>
    <derivirana_varijabla naziv="DomainObject.Predmet.OstaliListNazivFormatedOIB_1">
      <item>Obrad Vučurović, OIB 63516249167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SIMI d.o.o.</izvorni_sadrzaj>
    <derivirana_varijabla naziv="DomainObject.Predmet.ProtustrankaIDrugi_1">SIMI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SIMI d.o.o., OIB 17238887187, Bulatova 6, 10000 Zagreb</izvorni_sadrzaj>
    <derivirana_varijabla naziv="DomainObject.Predmet.ProtustrankaIDrugiAdressOIB_1">SIMI d.o.o., OIB 17238887187, Bulatova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SIMI d.o.o.</item>
      <item>Obrad Vučurović</item>
    </izvorni_sadrzaj>
    <derivirana_varijabla naziv="DomainObject.Predmet.SudioniciListNaziv_1">
      <item>FINA Regionalni centar Zagreb</item>
      <item>SIMI d.o.o.</item>
      <item>Obrad Vučurović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SIMI d.o.o., OIB 17238887187, Bulatova 6,10000 Zagreb</item>
      <item>Obrad Vučurović, OIB 63516249167, Bulatova 6,10000 Zagreb</item>
    </izvorni_sadrzaj>
    <derivirana_varijabla naziv="DomainObject.Predmet.SudioniciListAdressOIB_1">
      <item>FINA Regionalni centar Zagreb, OIB 85821130368, Trg svibanjskih žrtava 1995. 1,10000 Zagreb</item>
      <item>SIMI d.o.o., OIB 17238887187, Bulatova 6,10000 Zagreb</item>
      <item>Obrad Vučurović, OIB 63516249167, Bulatova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17238887187</item>
      <item>, OIB 63516249167</item>
    </izvorni_sadrzaj>
    <derivirana_varijabla naziv="DomainObject.Predmet.SudioniciListNazivOIB_1">
      <item>, OIB 85821130368</item>
      <item>, OIB 17238887187</item>
      <item>, OIB 63516249167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1845</properties:Characters>
  <properties:Lines>68</properties:Lines>
  <properties:Paragraphs>25</properties:Paragraphs>
  <properties:TotalTime>0</properties:TotalTime>
  <properties:ScaleCrop>false</properties:ScaleCrop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2016-04-19T06:45:00Z</dcterms:created>
  <dc:creator>Marija Lukić</dc:creator>
  <dc:description/>
  <cp:keywords/>
  <cp:lastModifiedBy>Marija Lukić</cp:lastModifiedBy>
  <dcterms:modified xmlns:xsi="http://www.w3.org/2001/XMLSchema-instance" xsi:type="dcterms:W3CDTF">2016-04-19T06:46:00Z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