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8c95" w14:paraId="8858c95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007930">
        <w:t>502</w:t>
      </w:r>
      <w:r>
        <w:t>/2018-</w:t>
      </w:r>
      <w:r w:rsidR="00007930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B00C5A">
        <w:t>ANIĆ-NEKRETNINE d.o.o., OIB: 63236078179, Split, Klaićeva Poljana 3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B00C5A">
        <w:t>Antonio Anić iz Podstrane, Grljevačka cesta 58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603F9"/>
    <w:rsid w:val="003A3E2E"/>
    <w:rsid w:val="003A4819"/>
    <w:rsid w:val="003A7A5B"/>
    <w:rsid w:val="003C457D"/>
    <w:rsid w:val="003C7F78"/>
    <w:rsid w:val="00407DC1"/>
    <w:rsid w:val="00435F9B"/>
    <w:rsid w:val="00440A7C"/>
    <w:rsid w:val="00442272"/>
    <w:rsid w:val="004515C8"/>
    <w:rsid w:val="00454D6B"/>
    <w:rsid w:val="00467C1D"/>
    <w:rsid w:val="00475029"/>
    <w:rsid w:val="00496DC7"/>
    <w:rsid w:val="004B4279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64CE7"/>
    <w:rsid w:val="007766AB"/>
    <w:rsid w:val="007B3A11"/>
    <w:rsid w:val="007E18B0"/>
    <w:rsid w:val="008616A3"/>
    <w:rsid w:val="0089171A"/>
    <w:rsid w:val="008935C9"/>
    <w:rsid w:val="008A10ED"/>
    <w:rsid w:val="008A2E97"/>
    <w:rsid w:val="008B35AF"/>
    <w:rsid w:val="008D5DF1"/>
    <w:rsid w:val="00902999"/>
    <w:rsid w:val="0092602F"/>
    <w:rsid w:val="009334F0"/>
    <w:rsid w:val="0098309B"/>
    <w:rsid w:val="009B3F24"/>
    <w:rsid w:val="009E390B"/>
    <w:rsid w:val="00A05026"/>
    <w:rsid w:val="00A065E7"/>
    <w:rsid w:val="00A511F5"/>
    <w:rsid w:val="00A859F9"/>
    <w:rsid w:val="00A86D22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603FD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40D7"/>
    <w:rsid w:val="00D4730E"/>
    <w:rsid w:val="00D47954"/>
    <w:rsid w:val="00D948F5"/>
    <w:rsid w:val="00DA2C78"/>
    <w:rsid w:val="00DB228F"/>
    <w:rsid w:val="00DE53A8"/>
    <w:rsid w:val="00E02077"/>
    <w:rsid w:val="00E02282"/>
    <w:rsid w:val="00E03AD9"/>
    <w:rsid w:val="00E2785D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5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5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5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5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5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5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5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5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St-502/2018</izvorni_sadrzaj>
    <derivirana_varijabla naziv="DomainObject.Predmet.OznakaBroj_1">St-502/2018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ANIĆ-NEKRETNINE d.o.o. za trgovinu, turizam, ugostiteljstvo i usluge</izvorni_sadrzaj>
    <derivirana_varijabla naziv="DomainObject.Predmet.ProtustrankaFormated_1">  ANIĆ-NEKRETNINE d.o.o. za trgovinu, turizam, ugostiteljstvo i usluge</derivirana_varijabla>
  </DomainObject.Predmet.ProtustrankaFormated>
  <DomainObject.Predmet.ProtustrankaFormatedOIB>
    <izvorni_sadrzaj>  ANIĆ-NEKRETNINE d.o.o. za trgovinu, turizam, ugostiteljstvo i usluge, OIB 63236078179</izvorni_sadrzaj>
    <derivirana_varijabla naziv="DomainObject.Predmet.ProtustrankaFormatedOIB_1">  ANIĆ-NEKRETNINE d.o.o. za trgovinu, turizam, ugostiteljstvo i usluge, OIB 63236078179</derivirana_varijabla>
  </DomainObject.Predmet.ProtustrankaFormatedOIB>
  <DomainObject.Predmet.ProtustrankaFormatedWithAdress>
    <izvorni_sadrzaj> ANIĆ-NEKRETNINE d.o.o. za trgovinu, turizam, ugostiteljstvo i usluge, Klaićeva Poljana 3, 21000 Split</izvorni_sadrzaj>
    <derivirana_varijabla naziv="DomainObject.Predmet.ProtustrankaFormatedWithAdress_1"> ANIĆ-NEKRETNINE d.o.o. za trgovinu, turizam, ugostiteljstvo i usluge, Klaićeva Poljana 3, 21000 Split</derivirana_varijabla>
  </DomainObject.Predmet.ProtustrankaFormatedWithAdress>
  <DomainObject.Predmet.ProtustrankaFormatedWithAdressOIB>
    <izvorni_sadrzaj> ANIĆ-NEKRETNINE d.o.o. za trgovinu, turizam, ugostiteljstvo i usluge, OIB 63236078179, Klaićeva Poljana 3, 21000 Split</izvorni_sadrzaj>
    <derivirana_varijabla naziv="DomainObject.Predmet.ProtustrankaFormatedWithAdressOIB_1"> ANIĆ-NEKRETNINE d.o.o. za trgovinu, turizam, ugostiteljstvo i usluge, OIB 63236078179, Klaićeva Poljana 3, 21000 Split</derivirana_varijabla>
  </DomainObject.Predmet.ProtustrankaFormatedWithAdressOIB>
  <DomainObject.Predmet.ProtustrankaWithAdress>
    <izvorni_sadrzaj>ANIĆ-NEKRETNINE d.o.o. za trgovinu, turizam, ugostiteljstvo i usluge Klaićeva Poljana 3, 21000 Split</izvorni_sadrzaj>
    <derivirana_varijabla naziv="DomainObject.Predmet.ProtustrankaWithAdress_1">ANIĆ-NEKRETNINE d.o.o. za trgovinu, turizam, ugostiteljstvo i usluge Klaićeva Poljana 3, 21000 Split</derivirana_varijabla>
  </DomainObject.Predmet.ProtustrankaWithAdress>
  <DomainObject.Predmet.ProtustrankaWithAdressOIB>
    <izvorni_sadrzaj>ANIĆ-NEKRETNINE d.o.o. za trgovinu, turizam, ugostiteljstvo i usluge, OIB 63236078179, Klaićeva Poljana 3, 21000 Split</izvorni_sadrzaj>
    <derivirana_varijabla naziv="DomainObject.Predmet.ProtustrankaWithAdressOIB_1">ANIĆ-NEKRETNINE d.o.o. za trgovinu, turizam, ugostiteljstvo i usluge, OIB 63236078179, Klaićeva Poljana 3, 21000 Split</derivirana_varijabla>
  </DomainObject.Predmet.ProtustrankaWithAdressOIB>
  <DomainObject.Predmet.ProtustrankaNazivFormated>
    <izvorni_sadrzaj>ANIĆ-NEKRETNINE d.o.o. za trgovinu, turizam, ugostiteljstvo i usluge</izvorni_sadrzaj>
    <derivirana_varijabla naziv="DomainObject.Predmet.ProtustrankaNazivFormated_1">ANIĆ-NEKRETNINE d.o.o. za trgovinu, turizam, ugostiteljstvo i usluge</derivirana_varijabla>
  </DomainObject.Predmet.ProtustrankaNazivFormated>
  <DomainObject.Predmet.ProtustrankaNazivFormatedOIB>
    <izvorni_sadrzaj>ANIĆ-NEKRETNINE d.o.o. za trgovinu, turizam, ugostiteljstvo i usluge, OIB 63236078179</izvorni_sadrzaj>
    <derivirana_varijabla naziv="DomainObject.Predmet.ProtustrankaNazivFormatedOIB_1">ANIĆ-NEKRETNINE d.o.o. za trgovinu, turizam, ugostiteljstvo i usluge, OIB 63236078179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ANIĆ-NEKRETNINE d.o.o. za trgovinu, turizam, ugostiteljstvo i usluge</item>
    </izvorni_sadrzaj>
    <derivirana_varijabla naziv="DomainObject.Predmet.ProtuStrankaListFormated_1">
      <item>ANIĆ-NEKRETNINE d.o.o. za trgovinu, turizam, ugostiteljstvo i usluge</item>
    </derivirana_varijabla>
  </DomainObject.Predmet.ProtuStrankaListFormated>
  <DomainObject.Predmet.ProtuStrankaListFormatedOIB>
    <izvorni_sadrzaj>
      <item>ANIĆ-NEKRETNINE d.o.o. za trgovinu, turizam, ugostiteljstvo i usluge, OIB 63236078179</item>
    </izvorni_sadrzaj>
    <derivirana_varijabla naziv="DomainObject.Predmet.ProtuStrankaListFormatedOIB_1">
      <item>ANIĆ-NEKRETNINE d.o.o. za trgovinu, turizam, ugostiteljstvo i usluge, OIB 63236078179</item>
    </derivirana_varijabla>
  </DomainObject.Predmet.ProtuStrankaListFormatedOIB>
  <DomainObject.Predmet.ProtuStrankaListFormatedWithAdress>
    <izvorni_sadrzaj>
      <item>ANIĆ-NEKRETNINE d.o.o. za trgovinu, turizam, ugostiteljstvo i usluge, Klaićeva Poljana 3, 21000 Split</item>
    </izvorni_sadrzaj>
    <derivirana_varijabla naziv="DomainObject.Predmet.ProtuStrankaListFormatedWithAdress_1">
      <item>ANIĆ-NEKRETNINE d.o.o. za trgovinu, turizam, ugostiteljstvo i usluge, Klaićeva Poljana 3, 21000 Split</item>
    </derivirana_varijabla>
  </DomainObject.Predmet.ProtuStrankaListFormatedWithAdress>
  <DomainObject.Predmet.ProtuStrankaListFormatedWithAdressOIB>
    <izvorni_sadrzaj>
      <item>ANIĆ-NEKRETNINE d.o.o. za trgovinu, turizam, ugostiteljstvo i usluge, OIB 63236078179, Klaićeva Poljana 3, 21000 Split</item>
    </izvorni_sadrzaj>
    <derivirana_varijabla naziv="DomainObject.Predmet.ProtuStrankaListFormatedWithAdressOIB_1">
      <item>ANIĆ-NEKRETNINE d.o.o. za trgovinu, turizam, ugostiteljstvo i usluge, OIB 63236078179, Klaićeva Poljana 3, 21000 Split</item>
    </derivirana_varijabla>
  </DomainObject.Predmet.ProtuStrankaListFormatedWithAdressOIB>
  <DomainObject.Predmet.ProtuStrankaListNazivFormated>
    <izvorni_sadrzaj>
      <item>ANIĆ-NEKRETNINE d.o.o. za trgovinu, turizam, ugostiteljstvo i usluge</item>
    </izvorni_sadrzaj>
    <derivirana_varijabla naziv="DomainObject.Predmet.ProtuStrankaListNazivFormated_1">
      <item>ANIĆ-NEKRETNINE d.o.o. za trgovinu, turizam, ugostiteljstvo i usluge</item>
    </derivirana_varijabla>
  </DomainObject.Predmet.ProtuStrankaListNazivFormated>
  <DomainObject.Predmet.ProtuStrankaListNazivFormatedOIB>
    <izvorni_sadrzaj>
      <item>ANIĆ-NEKRETNINE d.o.o. za trgovinu, turizam, ugostiteljstvo i usluge, OIB 63236078179</item>
    </izvorni_sadrzaj>
    <derivirana_varijabla naziv="DomainObject.Predmet.ProtuStrankaListNazivFormatedOIB_1">
      <item>ANIĆ-NEKRETNINE d.o.o. za trgovinu, turizam, ugostiteljstvo i usluge, OIB 63236078179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</izvorni_sadrzaj>
    <derivirana_varijabla naziv="DomainObject.Predmet.OstaliListFormatedWithAdress_1">
      <item>Županijsko državno odvjetništvo u Splitu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</izvorni_sadrzaj>
    <derivirana_varijabla naziv="DomainObject.Predmet.OstaliListFormatedWithAdressOIB_1">
      <item>Županijsko državno odvjetništvo u Splitu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ANIĆ-NEKRETNINE d.o.o. za trgovinu, turizam, ugostiteljstvo i usluge</izvorni_sadrzaj>
    <derivirana_varijabla naziv="DomainObject.Predmet.ProtustrankaIDrugi_1">ANIĆ-NEKRETNINE d.o.o. za trgovinu, turizam, ugostiteljstvo i usluge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ANIĆ-NEKRETNINE d.o.o. za trgovinu, turizam, ugostiteljstvo i usluge, OIB 63236078179, Klaićeva Poljana 3, 21000 Split</izvorni_sadrzaj>
    <derivirana_varijabla naziv="DomainObject.Predmet.ProtustrankaIDrugiAdressOIB_1">ANIĆ-NEKRETNINE d.o.o. za trgovinu, turizam, ugostiteljstvo i usluge, OIB 63236078179, Klaićeva Poljana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ANIĆ-NEKRETNINE d.o.o. za trgovinu, turizam, ugostiteljstvo i usluge</item>
      <item>Ministarstvo financija RH</item>
      <item>Županijsko državno odvjetništvo u Splitu</item>
    </izvorni_sadrzaj>
    <derivirana_varijabla naziv="DomainObject.Predmet.SudioniciListNaziv_1">
      <item>ANIĆ-NEKRETNINE d.o.o. za trgovinu, turizam, ugostiteljstvo i usluge</item>
      <item>Ministarstvo financija RH</item>
      <item>Županijsko državno odvjetništvo u Splitu</item>
    </derivirana_varijabla>
  </DomainObject.Predmet.SudioniciListNaziv>
  <DomainObject.Predmet.SudioniciListAdressOIB>
    <izvorni_sadrzaj>
      <item>ANIĆ-NEKRETNINE d.o.o. za trgovinu, turizam, ugostiteljstvo i usluge, OIB 63236078179, Klaićeva Poljana 3,21000 Split</item>
      <item>Ministarstvo financija RH</item>
      <item>Županijsko državno odvjetništvo u Splitu</item>
    </izvorni_sadrzaj>
    <derivirana_varijabla naziv="DomainObject.Predmet.SudioniciListAdressOIB_1">
      <item>ANIĆ-NEKRETNINE d.o.o. za trgovinu, turizam, ugostiteljstvo i usluge, OIB 63236078179, Klaićeva Poljana 3,21000 Split</item>
      <item>Ministarstvo financija RH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63236078179</item>
      <item>, OIB null</item>
      <item>, OIB null</item>
    </izvorni_sadrzaj>
    <derivirana_varijabla naziv="DomainObject.Predmet.SudioniciListNazivOIB_1">
      <item>, OIB 63236078179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674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2018-10-25T06:07:00Z</dcterms:created>
  <dc:creator>Marija Elez</dc:creator>
  <cp:lastModifiedBy>Marija Elez</cp:lastModifiedBy>
  <cp:lastPrinted>2018-10-25T06:09:00Z</cp:lastPrinted>
  <dcterms:modified xmlns:xsi="http://www.w3.org/2001/XMLSchema-instance" xsi:type="dcterms:W3CDTF">2018-10-25T06:09:00Z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502.docx)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