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52d1" w14:paraId="60952d1" w:rsidRDefault="00FC0F0D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7.St.1253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D3109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FC0F0D">
        <w:t>B.A.E.R. d.o.o. Podstrana, Domovinskog rata 6, OIB: 34301543416</w:t>
      </w:r>
      <w:r w:rsidR="009861E2">
        <w:t>,</w:t>
      </w:r>
      <w:r w:rsidR="007D3109">
        <w:t xml:space="preserve"> </w:t>
      </w:r>
      <w:r w:rsidRPr="00F14A92">
        <w:t xml:space="preserve">dana </w:t>
      </w:r>
      <w:r w:rsidR="008F2DBE">
        <w:t>25</w:t>
      </w:r>
      <w:r w:rsidR="00693F0C">
        <w:t>.</w:t>
      </w:r>
      <w:r w:rsidR="00283DC1">
        <w:t xml:space="preserve"> </w:t>
      </w:r>
      <w:r w:rsidR="008F2DBE">
        <w:t>srpnja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FC0F0D">
        <w:t>B.A.E.R. d.o.o. Podstrana, Domovinskog rata 6, OIB: 34301543416</w:t>
      </w:r>
      <w:r w:rsidR="007D3109">
        <w:t xml:space="preserve">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8F2DBE">
        <w:t>25</w:t>
      </w:r>
      <w:r w:rsidR="00283DC1">
        <w:t xml:space="preserve">. </w:t>
      </w:r>
      <w:r w:rsidR="008F2DBE">
        <w:t>srpnja</w:t>
      </w:r>
      <w:r w:rsidR="00283DC1">
        <w:t xml:space="preserve"> </w:t>
      </w:r>
      <w:r w:rsidR="007E310B">
        <w:t>2017.g. u 1</w:t>
      </w:r>
      <w:r w:rsidR="007D3109">
        <w:t>5,00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7E310B" w:rsidR="00DD09E0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9861E2">
        <w:t>Danko Šinka</w:t>
      </w:r>
      <w:r w:rsidR="008F2DBE" w:rsidRPr="0097630A">
        <w:t>,</w:t>
      </w:r>
      <w:r w:rsidR="008F2DBE">
        <w:t xml:space="preserve"> </w:t>
      </w:r>
      <w:r w:rsidR="009861E2">
        <w:t>Trg Slobode 8</w:t>
      </w:r>
      <w:r w:rsidR="008F2DBE">
        <w:t xml:space="preserve">., </w:t>
      </w:r>
      <w:r w:rsidR="009861E2">
        <w:t>Osijek</w:t>
      </w:r>
      <w:r w:rsidR="008F2DBE">
        <w:t xml:space="preserve">, OIB: </w:t>
      </w:r>
      <w:r w:rsidR="009861E2">
        <w:t>43572319915</w:t>
      </w:r>
      <w:r w:rsidR="008F2DBE">
        <w:t>.</w:t>
      </w:r>
    </w:p>
    <w:p w:rsidRDefault="008F2DBE" w:rsidP="007E310B" w:rsidR="008F2DBE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FC0F0D">
        <w:t>B.A.E.R. d.o.o. Podstrana, Domovinskog rata 6, OIB: 34301543416</w:t>
      </w:r>
      <w:r w:rsidR="007D3109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FC0F0D">
        <w:t>1353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lastRenderedPageBreak/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8F2DBE">
        <w:t>30</w:t>
      </w:r>
      <w:r w:rsidR="00987A3F" w:rsidRPr="0097630A">
        <w:t xml:space="preserve">. </w:t>
      </w:r>
      <w:r w:rsidR="008F2DBE">
        <w:t>lipnja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8F2DBE">
        <w:t>30</w:t>
      </w:r>
      <w:r w:rsidR="00987A3F" w:rsidRPr="0097630A">
        <w:t>.</w:t>
      </w:r>
      <w:r w:rsidR="005362A0">
        <w:t xml:space="preserve"> </w:t>
      </w:r>
      <w:r w:rsidR="008F2DBE">
        <w:t>lipnja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8F2DBE">
        <w:rPr>
          <w:b/>
        </w:rPr>
        <w:t>25</w:t>
      </w:r>
      <w:r w:rsidR="00693F0C">
        <w:rPr>
          <w:b/>
        </w:rPr>
        <w:t xml:space="preserve">. </w:t>
      </w:r>
      <w:r w:rsidR="008F2DBE">
        <w:rPr>
          <w:b/>
        </w:rPr>
        <w:t>srpnja</w:t>
      </w:r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B470A8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CC8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FC0F0D">
          <w:t>1253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355AF"/>
    <w:rsid w:val="00283DC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A343A"/>
    <w:rsid w:val="007D3109"/>
    <w:rsid w:val="007E310B"/>
    <w:rsid w:val="007F094E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4CC8"/>
    <w:rsid w:val="009861E2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470A8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  <w:rsid w:val="00FC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4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C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C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C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C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4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C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C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C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C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St-1253/2016</izvorni_sadrzaj>
    <derivirana_varijabla naziv="DomainObject.Predmet.OznakaBroj_1">St-1253/2016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B.A.E.R. d.o.o. gradnja</izvorni_sadrzaj>
    <derivirana_varijabla naziv="DomainObject.Predmet.ProtustrankaFormated_1">  B.A.E.R. d.o.o. gradnja</derivirana_varijabla>
  </DomainObject.Predmet.ProtustrankaFormated>
  <DomainObject.Predmet.ProtustrankaFormatedOIB>
    <izvorni_sadrzaj>  B.A.E.R. d.o.o. gradnja, OIB 34301543416</izvorni_sadrzaj>
    <derivirana_varijabla naziv="DomainObject.Predmet.ProtustrankaFormatedOIB_1">  B.A.E.R. d.o.o. gradnja, OIB 34301543416</derivirana_varijabla>
  </DomainObject.Predmet.ProtustrankaFormatedOIB>
  <DomainObject.Predmet.ProtustrankaFormatedWithAdress>
    <izvorni_sadrzaj> B.A.E.R. d.o.o. gradnja, Domovin.Rata 6, 21311 Podstrana</izvorni_sadrzaj>
    <derivirana_varijabla naziv="DomainObject.Predmet.ProtustrankaFormatedWithAdress_1"> B.A.E.R. d.o.o. gradnja, Domovin.Rata 6, 21311 Podstrana</derivirana_varijabla>
  </DomainObject.Predmet.ProtustrankaFormatedWithAdress>
  <DomainObject.Predmet.ProtustrankaFormatedWithAdressOIB>
    <izvorni_sadrzaj> B.A.E.R. d.o.o. gradnja, OIB 34301543416, Domovin.Rata 6, 21311 Podstrana</izvorni_sadrzaj>
    <derivirana_varijabla naziv="DomainObject.Predmet.ProtustrankaFormatedWithAdressOIB_1"> B.A.E.R. d.o.o. gradnja, OIB 34301543416, Domovin.Rata 6, 21311 Podstrana</derivirana_varijabla>
  </DomainObject.Predmet.ProtustrankaFormatedWithAdressOIB>
  <DomainObject.Predmet.ProtustrankaWithAdress>
    <izvorni_sadrzaj>B.A.E.R. d.o.o. gradnja Domovin.Rata 6, 21311 Podstrana</izvorni_sadrzaj>
    <derivirana_varijabla naziv="DomainObject.Predmet.ProtustrankaWithAdress_1">B.A.E.R. d.o.o. gradnja Domovin.Rata 6, 21311 Podstrana</derivirana_varijabla>
  </DomainObject.Predmet.ProtustrankaWithAdress>
  <DomainObject.Predmet.ProtustrankaWithAdressOIB>
    <izvorni_sadrzaj>B.A.E.R. d.o.o. gradnja, OIB 34301543416, Domovin.Rata 6, 21311 Podstrana</izvorni_sadrzaj>
    <derivirana_varijabla naziv="DomainObject.Predmet.ProtustrankaWithAdressOIB_1">B.A.E.R. d.o.o. gradnja, OIB 34301543416, Domovin.Rata 6, 21311 Podstrana</derivirana_varijabla>
  </DomainObject.Predmet.ProtustrankaWithAdressOIB>
  <DomainObject.Predmet.ProtustrankaNazivFormated>
    <izvorni_sadrzaj>B.A.E.R. d.o.o. gradnja</izvorni_sadrzaj>
    <derivirana_varijabla naziv="DomainObject.Predmet.ProtustrankaNazivFormated_1">B.A.E.R. d.o.o. gradnja</derivirana_varijabla>
  </DomainObject.Predmet.ProtustrankaNazivFormated>
  <DomainObject.Predmet.ProtustrankaNazivFormatedOIB>
    <izvorni_sadrzaj>B.A.E.R. d.o.o. gradnja, OIB 34301543416</izvorni_sadrzaj>
    <derivirana_varijabla naziv="DomainObject.Predmet.ProtustrankaNazivFormatedOIB_1">B.A.E.R. d.o.o. gradnja, OIB 34301543416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87629.87</izvorni_sadrzaj>
    <derivirana_varijabla naziv="DomainObject.Predmet.TrenutnaVrijednost_1">87629.87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B.A.E.R. d.o.o. gradnja</item>
    </izvorni_sadrzaj>
    <derivirana_varijabla naziv="DomainObject.Predmet.ProtuStrankaListFormated_1">
      <item>B.A.E.R. d.o.o. gradnja</item>
    </derivirana_varijabla>
  </DomainObject.Predmet.ProtuStrankaListFormated>
  <DomainObject.Predmet.ProtuStrankaListFormatedOIB>
    <izvorni_sadrzaj>
      <item>B.A.E.R. d.o.o. gradnja, OIB 34301543416</item>
    </izvorni_sadrzaj>
    <derivirana_varijabla naziv="DomainObject.Predmet.ProtuStrankaListFormatedOIB_1">
      <item>B.A.E.R. d.o.o. gradnja, OIB 34301543416</item>
    </derivirana_varijabla>
  </DomainObject.Predmet.ProtuStrankaListFormatedOIB>
  <DomainObject.Predmet.ProtuStrankaListFormatedWithAdress>
    <izvorni_sadrzaj>
      <item>B.A.E.R. d.o.o. gradnja, Domovin.Rata 6, 21311 Podstrana</item>
    </izvorni_sadrzaj>
    <derivirana_varijabla naziv="DomainObject.Predmet.ProtuStrankaListFormatedWithAdress_1">
      <item>B.A.E.R. d.o.o. gradnja, Domovin.Rata 6, 21311 Podstrana</item>
    </derivirana_varijabla>
  </DomainObject.Predmet.ProtuStrankaListFormatedWithAdress>
  <DomainObject.Predmet.ProtuStrankaListFormatedWithAdressOIB>
    <izvorni_sadrzaj>
      <item>B.A.E.R. d.o.o. gradnja, OIB 34301543416, Domovin.Rata 6, 21311 Podstrana</item>
    </izvorni_sadrzaj>
    <derivirana_varijabla naziv="DomainObject.Predmet.ProtuStrankaListFormatedWithAdressOIB_1">
      <item>B.A.E.R. d.o.o. gradnja, OIB 34301543416, Domovin.Rata 6, 21311 Podstrana</item>
    </derivirana_varijabla>
  </DomainObject.Predmet.ProtuStrankaListFormatedWithAdressOIB>
  <DomainObject.Predmet.ProtuStrankaListNazivFormated>
    <izvorni_sadrzaj>
      <item>B.A.E.R. d.o.o. gradnja</item>
    </izvorni_sadrzaj>
    <derivirana_varijabla naziv="DomainObject.Predmet.ProtuStrankaListNazivFormated_1">
      <item>B.A.E.R. d.o.o. gradnja</item>
    </derivirana_varijabla>
  </DomainObject.Predmet.ProtuStrankaListNazivFormated>
  <DomainObject.Predmet.ProtuStrankaListNazivFormatedOIB>
    <izvorni_sadrzaj>
      <item>B.A.E.R. d.o.o. gradnja, OIB 34301543416</item>
    </izvorni_sadrzaj>
    <derivirana_varijabla naziv="DomainObject.Predmet.ProtuStrankaListNazivFormatedOIB_1">
      <item>B.A.E.R. d.o.o. gradnja, OIB 34301543416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B.A.E.R. d.o.o. gradnja</izvorni_sadrzaj>
    <derivirana_varijabla naziv="DomainObject.Predmet.ProtustrankaIDrugi_1">B.A.E.R. d.o.o. gradnja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B.A.E.R. d.o.o. gradnja, OIB 34301543416, Domovin.Rata 6, 21311 Podstrana</izvorni_sadrzaj>
    <derivirana_varijabla naziv="DomainObject.Predmet.ProtustrankaIDrugiAdressOIB_1">B.A.E.R. d.o.o. gradnja, OIB 34301543416, Domovin.Rata 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B.A.E.R. d.o.o. gradnja</item>
      <item>FINANCIJSKA AGENCIJA, RC SPLIT</item>
    </izvorni_sadrzaj>
    <derivirana_varijabla naziv="DomainObject.Predmet.SudioniciListNaziv_1">
      <item>B.A.E.R. d.o.o. gradnja</item>
      <item>FINANCIJSKA AGENCIJA, RC SPLIT</item>
    </derivirana_varijabla>
  </DomainObject.Predmet.SudioniciListNaziv>
  <DomainObject.Predmet.SudioniciListAdressOIB>
    <izvorni_sadrzaj>
      <item>B.A.E.R. d.o.o. gradnja, OIB 34301543416, Domovin.Rata 6,21311 Podstrana</item>
      <item>FINANCIJSKA AGENCIJA, RC SPLIT, OIB 85821130368, Mažuranićevo šetalište 24 b,21000 Split</item>
    </izvorni_sadrzaj>
    <derivirana_varijabla naziv="DomainObject.Predmet.SudioniciListAdressOIB_1">
      <item>B.A.E.R. d.o.o. gradnja, OIB 34301543416, Domovin.Rata 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34301543416</item>
      <item>, OIB 85821130368</item>
    </izvorni_sadrzaj>
    <derivirana_varijabla naziv="DomainObject.Predmet.SudioniciListNazivOIB_1">
      <item>, OIB 34301543416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3360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2017-07-25T09:55:00Z</dcterms:created>
  <dc:creator>stanka grcic</dc:creator>
  <cp:lastModifiedBy>Diana Butigan Granić</cp:lastModifiedBy>
  <cp:lastPrinted>2017-06-09T12:47:00Z</cp:lastPrinted>
  <dcterms:modified xmlns:xsi="http://www.w3.org/2001/XMLSchema-instance" xsi:type="dcterms:W3CDTF">2017-07-25T09:56:00Z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