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4e05" w14:paraId="0134e05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9958DE" w:rsidRPr="009958DE">
        <w:t>CIVIS d.o.o., Put Plokita 57, Split, OIB: 74066299724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9958DE" w:rsidRPr="009958DE">
        <w:t>CIVIS d.o.o., Put Plokita 57, Split, OIB: 74066299724</w:t>
      </w:r>
      <w:r>
        <w:t xml:space="preserve">, zaprimljen na ovom sudu </w:t>
      </w:r>
      <w:r w:rsidR="00473B5D">
        <w:t>03</w:t>
      </w:r>
      <w:r w:rsidR="00A900C3">
        <w:t>. studenog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473B5D">
        <w:t>03</w:t>
      </w:r>
      <w:r w:rsidR="00A900C3">
        <w:t>. studenog</w:t>
      </w:r>
      <w:r>
        <w:t xml:space="preserve"> 2015. godine podnio zahtjev za provedbu skraćenog stečajnog postupka nad dužnikom </w:t>
      </w:r>
      <w:r w:rsidR="009958DE" w:rsidRPr="009958DE">
        <w:t>CIVIS d.o.o., Put Plokita 57, Split, OIB: 74066299724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027D4B">
        <w:t>668</w:t>
      </w:r>
      <w:r>
        <w:t xml:space="preserve">-1 od </w:t>
      </w:r>
      <w:r w:rsidR="00027D4B">
        <w:t>20.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8CA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9958DE">
      <w:t>1454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9958DE">
      <w:t>1454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7D4B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E3240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3B5D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958DE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0C3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38CA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1DE3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St-1454/2015</izvorni_sadrzaj>
    <derivirana_varijabla naziv="DomainObject.Predmet.OznakaBroj_1">St-1454/2015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CIVIS d.o.o. za gradjevinarstvo, trgovinu i inženjering</izvorni_sadrzaj>
    <derivirana_varijabla naziv="DomainObject.Predmet.ProtustrankaFormated_1">  CIVIS d.o.o. za gradjevinarstvo, trgovinu i inženjering</derivirana_varijabla>
  </DomainObject.Predmet.ProtustrankaFormated>
  <DomainObject.Predmet.ProtustrankaFormatedOIB>
    <izvorni_sadrzaj>  CIVIS d.o.o. za gradjevinarstvo, trgovinu i inženjering, OIB 74066299724</izvorni_sadrzaj>
    <derivirana_varijabla naziv="DomainObject.Predmet.ProtustrankaFormatedOIB_1">  CIVIS d.o.o. za gradjevinarstvo, trgovinu i inženjering, OIB 74066299724</derivirana_varijabla>
  </DomainObject.Predmet.ProtustrankaFormatedOIB>
  <DomainObject.Predmet.ProtustrankaFormatedWithAdress>
    <izvorni_sadrzaj> CIVIS d.o.o. za gradjevinarstvo, trgovinu i inženjering, Put Plokita 57, 21000 Split</izvorni_sadrzaj>
    <derivirana_varijabla naziv="DomainObject.Predmet.ProtustrankaFormatedWithAdress_1"> CIVIS d.o.o. za gradjevinarstvo, trgovinu i inženjering, Put Plokita 57, 21000 Split</derivirana_varijabla>
  </DomainObject.Predmet.ProtustrankaFormatedWithAdress>
  <DomainObject.Predmet.ProtustrankaFormatedWithAdressOIB>
    <izvorni_sadrzaj> CIVIS d.o.o. za gradjevinarstvo, trgovinu i inženjering, OIB 74066299724, Put Plokita 57, 21000 Split</izvorni_sadrzaj>
    <derivirana_varijabla naziv="DomainObject.Predmet.ProtustrankaFormatedWithAdressOIB_1"> CIVIS d.o.o. za gradjevinarstvo, trgovinu i inženjering, OIB 74066299724, Put Plokita 57, 21000 Split</derivirana_varijabla>
  </DomainObject.Predmet.ProtustrankaFormatedWithAdressOIB>
  <DomainObject.Predmet.ProtustrankaWithAdress>
    <izvorni_sadrzaj>CIVIS d.o.o. za gradjevinarstvo, trgovinu i inženjering Put Plokita 57, 21000 Split</izvorni_sadrzaj>
    <derivirana_varijabla naziv="DomainObject.Predmet.ProtustrankaWithAdress_1">CIVIS d.o.o. za gradjevinarstvo, trgovinu i inženjering Put Plokita 57, 21000 Split</derivirana_varijabla>
  </DomainObject.Predmet.ProtustrankaWithAdress>
  <DomainObject.Predmet.ProtustrankaWithAdressOIB>
    <izvorni_sadrzaj>CIVIS d.o.o. za gradjevinarstvo, trgovinu i inženjering, OIB 74066299724, Put Plokita 57, 21000 Split</izvorni_sadrzaj>
    <derivirana_varijabla naziv="DomainObject.Predmet.ProtustrankaWithAdressOIB_1">CIVIS d.o.o. za gradjevinarstvo, trgovinu i inženjering, OIB 74066299724, Put Plokita 57, 21000 Split</derivirana_varijabla>
  </DomainObject.Predmet.ProtustrankaWithAdressOIB>
  <DomainObject.Predmet.ProtustrankaNazivFormated>
    <izvorni_sadrzaj>CIVIS d.o.o. za gradjevinarstvo, trgovinu i inženjering</izvorni_sadrzaj>
    <derivirana_varijabla naziv="DomainObject.Predmet.ProtustrankaNazivFormated_1">CIVIS d.o.o. za gradjevinarstvo, trgovinu i inženjering</derivirana_varijabla>
  </DomainObject.Predmet.ProtustrankaNazivFormated>
  <DomainObject.Predmet.ProtustrankaNazivFormatedOIB>
    <izvorni_sadrzaj>CIVIS d.o.o. za gradjevinarstvo, trgovinu i inženjering, OIB 74066299724</izvorni_sadrzaj>
    <derivirana_varijabla naziv="DomainObject.Predmet.ProtustrankaNazivFormatedOIB_1">CIVIS d.o.o. za gradjevinarstvo, trgovinu i inženjering, OIB 74066299724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548167.49</izvorni_sadrzaj>
    <derivirana_varijabla naziv="DomainObject.Predmet.TrenutnaVrijednost_1">548167.49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CIVIS d.o.o. za gradjevinarstvo, trgovinu i inženjering</item>
    </izvorni_sadrzaj>
    <derivirana_varijabla naziv="DomainObject.Predmet.ProtuStrankaListFormated_1">
      <item>CIVIS d.o.o. za gradjevinarstvo, trgovinu i inženjering</item>
    </derivirana_varijabla>
  </DomainObject.Predmet.ProtuStrankaListFormated>
  <DomainObject.Predmet.ProtuStrankaListFormatedOIB>
    <izvorni_sadrzaj>
      <item>CIVIS d.o.o. za gradjevinarstvo, trgovinu i inženjering, OIB 74066299724</item>
    </izvorni_sadrzaj>
    <derivirana_varijabla naziv="DomainObject.Predmet.ProtuStrankaListFormatedOIB_1">
      <item>CIVIS d.o.o. za gradjevinarstvo, trgovinu i inženjering, OIB 74066299724</item>
    </derivirana_varijabla>
  </DomainObject.Predmet.ProtuStrankaListFormatedOIB>
  <DomainObject.Predmet.ProtuStrankaListFormatedWithAdress>
    <izvorni_sadrzaj>
      <item>CIVIS d.o.o. za gradjevinarstvo, trgovinu i inženjering, Put Plokita 57, 21000 Split</item>
    </izvorni_sadrzaj>
    <derivirana_varijabla naziv="DomainObject.Predmet.ProtuStrankaListFormatedWithAdress_1">
      <item>CIVIS d.o.o. za gradjevinarstvo, trgovinu i inženjering, Put Plokita 57, 21000 Split</item>
    </derivirana_varijabla>
  </DomainObject.Predmet.ProtuStrankaListFormatedWithAdress>
  <DomainObject.Predmet.ProtuStrankaListFormatedWithAdressOIB>
    <izvorni_sadrzaj>
      <item>CIVIS d.o.o. za gradjevinarstvo, trgovinu i inženjering, OIB 74066299724, Put Plokita 57, 21000 Split</item>
    </izvorni_sadrzaj>
    <derivirana_varijabla naziv="DomainObject.Predmet.ProtuStrankaListFormatedWithAdressOIB_1">
      <item>CIVIS d.o.o. za gradjevinarstvo, trgovinu i inženjering, OIB 74066299724, Put Plokita 57, 21000 Split</item>
    </derivirana_varijabla>
  </DomainObject.Predmet.ProtuStrankaListFormatedWithAdressOIB>
  <DomainObject.Predmet.ProtuStrankaListNazivFormated>
    <izvorni_sadrzaj>
      <item>CIVIS d.o.o. za gradjevinarstvo, trgovinu i inženjering</item>
    </izvorni_sadrzaj>
    <derivirana_varijabla naziv="DomainObject.Predmet.ProtuStrankaListNazivFormated_1">
      <item>CIVIS d.o.o. za gradjevinarstvo, trgovinu i inženjering</item>
    </derivirana_varijabla>
  </DomainObject.Predmet.ProtuStrankaListNazivFormated>
  <DomainObject.Predmet.ProtuStrankaListNazivFormatedOIB>
    <izvorni_sadrzaj>
      <item>CIVIS d.o.o. za gradjevinarstvo, trgovinu i inženjering, OIB 74066299724</item>
    </izvorni_sadrzaj>
    <derivirana_varijabla naziv="DomainObject.Predmet.ProtuStrankaListNazivFormatedOIB_1">
      <item>CIVIS d.o.o. za gradjevinarstvo, trgovinu i inženjering, OIB 74066299724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CIVIS d.o.o. za gradjevinarstvo, trgovinu i inženjering</izvorni_sadrzaj>
    <derivirana_varijabla naziv="DomainObject.Predmet.ProtustrankaIDrugi_1">CIVIS d.o.o. za gradjevinarstvo, trgovinu i inženjering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CIVIS d.o.o. za gradjevinarstvo, trgovinu i inženjering, OIB 74066299724, Put Plokita 57, 21000 Split</izvorni_sadrzaj>
    <derivirana_varijabla naziv="DomainObject.Predmet.ProtustrankaIDrugiAdressOIB_1">CIVIS d.o.o. za gradjevinarstvo, trgovinu i inženjering, OIB 74066299724, Put Plokita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CIVIS d.o.o. za gradjevinarstvo, trgovinu i inženjering</item>
      <item>FINANCIJSKA AGENCIJA, RC SPLIT</item>
    </izvorni_sadrzaj>
    <derivirana_varijabla naziv="DomainObject.Predmet.SudioniciListNaziv_1">
      <item>CIVIS d.o.o. za gradjevinarstvo, trgovinu i inženjering</item>
      <item>FINANCIJSKA AGENCIJA, RC SPLIT</item>
    </derivirana_varijabla>
  </DomainObject.Predmet.SudioniciListNaziv>
  <DomainObject.Predmet.SudioniciListAdressOIB>
    <izvorni_sadrzaj>
      <item>CIVIS d.o.o. za gradjevinarstvo, trgovinu i inženjering, OIB 74066299724, Put Plokita 57,21000 Split</item>
      <item>FINANCIJSKA AGENCIJA, RC SPLIT, OIB 85821130368, Mažuranićevo šetalište 24b,21000 Split</item>
    </izvorni_sadrzaj>
    <derivirana_varijabla naziv="DomainObject.Predmet.SudioniciListAdressOIB_1">
      <item>CIVIS d.o.o. za gradjevinarstvo, trgovinu i inženjering, OIB 74066299724, Put Plokita 57,21000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74066299724</item>
      <item>, OIB 85821130368</item>
    </izvorni_sadrzaj>
    <derivirana_varijabla naziv="DomainObject.Predmet.SudioniciListNazivOIB_1">
      <item>, OIB 74066299724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10941-1884-42B6-AB00-911DE9FD4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1904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2016-01-22T13:52:00Z</cp:lastPrinted>
  <dcterms:modified xmlns:xsi="http://www.w3.org/2001/XMLSchema-instance" xsi:type="dcterms:W3CDTF">2016-01-25T08:33:00Z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