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9abb" w14:paraId="cd89ab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76930">
        <w:rPr>
          <w:rFonts w:cs="Times New Roman" w:hAnsi="Times New Roman" w:ascii="Times New Roman"/>
          <w:b w:val="false"/>
          <w:sz w:val="24"/>
          <w:szCs w:val="24"/>
        </w:rPr>
        <w:t>4107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276930">
        <w:t xml:space="preserve">ZLATNA DOB-UDRUGA ZA OSIGURANJE I PROVOĐENJE ŽIVOTA TREĆE DOBI NA DOSTOJANSTVEN I KVALITETAN NAČIN, Zagreb, Božidara </w:t>
      </w:r>
      <w:proofErr w:type="spellStart"/>
      <w:r w:rsidR="00276930">
        <w:t>Magovca</w:t>
      </w:r>
      <w:proofErr w:type="spellEnd"/>
      <w:r w:rsidR="00276930">
        <w:t xml:space="preserve"> 16c, OIB: 06902063429,</w:t>
      </w:r>
      <w:r w:rsidR="003C5353" w:rsidRPr="002365A1">
        <w:t xml:space="preserve"> </w:t>
      </w:r>
      <w:r w:rsidR="00AF0708">
        <w:t>2. lipnja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AF0708">
        <w:t xml:space="preserve">utvrđenja uvjeta za </w:t>
      </w:r>
      <w:r>
        <w:t>otvaranje stečajnog postupka nad dužnikom</w:t>
      </w:r>
      <w:r w:rsidRPr="007C4F1C">
        <w:t xml:space="preserve"> </w:t>
      </w:r>
      <w:r w:rsidR="00276930">
        <w:t xml:space="preserve">ZLATNA DOB-UDRUGA ZA OSIGURANJE I PROVOĐENJE ŽIVOTA TREĆE DOBI NA DOSTOJANSTVEN I KVALITETAN NAČIN, Zagreb, Božidara </w:t>
      </w:r>
      <w:proofErr w:type="spellStart"/>
      <w:r w:rsidR="00276930">
        <w:t>Magovca</w:t>
      </w:r>
      <w:proofErr w:type="spellEnd"/>
      <w:r w:rsidR="00276930">
        <w:t xml:space="preserve"> 16c, OIB: 06902063429</w:t>
      </w:r>
      <w:r>
        <w:t xml:space="preserve">,  za </w:t>
      </w:r>
      <w:r w:rsidR="006F46CE">
        <w:t xml:space="preserve">dan </w:t>
      </w:r>
      <w:r w:rsidR="00AF0708">
        <w:t>25. kolovoza</w:t>
      </w:r>
      <w:r w:rsidR="006F46CE">
        <w:t xml:space="preserve"> 2016.</w:t>
      </w:r>
      <w:r>
        <w:t xml:space="preserve"> u </w:t>
      </w:r>
      <w:r w:rsidR="00AF0708">
        <w:t>9,</w:t>
      </w:r>
      <w:r w:rsidR="00276930">
        <w:t>3</w:t>
      </w:r>
      <w:r w:rsidR="00AF0708">
        <w:t>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Ljudevita </w:t>
      </w:r>
      <w:proofErr w:type="spellStart"/>
      <w:r>
        <w:t>Šestića</w:t>
      </w:r>
      <w:proofErr w:type="spellEnd"/>
      <w:r>
        <w:t xml:space="preserve"> 4, soba broj 5, na koje se dostavom ovog zaključka pozivaju: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predlagatelj-FINA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F0708">
        <w:t>2. lipnja</w:t>
      </w:r>
      <w:r w:rsidR="00DE5FCD" w:rsidRPr="00DE5FCD">
        <w:t xml:space="preserve"> 2016</w:t>
      </w:r>
      <w:r w:rsidRPr="00DE5FCD">
        <w:t xml:space="preserve">.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76930">
        <w:t>,v.r.</w:t>
      </w:r>
      <w:r w:rsidRPr="002365A1">
        <w:t xml:space="preserve"> 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AF0708" w:rsidR="00B96079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Za točnost </w:t>
      </w:r>
      <w:proofErr w:type="spellStart"/>
      <w:r w:rsidR="00276930">
        <w:t>otpravka</w:t>
      </w:r>
      <w:proofErr w:type="spellEnd"/>
      <w:r w:rsidR="00276930">
        <w:t>-</w:t>
      </w:r>
    </w:p>
    <w:p w:rsidRDefault="00276930" w:rsidP="00B96079" w:rsidR="00B96079">
      <w:pPr>
        <w:tabs>
          <w:tab w:pos="6735" w:val="left"/>
        </w:tabs>
      </w:pPr>
      <w:r>
        <w:t xml:space="preserve">                                                                                                                ovlašteni službenik:</w:t>
      </w:r>
    </w:p>
    <w:p w:rsidRDefault="00276930" w:rsidP="00B96079" w:rsidR="00D971AC" w:rsidRPr="002365A1">
      <w:pPr>
        <w:tabs>
          <w:tab w:pos="6735" w:val="left"/>
        </w:tabs>
      </w:pPr>
      <w:r>
        <w:t xml:space="preserve">                                                         </w:t>
      </w:r>
      <w:r>
        <w:tab/>
        <w:t xml:space="preserve">   Draženka Prpić</w:t>
      </w: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D7F" w:rsidR="00120D7F">
      <w:r>
        <w:separator/>
      </w:r>
    </w:p>
  </w:endnote>
  <w:endnote w:id="0" w:type="continuationSeparator">
    <w:p w:rsidRDefault="00120D7F" w:rsidR="00120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D7F" w:rsidR="00120D7F">
      <w:r>
        <w:separator/>
      </w:r>
    </w:p>
  </w:footnote>
  <w:footnote w:id="0" w:type="continuationSeparator">
    <w:p w:rsidRDefault="00120D7F" w:rsidR="00120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E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44C91">
      <w:rPr>
        <w:rFonts w:hAnsi="Verdana" w:ascii="Verdana"/>
        <w:b w:val="false"/>
        <w:sz w:val="24"/>
        <w:szCs w:val="24"/>
      </w:rPr>
      <w:t>3093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54879"/>
    <w:rsid w:val="0089554D"/>
    <w:rsid w:val="008B2C5A"/>
    <w:rsid w:val="008E15B2"/>
    <w:rsid w:val="008E42C6"/>
    <w:rsid w:val="008F2BD4"/>
    <w:rsid w:val="00986E51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E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E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06902063429</item>
      <item>, OIB 85821130368</item>
      <item>, OIB null</item>
    </izvorni_sadrzaj>
    <derivirana_varijabla naziv="DomainObject.Predmet.SudioniciListNazivOIB_1">
      <item>, OIB 06902063429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233</properties:Words>
  <properties:Characters>1183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2016-06-02T10:40:00Z</dcterms:created>
  <dc:creator>Korisnik</dc:creator>
  <cp:lastModifiedBy>Draženka Prpić</cp:lastModifiedBy>
  <cp:lastPrinted>2016-06-02T10:40:00Z</cp:lastPrinted>
  <dcterms:modified xmlns:xsi="http://www.w3.org/2001/XMLSchema-instance" xsi:type="dcterms:W3CDTF">2016-06-02T10:41:00Z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