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aa961" w14:paraId="7aaa961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76649D" w:rsidP="00BD1BA0" w:rsidR="0076649D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>ČESTIMIR</w:t>
      </w:r>
      <w:r w:rsidRPr="00CF77F4">
        <w:rPr>
          <w:shd w:fill="F8F8F8" w:color="auto" w:val="clear"/>
        </w:rPr>
        <w:t xml:space="preserve"> DUMBORVSKY</w:t>
      </w:r>
    </w:p>
    <w:p w:rsidRDefault="0076649D" w:rsidP="00BD1BA0" w:rsidR="00BD1BA0">
      <w:pPr>
        <w:ind w:firstLine="360"/>
        <w:jc w:val="right"/>
        <w:rPr>
          <w:shd w:fill="F8F8F8" w:color="auto" w:val="clear"/>
        </w:rPr>
      </w:pPr>
      <w:r w:rsidRPr="00CF77F4">
        <w:t xml:space="preserve"> </w:t>
      </w:r>
      <w:r>
        <w:t>Olomovc-</w:t>
      </w:r>
      <w:r w:rsidRPr="00CF77F4">
        <w:rPr>
          <w:shd w:fill="F8F8F8" w:color="auto" w:val="clear"/>
        </w:rPr>
        <w:t>Hodolany Ostrava, Kosmonauto 1024/18</w:t>
      </w:r>
    </w:p>
    <w:p w:rsidRDefault="0076649D" w:rsidP="00BD1BA0" w:rsidR="0076649D">
      <w:pPr>
        <w:ind w:firstLine="360"/>
        <w:jc w:val="right"/>
      </w:pPr>
      <w:r>
        <w:rPr>
          <w:shd w:fill="F8F8F8" w:color="auto" w:val="clear"/>
        </w:rPr>
        <w:t>ČEŠKA</w:t>
      </w:r>
    </w:p>
    <w:p w:rsidRDefault="00BD1BA0" w:rsidP="00BD1BA0" w:rsidR="00BD1BA0">
      <w:pPr>
        <w:ind w:firstLine="360"/>
        <w:jc w:val="right"/>
      </w:pPr>
    </w:p>
    <w:p w:rsidRDefault="00C2092D" w:rsidP="00A75CA0" w:rsidR="00C2092D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5C6BAC">
        <w:t>435/</w:t>
      </w:r>
      <w:r w:rsidR="0053063B">
        <w:t>1</w:t>
      </w:r>
      <w:r w:rsidR="00BE7BE4">
        <w:t>6</w:t>
      </w:r>
      <w:r w:rsidR="00753F74" w:rsidRPr="00B0613D">
        <w:t>-</w:t>
      </w:r>
      <w:r w:rsidR="005C6BAC">
        <w:t>4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BD1BA0">
        <w:t>29</w:t>
      </w:r>
      <w:r w:rsidR="001A1D82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76649D">
        <w:t>DUMBROVSKY d.o.o., Lozovac, Konjevrate, Krnići Donji 71 A,</w:t>
      </w:r>
      <w:r w:rsidR="0076649D" w:rsidRPr="007A679F">
        <w:t xml:space="preserve"> OIB: </w:t>
      </w:r>
      <w:r w:rsidR="0076649D">
        <w:t>27524537454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BD1BA0">
        <w:t>15.</w:t>
      </w:r>
      <w:r w:rsidR="00946322">
        <w:t xml:space="preserve"> travnja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5C6BAC">
        <w:t>11,05</w:t>
      </w:r>
      <w:r w:rsidR="004B24FA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 xml:space="preserve">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BD1BA0">
        <w:t>15.</w:t>
      </w:r>
      <w:r w:rsidR="00946322">
        <w:t xml:space="preserve"> travnja</w:t>
      </w:r>
      <w:r w:rsidR="00036579">
        <w:t xml:space="preserve"> 2016. </w:t>
      </w:r>
      <w:r w:rsidR="001B7DF8" w:rsidRPr="00B0613D">
        <w:t xml:space="preserve">u </w:t>
      </w:r>
      <w:r w:rsidR="005C6BAC">
        <w:t>11,07</w:t>
      </w:r>
      <w:r w:rsidR="001B7DF8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>,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BD1BA0">
        <w:t>29</w:t>
      </w:r>
      <w:r w:rsidR="001A1D82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0849456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5C6BAC">
      <w:t>435</w:t>
    </w:r>
    <w:r w:rsidR="0053063B">
      <w:t>/1</w:t>
    </w:r>
    <w:r w:rsidR="00BE7BE4">
      <w:t>6</w:t>
    </w:r>
    <w:r w:rsidR="0053063B">
      <w:t>-</w:t>
    </w:r>
    <w:r w:rsidR="005C6BAC"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7475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C6D7E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67DC"/>
    <w:rsid w:val="001B7DF8"/>
    <w:rsid w:val="001C637E"/>
    <w:rsid w:val="001D4440"/>
    <w:rsid w:val="002160D8"/>
    <w:rsid w:val="0022389F"/>
    <w:rsid w:val="00224AA9"/>
    <w:rsid w:val="00227022"/>
    <w:rsid w:val="00240260"/>
    <w:rsid w:val="002459B5"/>
    <w:rsid w:val="002658DA"/>
    <w:rsid w:val="00266C70"/>
    <w:rsid w:val="0027090A"/>
    <w:rsid w:val="00285932"/>
    <w:rsid w:val="00285D7C"/>
    <w:rsid w:val="0029732E"/>
    <w:rsid w:val="002A1F1F"/>
    <w:rsid w:val="002A55A7"/>
    <w:rsid w:val="002C28DA"/>
    <w:rsid w:val="002D2C7A"/>
    <w:rsid w:val="002D33C7"/>
    <w:rsid w:val="002E3CC9"/>
    <w:rsid w:val="002F6825"/>
    <w:rsid w:val="00302825"/>
    <w:rsid w:val="00305CCF"/>
    <w:rsid w:val="0030790C"/>
    <w:rsid w:val="00314F1E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4AE3"/>
    <w:rsid w:val="003B6C57"/>
    <w:rsid w:val="003C14A3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84F7E"/>
    <w:rsid w:val="00485B83"/>
    <w:rsid w:val="00492434"/>
    <w:rsid w:val="00493A8E"/>
    <w:rsid w:val="00497198"/>
    <w:rsid w:val="004A0B35"/>
    <w:rsid w:val="004A3F01"/>
    <w:rsid w:val="004A7CD9"/>
    <w:rsid w:val="004B24FA"/>
    <w:rsid w:val="004B5B73"/>
    <w:rsid w:val="004B6535"/>
    <w:rsid w:val="004B7050"/>
    <w:rsid w:val="004D670F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C6BAC"/>
    <w:rsid w:val="005D1170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6CD8"/>
    <w:rsid w:val="00692216"/>
    <w:rsid w:val="00694DFF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3878"/>
    <w:rsid w:val="0074503C"/>
    <w:rsid w:val="0075028B"/>
    <w:rsid w:val="00752B10"/>
    <w:rsid w:val="00753F74"/>
    <w:rsid w:val="007625D3"/>
    <w:rsid w:val="0076649D"/>
    <w:rsid w:val="00780F3D"/>
    <w:rsid w:val="00781CDA"/>
    <w:rsid w:val="007A3728"/>
    <w:rsid w:val="007A4F56"/>
    <w:rsid w:val="007A763B"/>
    <w:rsid w:val="007D405D"/>
    <w:rsid w:val="007E2FCE"/>
    <w:rsid w:val="007E425C"/>
    <w:rsid w:val="0080429C"/>
    <w:rsid w:val="00815A1A"/>
    <w:rsid w:val="00842109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40FAF"/>
    <w:rsid w:val="00946322"/>
    <w:rsid w:val="00950D8B"/>
    <w:rsid w:val="00981238"/>
    <w:rsid w:val="00986CDC"/>
    <w:rsid w:val="009B07C8"/>
    <w:rsid w:val="009B4E9E"/>
    <w:rsid w:val="009E384B"/>
    <w:rsid w:val="009E48AC"/>
    <w:rsid w:val="00A06C98"/>
    <w:rsid w:val="00A12246"/>
    <w:rsid w:val="00A137B4"/>
    <w:rsid w:val="00A478BB"/>
    <w:rsid w:val="00A52F25"/>
    <w:rsid w:val="00A60137"/>
    <w:rsid w:val="00A62539"/>
    <w:rsid w:val="00A66D04"/>
    <w:rsid w:val="00A75CA0"/>
    <w:rsid w:val="00A82235"/>
    <w:rsid w:val="00AC5EE8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C5F65"/>
    <w:rsid w:val="00BD1BA0"/>
    <w:rsid w:val="00BE5C92"/>
    <w:rsid w:val="00BE7BE4"/>
    <w:rsid w:val="00BF4984"/>
    <w:rsid w:val="00C11E12"/>
    <w:rsid w:val="00C2092D"/>
    <w:rsid w:val="00C23DAF"/>
    <w:rsid w:val="00C47314"/>
    <w:rsid w:val="00C55BC5"/>
    <w:rsid w:val="00C57528"/>
    <w:rsid w:val="00C62FF5"/>
    <w:rsid w:val="00C6342D"/>
    <w:rsid w:val="00C675F5"/>
    <w:rsid w:val="00C71E24"/>
    <w:rsid w:val="00C87703"/>
    <w:rsid w:val="00CD1086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57968"/>
    <w:rsid w:val="00E6062F"/>
    <w:rsid w:val="00E639E4"/>
    <w:rsid w:val="00E83C6A"/>
    <w:rsid w:val="00E873AF"/>
    <w:rsid w:val="00EA6402"/>
    <w:rsid w:val="00EB44F7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5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438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38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3878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3878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3878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438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38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3878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3878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3878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</izvorni_sadrzaj>
    <derivirana_varijabla naziv="DomainObject.Predmet.Broj_1">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St-435/2016</izvorni_sadrzaj>
    <derivirana_varijabla naziv="DomainObject.Predmet.OznakaBroj_1">St-435/2016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DUMBROVSKY društvo s ograničenom odgovornošću za građevinarstvo i usluge</izvorni_sadrzaj>
    <derivirana_varijabla naziv="DomainObject.Predmet.ProtustrankaFormated_1">  DUMBROVSKY društvo s ograničenom odgovornošću za građevinarstvo i usluge</derivirana_varijabla>
  </DomainObject.Predmet.ProtustrankaFormated>
  <DomainObject.Predmet.ProtustrankaFormatedOIB>
    <izvorni_sadrzaj>  DUMBROVSKY društvo s ograničenom odgovornošću za građevinarstvo i usluge, OIB 27524537454</izvorni_sadrzaj>
    <derivirana_varijabla naziv="DomainObject.Predmet.ProtustrankaFormatedOIB_1">  DUMBROVSKY društvo s ograničenom odgovornošću za građevinarstvo i usluge, OIB 27524537454</derivirana_varijabla>
  </DomainObject.Predmet.ProtustrankaFormatedOIB>
  <DomainObject.Predmet.ProtustrankaFormatedWithAdress>
    <izvorni_sadrzaj> DUMBROVSKY društvo s ograničenom odgovornošću za građevinarstvo i usluge, Krnići Donji 71 A, 22221 Lozovac , 22221 Konjevrate</izvorni_sadrzaj>
    <derivirana_varijabla naziv="DomainObject.Predmet.ProtustrankaFormatedWithAdress_1"> DUMBROVSKY društvo s ograničenom odgovornošću za građevinarstvo i usluge, Krnići Donji 71 A, 22221 Lozovac , 22221 Konjevrate</derivirana_varijabla>
  </DomainObject.Predmet.ProtustrankaFormatedWithAdress>
  <DomainObject.Predmet.ProtustrankaFormatedWithAdressOIB>
    <izvorni_sadrzaj> DUMBROVSKY društvo s ograničenom odgovornošću za građevinarstvo i usluge, OIB 27524537454, Krnići Donji 71 A, 22221 Lozovac , 22221 Konjevrate</izvorni_sadrzaj>
    <derivirana_varijabla naziv="DomainObject.Predmet.ProtustrankaFormatedWithAdressOIB_1"> DUMBROVSKY društvo s ograničenom odgovornošću za građevinarstvo i usluge, OIB 27524537454, Krnići Donji 71 A, 22221 Lozovac , 22221 Konjevrate</derivirana_varijabla>
  </DomainObject.Predmet.ProtustrankaFormatedWithAdressOIB>
  <DomainObject.Predmet.ProtustrankaWithAdress>
    <izvorni_sadrzaj>DUMBROVSKY društvo s ograničenom odgovornošću za građevinarstvo i usluge Krnići Donji 71 A, 22221 Lozovac , 22221 Konjevrate</izvorni_sadrzaj>
    <derivirana_varijabla naziv="DomainObject.Predmet.ProtustrankaWithAdress_1">DUMBROVSKY društvo s ograničenom odgovornošću za građevinarstvo i usluge Krnići Donji 71 A, 22221 Lozovac , 22221 Konjevrate</derivirana_varijabla>
  </DomainObject.Predmet.ProtustrankaWithAdress>
  <DomainObject.Predmet.ProtustrankaWithAdressOIB>
    <izvorni_sadrzaj>DUMBROVSKY društvo s ograničenom odgovornošću za građevinarstvo i usluge, OIB 27524537454, Krnići Donji 71 A, 22221 Lozovac , 22221 Konjevrate</izvorni_sadrzaj>
    <derivirana_varijabla naziv="DomainObject.Predmet.ProtustrankaWithAdressOIB_1">DUMBROVSKY društvo s ograničenom odgovornošću za građevinarstvo i usluge, OIB 27524537454, Krnići Donji 71 A, 22221 Lozovac , 22221 Konjevrate</derivirana_varijabla>
  </DomainObject.Predmet.ProtustrankaWithAdressOIB>
  <DomainObject.Predmet.ProtustrankaNazivFormated>
    <izvorni_sadrzaj>DUMBROVSKY društvo s ograničenom odgovornošću za građevinarstvo i usluge</izvorni_sadrzaj>
    <derivirana_varijabla naziv="DomainObject.Predmet.ProtustrankaNazivFormated_1">DUMBROVSKY društvo s ograničenom odgovornošću za građevinarstvo i usluge</derivirana_varijabla>
  </DomainObject.Predmet.ProtustrankaNazivFormated>
  <DomainObject.Predmet.ProtustrankaNazivFormatedOIB>
    <izvorni_sadrzaj>DUMBROVSKY društvo s ograničenom odgovornošću za građevinarstvo i usluge, OIB 27524537454</izvorni_sadrzaj>
    <derivirana_varijabla naziv="DomainObject.Predmet.ProtustrankaNazivFormatedOIB_1">DUMBROVSKY društvo s ograničenom odgovornošću za građevinarstvo i usluge, OIB 27524537454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DUMBROVSKY društvo s ograničenom odgovornošću za građevinarstvo i usluge</item>
    </izvorni_sadrzaj>
    <derivirana_varijabla naziv="DomainObject.Predmet.ProtuStrankaListFormated_1">
      <item>DUMBROVSKY društvo s ograničenom odgovornošću za građevinarstvo i usluge</item>
    </derivirana_varijabla>
  </DomainObject.Predmet.ProtuStrankaListFormated>
  <DomainObject.Predmet.ProtuStrankaListFormatedOIB>
    <izvorni_sadrzaj>
      <item>DUMBROVSKY društvo s ograničenom odgovornošću za građevinarstvo i usluge, OIB 27524537454</item>
    </izvorni_sadrzaj>
    <derivirana_varijabla naziv="DomainObject.Predmet.ProtuStrankaListFormatedOIB_1">
      <item>DUMBROVSKY društvo s ograničenom odgovornošću za građevinarstvo i usluge, OIB 27524537454</item>
    </derivirana_varijabla>
  </DomainObject.Predmet.ProtuStrankaListFormatedOIB>
  <DomainObject.Predmet.ProtuStrankaListFormatedWithAdress>
    <izvorni_sadrzaj>
      <item>DUMBROVSKY društvo s ograničenom odgovornošću za građevinarstvo i usluge, Krnići Donji 71 A, 22221 Lozovac , 22221 Konjevrate</item>
    </izvorni_sadrzaj>
    <derivirana_varijabla naziv="DomainObject.Predmet.ProtuStrankaListFormatedWithAdress_1">
      <item>DUMBROVSKY društvo s ograničenom odgovornošću za građevinarstvo i usluge, Krnići Donji 71 A, 22221 Lozovac , 22221 Konjevrate</item>
    </derivirana_varijabla>
  </DomainObject.Predmet.ProtuStrankaListFormatedWithAdress>
  <DomainObject.Predmet.ProtuStrankaListFormatedWithAdressOIB>
    <izvorni_sadrzaj>
      <item>DUMBROVSKY društvo s ograničenom odgovornošću za građevinarstvo i usluge, OIB 27524537454, Krnići Donji 71 A, 22221 Lozovac , 22221 Konjevrate</item>
    </izvorni_sadrzaj>
    <derivirana_varijabla naziv="DomainObject.Predmet.ProtuStrankaListFormatedWithAdressOIB_1">
      <item>DUMBROVSKY društvo s ograničenom odgovornošću za građevinarstvo i usluge, OIB 27524537454, Krnići Donji 71 A, 22221 Lozovac , 22221 Konjevrate</item>
    </derivirana_varijabla>
  </DomainObject.Predmet.ProtuStrankaListFormatedWithAdressOIB>
  <DomainObject.Predmet.ProtuStrankaListNazivFormated>
    <izvorni_sadrzaj>
      <item>DUMBROVSKY društvo s ograničenom odgovornošću za građevinarstvo i usluge</item>
    </izvorni_sadrzaj>
    <derivirana_varijabla naziv="DomainObject.Predmet.ProtuStrankaListNazivFormated_1">
      <item>DUMBROVSKY društvo s ograničenom odgovornošću za građevinarstvo i usluge</item>
    </derivirana_varijabla>
  </DomainObject.Predmet.ProtuStrankaListNazivFormated>
  <DomainObject.Predmet.ProtuStrankaListNazivFormatedOIB>
    <izvorni_sadrzaj>
      <item>DUMBROVSKY društvo s ograničenom odgovornošću za građevinarstvo i usluge, OIB 27524537454</item>
    </izvorni_sadrzaj>
    <derivirana_varijabla naziv="DomainObject.Predmet.ProtuStrankaListNazivFormatedOIB_1">
      <item>DUMBROVSKY društvo s ograničenom odgovornošću za građevinarstvo i usluge, OIB 27524537454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DUMBROVSKY društvo s ograničenom odgovornošću za građevinarstvo i usluge</izvorni_sadrzaj>
    <derivirana_varijabla naziv="DomainObject.Predmet.ProtustrankaIDrugi_1">DUMBROVSKY društvo s ograničenom odgovornošću za građevinarstvo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DUMBROVSKY društvo s ograničenom odgovornošću za građevinarstvo i usluge, OIB 27524537454, Krnići Donji 71 A, 22221 Lozovac , 22221 Konjevrate</izvorni_sadrzaj>
    <derivirana_varijabla naziv="DomainObject.Predmet.ProtustrankaIDrugiAdressOIB_1">DUMBROVSKY društvo s ograničenom odgovornošću za građevinarstvo i usluge, OIB 27524537454, Krnići Donji 71 A, 22221 Lozovac , 22221 Konjevrate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DUMBROVSKY društvo s ograničenom odgovornošću za građevinarstvo i usluge</item>
    </izvorni_sadrzaj>
    <derivirana_varijabla naziv="DomainObject.Predmet.SudioniciListNaziv_1">
      <item>FINA - Podružnica Šibenik</item>
      <item>DUMBROVSKY društvo s ograničenom odgovornošću za građevinarstvo i usluge</item>
    </derivirana_varijabla>
  </DomainObject.Predmet.SudioniciListNaziv>
  <DomainObject.Predmet.SudioniciListAdressOIB>
    <izvorni_sadrzaj>
      <item>FINA - Podružnica Šibenik, OIB 85821130368, Perivoj L. Marune 1,22000 Šibenik</item>
      <item>DUMBROVSKY društvo s ograničenom odgovornošću za građevinarstvo i usluge, OIB 27524537454, Krnići Donji 71 A, 22221 Lozovac ,22221 Konjevrate</item>
    </izvorni_sadrzaj>
    <derivirana_varijabla naziv="DomainObject.Predmet.SudioniciListAdressOIB_1">
      <item>FINA - Podružnica Šibenik, OIB 85821130368, Perivoj L. Marune 1,22000 Šibenik</item>
      <item>DUMBROVSKY društvo s ograničenom odgovornošću za građevinarstvo i usluge, OIB 27524537454, Krnići Donji 71 A, 22221 Lozovac ,22221 Konjevrate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27524537454</item>
    </izvorni_sadrzaj>
    <derivirana_varijabla naziv="DomainObject.Predmet.SudioniciListNazivOIB_1">
      <item>, OIB 85821130368</item>
      <item>, OIB 27524537454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BAF75D-2A66-4525-B2FF-9614E5E53D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173</properties:Words>
  <properties:Characters>995</properties:Characters>
  <properties:Lines>36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TRGOGRADNJA d</vt:lpstr>
      <vt:lpstr>TRGOGRADNJA d</vt:lpstr>
    </vt:vector>
  </properties:TitlesOfParts>
  <properties:LinksUpToDate>false</properties:LinksUpToDate>
  <properties:CharactersWithSpaces>1247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2016-03-29T08:46:00Z</dcterms:created>
  <dc:creator>Ardena Bajlo</dc:creator>
  <cp:lastModifiedBy>Merlina Klišmanić</cp:lastModifiedBy>
  <cp:lastPrinted>2016-03-25T08:34:00Z</cp:lastPrinted>
  <dcterms:modified xmlns:xsi="http://www.w3.org/2001/XMLSchema-instance" xsi:type="dcterms:W3CDTF">2016-03-30T11:25:00Z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