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46fb4" w14:paraId="2346fb4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FA5B78" w:rsidP="00E7432A" w:rsidR="000938B8" w:rsidRPr="00D21A2C">
      <w:pPr>
        <w:jc w:val="both"/>
      </w:pPr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 w:rsidRPr="005F2E9C">
        <w:rPr>
          <w:b/>
        </w:rPr>
        <w:t xml:space="preserve"> </w:t>
      </w:r>
    </w:p>
    <w:p w:rsidRDefault="00C46D0F" w:rsidP="00C46D0F" w:rsidR="00C46D0F" w:rsidRPr="00C46D0F">
      <w:pPr>
        <w:jc w:val="both"/>
        <w:rPr>
          <w:b/>
        </w:rPr>
      </w:pPr>
      <w:r w:rsidRPr="00C46D0F">
        <w:rPr>
          <w:b/>
        </w:rPr>
        <w:t>Republika Hrvatska</w:t>
      </w:r>
    </w:p>
    <w:p w:rsidRDefault="00C46D0F" w:rsidP="00C46D0F" w:rsidR="00C46D0F" w:rsidRPr="00C46D0F">
      <w:pPr>
        <w:jc w:val="both"/>
        <w:rPr>
          <w:b/>
        </w:rPr>
      </w:pPr>
      <w:r w:rsidRPr="00C46D0F">
        <w:rPr>
          <w:b/>
        </w:rPr>
        <w:t>Trgovački sud u Osijeku</w:t>
      </w:r>
    </w:p>
    <w:p w:rsidRDefault="00C46D0F" w:rsidP="00C46D0F" w:rsidR="00C46D0F" w:rsidRPr="00C46D0F">
      <w:pPr>
        <w:jc w:val="both"/>
        <w:rPr>
          <w:b/>
        </w:rPr>
      </w:pPr>
      <w:r w:rsidRPr="00C46D0F">
        <w:rPr>
          <w:b/>
        </w:rPr>
        <w:t>Stalna služba u Slavonskom Brodu</w:t>
      </w:r>
    </w:p>
    <w:p w:rsidRDefault="00C46D0F" w:rsidP="00C46D0F" w:rsidR="00C46D0F" w:rsidRPr="00C46D0F">
      <w:pPr>
        <w:jc w:val="both"/>
        <w:rPr>
          <w:b/>
        </w:rPr>
      </w:pPr>
      <w:r w:rsidRPr="00C46D0F">
        <w:rPr>
          <w:b/>
        </w:rPr>
        <w:t>Slavonski Brod</w:t>
      </w:r>
    </w:p>
    <w:p w:rsidRDefault="00C46D0F" w:rsidP="00C46D0F" w:rsidR="00B76165">
      <w:pPr>
        <w:ind w:hanging="360" w:left="360"/>
        <w:rPr>
          <w:b/>
        </w:rPr>
      </w:pPr>
      <w:r w:rsidRPr="00C46D0F">
        <w:rPr>
          <w:b/>
        </w:rPr>
        <w:t>Trg pobjede 13</w:t>
      </w:r>
    </w:p>
    <w:p w:rsidRDefault="000A014A" w:rsidP="00C46D0F" w:rsidR="000A014A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C46D0F" w:rsidP="00C46D0F" w:rsidR="004D3A3E">
      <w:pPr>
        <w:jc w:val="both"/>
      </w:pPr>
      <w:r>
        <w:t xml:space="preserve"> </w:t>
      </w:r>
      <w:r>
        <w:tab/>
      </w:r>
      <w:r>
        <w:tab/>
      </w:r>
      <w:r w:rsidRPr="00C46D0F">
        <w:t>Trgovački sud u Osijeku, Stalna služba u Slavonskom Brodu</w:t>
      </w:r>
      <w:r w:rsidR="00B76165">
        <w:t xml:space="preserve">, </w:t>
      </w:r>
      <w:r w:rsidR="000938B8">
        <w:t>po</w:t>
      </w:r>
      <w:r w:rsidR="00B76165"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Osijek, </w:t>
      </w:r>
      <w:r w:rsidR="004A0D7B">
        <w:t>Podružnic</w:t>
      </w:r>
      <w:r w:rsidR="0077562F">
        <w:t>e</w:t>
      </w:r>
      <w:r w:rsidR="004A0D7B">
        <w:t xml:space="preserve"> </w:t>
      </w:r>
      <w:r w:rsidR="00F908EF">
        <w:t>Slavonski Brod</w:t>
      </w:r>
      <w:r w:rsidR="00523772">
        <w:t xml:space="preserve">, </w:t>
      </w:r>
      <w:r w:rsidR="004A0D7B">
        <w:t>za pokretanj</w:t>
      </w:r>
      <w:r w:rsidR="00B31C15">
        <w:t xml:space="preserve">e skraćenog stečajnog postupka </w:t>
      </w:r>
      <w:r w:rsidR="004A0D7B">
        <w:t>nad dužnikom</w:t>
      </w:r>
      <w:r w:rsidR="0080342D">
        <w:t xml:space="preserve"> </w:t>
      </w:r>
      <w:r w:rsidR="00B0244F">
        <w:t>ALFA NOVA j.d.o.o. za proizvodnju i usluge</w:t>
      </w:r>
      <w:r w:rsidR="008C556E" w:rsidRPr="00E47D07">
        <w:rPr>
          <w:b/>
        </w:rPr>
        <w:t>,</w:t>
      </w:r>
      <w:r w:rsidR="00C7165D" w:rsidRPr="00E47D07">
        <w:rPr>
          <w:b/>
        </w:rPr>
        <w:t xml:space="preserve"> </w:t>
      </w:r>
      <w:r w:rsidR="00C7165D" w:rsidRPr="00DC78CA">
        <w:t xml:space="preserve">skraćena tvrtka: </w:t>
      </w:r>
      <w:r w:rsidR="00B0244F">
        <w:t>ALFA NOVA j.d.o.o.</w:t>
      </w:r>
      <w:r w:rsidR="00F908EF" w:rsidRPr="00DC78CA">
        <w:t xml:space="preserve">, </w:t>
      </w:r>
      <w:r w:rsidR="003B723E">
        <w:t xml:space="preserve">Slavonski Brod, </w:t>
      </w:r>
      <w:r w:rsidR="00B0244F">
        <w:t>Opatijska 2 A</w:t>
      </w:r>
      <w:r w:rsidR="0080342D">
        <w:t>,</w:t>
      </w:r>
      <w:r w:rsidR="007B4AD6">
        <w:t xml:space="preserve"> </w:t>
      </w:r>
      <w:r w:rsidR="00F908EF" w:rsidRPr="00DC78CA">
        <w:t xml:space="preserve">OIB </w:t>
      </w:r>
      <w:r w:rsidR="00B0244F">
        <w:t>57579884668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E35B0B">
        <w:t>16. siječnja 2019</w:t>
      </w:r>
      <w:r w:rsidR="00224AFF">
        <w:t>. godine, objavljuje sljedeći</w:t>
      </w:r>
    </w:p>
    <w:p w:rsidRDefault="00166BFE" w:rsidP="00AE7B4B" w:rsidR="00166BFE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E90610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42526E">
        <w:t xml:space="preserve">dužnika </w:t>
      </w:r>
      <w:r w:rsidR="00600B3F">
        <w:t>ALFA NOVA j.d.o.o. za proizvodnju i usluge</w:t>
      </w:r>
      <w:r w:rsidR="00600B3F" w:rsidRPr="00E47D07">
        <w:rPr>
          <w:b/>
        </w:rPr>
        <w:t xml:space="preserve">, </w:t>
      </w:r>
      <w:r w:rsidR="00600B3F" w:rsidRPr="00DC78CA">
        <w:t xml:space="preserve">skraćena tvrtka: </w:t>
      </w:r>
      <w:r w:rsidR="00600B3F">
        <w:t>ALFA NOVA j.d.o.o.</w:t>
      </w:r>
      <w:r w:rsidR="00600B3F" w:rsidRPr="00DC78CA">
        <w:t xml:space="preserve">, </w:t>
      </w:r>
      <w:r w:rsidR="00600B3F">
        <w:t xml:space="preserve">Slavonski Brod, Opatijska 2 A, </w:t>
      </w:r>
      <w:r w:rsidR="00600B3F" w:rsidRPr="00DC78CA">
        <w:t xml:space="preserve">OIB </w:t>
      </w:r>
      <w:r w:rsidR="00600B3F">
        <w:t>57579884668</w:t>
      </w:r>
      <w:r w:rsidR="00067508">
        <w:t xml:space="preserve">, </w:t>
      </w:r>
      <w:r w:rsidR="00B76165">
        <w:t xml:space="preserve">iznosi </w:t>
      </w:r>
      <w:r w:rsidR="00600B3F">
        <w:t>27.832,20</w:t>
      </w:r>
      <w:r w:rsidR="007F1C5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</w:t>
      </w:r>
      <w:r w:rsidR="00CF451F">
        <w:t>i</w:t>
      </w:r>
      <w:r w:rsidR="001F1957">
        <w:t xml:space="preserve"> zastupn</w:t>
      </w:r>
      <w:r w:rsidR="009D19F4">
        <w:t>i</w:t>
      </w:r>
      <w:r w:rsidR="00CF451F">
        <w:t>k</w:t>
      </w:r>
      <w:r w:rsidR="001F1957">
        <w:t xml:space="preserve"> dužnika </w:t>
      </w:r>
      <w:r w:rsidR="00600B3F">
        <w:t xml:space="preserve">Ivo </w:t>
      </w:r>
      <w:proofErr w:type="spellStart"/>
      <w:r w:rsidR="00600B3F">
        <w:t>Juroš</w:t>
      </w:r>
      <w:proofErr w:type="spellEnd"/>
      <w:r w:rsidR="00600B3F">
        <w:t xml:space="preserve">, </w:t>
      </w:r>
      <w:proofErr w:type="spellStart"/>
      <w:r w:rsidR="00600B3F">
        <w:t>Semeljci</w:t>
      </w:r>
      <w:proofErr w:type="spellEnd"/>
      <w:r w:rsidR="00CF451F">
        <w:t xml:space="preserve">, </w:t>
      </w:r>
      <w:r w:rsidR="00600B3F">
        <w:t>Vladimira Nazora 20</w:t>
      </w:r>
      <w:r w:rsidR="00CF451F">
        <w:t xml:space="preserve">, OIB </w:t>
      </w:r>
      <w:r w:rsidR="00600B3F">
        <w:t>50180918104</w:t>
      </w:r>
      <w:r w:rsidR="00CF451F">
        <w:t xml:space="preserve"> </w:t>
      </w:r>
      <w:r w:rsidR="00FE4523">
        <w:t xml:space="preserve"> </w:t>
      </w:r>
      <w:r w:rsidR="00B32948">
        <w:t xml:space="preserve">da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C78CA">
        <w:rPr>
          <w:b/>
        </w:rPr>
        <w:t>221-</w:t>
      </w:r>
      <w:r w:rsidR="008D6A41">
        <w:rPr>
          <w:b/>
        </w:rPr>
        <w:t>27</w:t>
      </w:r>
      <w:r w:rsidR="007F1C57" w:rsidRPr="00DC78CA">
        <w:rPr>
          <w:b/>
        </w:rPr>
        <w:t>-</w:t>
      </w:r>
      <w:r w:rsidR="000C26C6" w:rsidRPr="00DC78CA">
        <w:rPr>
          <w:b/>
        </w:rPr>
        <w:t>1</w:t>
      </w:r>
      <w:r w:rsidR="008D6A41">
        <w:rPr>
          <w:b/>
        </w:rPr>
        <w:t>9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4D3A3E" w:rsidR="0048554A" w:rsidRPr="00F2165F">
      <w:pPr>
        <w:ind w:firstLine="708" w:left="708"/>
      </w:pPr>
      <w:r>
        <w:t xml:space="preserve">U </w:t>
      </w:r>
      <w:r w:rsidR="005A3417">
        <w:t xml:space="preserve">Slavonskom Brodu, </w:t>
      </w:r>
      <w:r w:rsidR="00E35B0B">
        <w:t>16. siječnja 2019</w:t>
      </w:r>
      <w:r>
        <w:t>.</w:t>
      </w:r>
      <w:r w:rsidR="00360FC8">
        <w:t xml:space="preserve"> godine</w:t>
      </w: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73C95" w:rsidP="00D41B5D" w:rsidR="00D41B5D">
      <w:pPr>
        <w:numPr>
          <w:ilvl w:val="0"/>
          <w:numId w:val="2"/>
        </w:numPr>
        <w:jc w:val="both"/>
      </w:pPr>
      <w:r>
        <w:t xml:space="preserve">oglas </w:t>
      </w:r>
      <w:r w:rsidR="00D41B5D">
        <w:t>objaviti na mrežnoj stranici e-Oglasna ploča sudova</w:t>
      </w:r>
      <w:r w:rsidR="005F2E9C"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9FB" w:rsidR="00DD39FB">
      <w:r>
        <w:separator/>
      </w:r>
    </w:p>
  </w:endnote>
  <w:endnote w:id="0" w:type="continuationSeparator">
    <w:p w:rsidRDefault="00DD39FB" w:rsidR="00DD3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9FB" w:rsidR="00DD39FB">
      <w:r>
        <w:separator/>
      </w:r>
    </w:p>
  </w:footnote>
  <w:footnote w:id="0" w:type="continuationSeparator">
    <w:p w:rsidRDefault="00DD39FB" w:rsidR="00DD39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80342D" w:rsidP="0080342D" w:rsidR="0080342D" w:rsidRPr="0080342D">
    <w:pPr>
      <w:pStyle w:val="Zaglavlje"/>
      <w:jc w:val="right"/>
    </w:pPr>
    <w:r w:rsidRPr="0080342D">
      <w:rPr>
        <w:b/>
      </w:rPr>
      <w:t>Broj: 7/St-</w:t>
    </w:r>
    <w:r w:rsidR="00B0244F">
      <w:rPr>
        <w:b/>
      </w:rPr>
      <w:t>27/2019-3</w:t>
    </w: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0566A"/>
    <w:rsid w:val="00010799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16AC"/>
    <w:rsid w:val="000477CD"/>
    <w:rsid w:val="00047A8F"/>
    <w:rsid w:val="00050860"/>
    <w:rsid w:val="000535EA"/>
    <w:rsid w:val="000553F3"/>
    <w:rsid w:val="00067508"/>
    <w:rsid w:val="00077C9D"/>
    <w:rsid w:val="00091B4B"/>
    <w:rsid w:val="000938B8"/>
    <w:rsid w:val="00095305"/>
    <w:rsid w:val="00097970"/>
    <w:rsid w:val="000A014A"/>
    <w:rsid w:val="000A036B"/>
    <w:rsid w:val="000B0EBD"/>
    <w:rsid w:val="000B1410"/>
    <w:rsid w:val="000B3F90"/>
    <w:rsid w:val="000B4404"/>
    <w:rsid w:val="000C066D"/>
    <w:rsid w:val="000C26C6"/>
    <w:rsid w:val="000C7054"/>
    <w:rsid w:val="000D0569"/>
    <w:rsid w:val="000D24FE"/>
    <w:rsid w:val="000E762A"/>
    <w:rsid w:val="000F61EA"/>
    <w:rsid w:val="00102060"/>
    <w:rsid w:val="0010348A"/>
    <w:rsid w:val="00106A56"/>
    <w:rsid w:val="0011475A"/>
    <w:rsid w:val="0011577F"/>
    <w:rsid w:val="0012539F"/>
    <w:rsid w:val="001437B2"/>
    <w:rsid w:val="00155369"/>
    <w:rsid w:val="00166305"/>
    <w:rsid w:val="00166BFE"/>
    <w:rsid w:val="00173F18"/>
    <w:rsid w:val="00177EC7"/>
    <w:rsid w:val="00190B9A"/>
    <w:rsid w:val="00192124"/>
    <w:rsid w:val="00196D24"/>
    <w:rsid w:val="001A4A1C"/>
    <w:rsid w:val="001B3320"/>
    <w:rsid w:val="001B49A2"/>
    <w:rsid w:val="001B5F20"/>
    <w:rsid w:val="001B6575"/>
    <w:rsid w:val="001B6580"/>
    <w:rsid w:val="001B70D9"/>
    <w:rsid w:val="001C1653"/>
    <w:rsid w:val="001C4007"/>
    <w:rsid w:val="001C73F4"/>
    <w:rsid w:val="001C7F1E"/>
    <w:rsid w:val="001E2000"/>
    <w:rsid w:val="001E375C"/>
    <w:rsid w:val="001F1957"/>
    <w:rsid w:val="00204C74"/>
    <w:rsid w:val="002063E3"/>
    <w:rsid w:val="00224AFF"/>
    <w:rsid w:val="002358E7"/>
    <w:rsid w:val="002430DD"/>
    <w:rsid w:val="00245260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E500F"/>
    <w:rsid w:val="002E5451"/>
    <w:rsid w:val="002F4AAF"/>
    <w:rsid w:val="002F66FE"/>
    <w:rsid w:val="0030029A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4635"/>
    <w:rsid w:val="00375C7E"/>
    <w:rsid w:val="0038265B"/>
    <w:rsid w:val="003832CA"/>
    <w:rsid w:val="00383AE3"/>
    <w:rsid w:val="003879D1"/>
    <w:rsid w:val="003924AF"/>
    <w:rsid w:val="003A56C0"/>
    <w:rsid w:val="003A610E"/>
    <w:rsid w:val="003B26DD"/>
    <w:rsid w:val="003B3D4F"/>
    <w:rsid w:val="003B723E"/>
    <w:rsid w:val="003C01DF"/>
    <w:rsid w:val="003C438A"/>
    <w:rsid w:val="003D02B1"/>
    <w:rsid w:val="003E39BA"/>
    <w:rsid w:val="003E4DD9"/>
    <w:rsid w:val="003E7C98"/>
    <w:rsid w:val="003F6533"/>
    <w:rsid w:val="00401BC7"/>
    <w:rsid w:val="00413C80"/>
    <w:rsid w:val="00415293"/>
    <w:rsid w:val="0041638D"/>
    <w:rsid w:val="00421D71"/>
    <w:rsid w:val="00423F56"/>
    <w:rsid w:val="004251A3"/>
    <w:rsid w:val="0042526E"/>
    <w:rsid w:val="0042724C"/>
    <w:rsid w:val="00431FE9"/>
    <w:rsid w:val="004351D0"/>
    <w:rsid w:val="00436570"/>
    <w:rsid w:val="00443F69"/>
    <w:rsid w:val="00451817"/>
    <w:rsid w:val="00451991"/>
    <w:rsid w:val="00451A99"/>
    <w:rsid w:val="00455371"/>
    <w:rsid w:val="004638F5"/>
    <w:rsid w:val="0046632E"/>
    <w:rsid w:val="00473C95"/>
    <w:rsid w:val="00476EB4"/>
    <w:rsid w:val="00477467"/>
    <w:rsid w:val="00482F57"/>
    <w:rsid w:val="00484B20"/>
    <w:rsid w:val="00484C41"/>
    <w:rsid w:val="0048554A"/>
    <w:rsid w:val="00486D62"/>
    <w:rsid w:val="0048747B"/>
    <w:rsid w:val="00490573"/>
    <w:rsid w:val="004A0D7B"/>
    <w:rsid w:val="004A6F2C"/>
    <w:rsid w:val="004A6FA0"/>
    <w:rsid w:val="004B3363"/>
    <w:rsid w:val="004B490A"/>
    <w:rsid w:val="004C3969"/>
    <w:rsid w:val="004C56BF"/>
    <w:rsid w:val="004D3A3E"/>
    <w:rsid w:val="004D5A26"/>
    <w:rsid w:val="004E1973"/>
    <w:rsid w:val="004E466C"/>
    <w:rsid w:val="004F5FE8"/>
    <w:rsid w:val="00503258"/>
    <w:rsid w:val="005126B5"/>
    <w:rsid w:val="005151D0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7A2F"/>
    <w:rsid w:val="005D7EC1"/>
    <w:rsid w:val="005E0CFB"/>
    <w:rsid w:val="005E55B1"/>
    <w:rsid w:val="005F2E9C"/>
    <w:rsid w:val="00600B3F"/>
    <w:rsid w:val="0060771C"/>
    <w:rsid w:val="006078AC"/>
    <w:rsid w:val="00613D0A"/>
    <w:rsid w:val="006207DD"/>
    <w:rsid w:val="00632865"/>
    <w:rsid w:val="00633654"/>
    <w:rsid w:val="006372FF"/>
    <w:rsid w:val="00644281"/>
    <w:rsid w:val="00645390"/>
    <w:rsid w:val="00646D19"/>
    <w:rsid w:val="00647C41"/>
    <w:rsid w:val="00652724"/>
    <w:rsid w:val="00666402"/>
    <w:rsid w:val="0066706D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B5E7F"/>
    <w:rsid w:val="006C36CE"/>
    <w:rsid w:val="006C4658"/>
    <w:rsid w:val="006C4FDF"/>
    <w:rsid w:val="006C6E8F"/>
    <w:rsid w:val="006E006D"/>
    <w:rsid w:val="006F212A"/>
    <w:rsid w:val="00711561"/>
    <w:rsid w:val="0073010A"/>
    <w:rsid w:val="0073430E"/>
    <w:rsid w:val="00734726"/>
    <w:rsid w:val="0073714E"/>
    <w:rsid w:val="0075223E"/>
    <w:rsid w:val="007657AA"/>
    <w:rsid w:val="00766D29"/>
    <w:rsid w:val="0077329E"/>
    <w:rsid w:val="0077562F"/>
    <w:rsid w:val="0078009A"/>
    <w:rsid w:val="00784C00"/>
    <w:rsid w:val="00796AED"/>
    <w:rsid w:val="007A4540"/>
    <w:rsid w:val="007A5699"/>
    <w:rsid w:val="007B4AD6"/>
    <w:rsid w:val="007C3B75"/>
    <w:rsid w:val="007D4EC1"/>
    <w:rsid w:val="007E7376"/>
    <w:rsid w:val="007F1C41"/>
    <w:rsid w:val="007F1C57"/>
    <w:rsid w:val="007F6415"/>
    <w:rsid w:val="00801F32"/>
    <w:rsid w:val="008023F7"/>
    <w:rsid w:val="0080342D"/>
    <w:rsid w:val="00810923"/>
    <w:rsid w:val="00817C66"/>
    <w:rsid w:val="00834A06"/>
    <w:rsid w:val="00836CE2"/>
    <w:rsid w:val="0084069A"/>
    <w:rsid w:val="00843439"/>
    <w:rsid w:val="008477E1"/>
    <w:rsid w:val="00855A65"/>
    <w:rsid w:val="00860129"/>
    <w:rsid w:val="00873959"/>
    <w:rsid w:val="00875548"/>
    <w:rsid w:val="00885A92"/>
    <w:rsid w:val="008A224F"/>
    <w:rsid w:val="008A6156"/>
    <w:rsid w:val="008A66B9"/>
    <w:rsid w:val="008A786C"/>
    <w:rsid w:val="008B0E56"/>
    <w:rsid w:val="008C5210"/>
    <w:rsid w:val="008C556E"/>
    <w:rsid w:val="008C7029"/>
    <w:rsid w:val="008D6A41"/>
    <w:rsid w:val="008D6E51"/>
    <w:rsid w:val="008E0CE8"/>
    <w:rsid w:val="008E191F"/>
    <w:rsid w:val="008E6D4F"/>
    <w:rsid w:val="008F1B2D"/>
    <w:rsid w:val="00901EF5"/>
    <w:rsid w:val="009122AF"/>
    <w:rsid w:val="00912CF5"/>
    <w:rsid w:val="009137B1"/>
    <w:rsid w:val="009176A5"/>
    <w:rsid w:val="009273C2"/>
    <w:rsid w:val="00930B0A"/>
    <w:rsid w:val="00936874"/>
    <w:rsid w:val="00937840"/>
    <w:rsid w:val="009525D4"/>
    <w:rsid w:val="00957607"/>
    <w:rsid w:val="00962E8C"/>
    <w:rsid w:val="00980E4D"/>
    <w:rsid w:val="009945C3"/>
    <w:rsid w:val="009A2999"/>
    <w:rsid w:val="009A412B"/>
    <w:rsid w:val="009A68F4"/>
    <w:rsid w:val="009B1279"/>
    <w:rsid w:val="009B40D7"/>
    <w:rsid w:val="009B46D8"/>
    <w:rsid w:val="009C1900"/>
    <w:rsid w:val="009C1C8D"/>
    <w:rsid w:val="009C2543"/>
    <w:rsid w:val="009C670C"/>
    <w:rsid w:val="009D19F4"/>
    <w:rsid w:val="009E483F"/>
    <w:rsid w:val="009E5D6D"/>
    <w:rsid w:val="00A07CA2"/>
    <w:rsid w:val="00A214C9"/>
    <w:rsid w:val="00A256AF"/>
    <w:rsid w:val="00A3563D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D2094"/>
    <w:rsid w:val="00AE7B4B"/>
    <w:rsid w:val="00B01505"/>
    <w:rsid w:val="00B0244F"/>
    <w:rsid w:val="00B03565"/>
    <w:rsid w:val="00B10A31"/>
    <w:rsid w:val="00B17622"/>
    <w:rsid w:val="00B24B41"/>
    <w:rsid w:val="00B31C15"/>
    <w:rsid w:val="00B32948"/>
    <w:rsid w:val="00B339C4"/>
    <w:rsid w:val="00B402A0"/>
    <w:rsid w:val="00B413AB"/>
    <w:rsid w:val="00B44957"/>
    <w:rsid w:val="00B44E4B"/>
    <w:rsid w:val="00B47904"/>
    <w:rsid w:val="00B5144B"/>
    <w:rsid w:val="00B65737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C3CCD"/>
    <w:rsid w:val="00BE33FF"/>
    <w:rsid w:val="00BF32DE"/>
    <w:rsid w:val="00BF3C2E"/>
    <w:rsid w:val="00C00FDD"/>
    <w:rsid w:val="00C102E3"/>
    <w:rsid w:val="00C1147F"/>
    <w:rsid w:val="00C2016D"/>
    <w:rsid w:val="00C3267C"/>
    <w:rsid w:val="00C43CDA"/>
    <w:rsid w:val="00C45C8B"/>
    <w:rsid w:val="00C46D0F"/>
    <w:rsid w:val="00C56925"/>
    <w:rsid w:val="00C64152"/>
    <w:rsid w:val="00C66216"/>
    <w:rsid w:val="00C7165D"/>
    <w:rsid w:val="00C8590C"/>
    <w:rsid w:val="00C920F9"/>
    <w:rsid w:val="00C96146"/>
    <w:rsid w:val="00CA01EF"/>
    <w:rsid w:val="00CB7528"/>
    <w:rsid w:val="00CE0EE4"/>
    <w:rsid w:val="00CF451F"/>
    <w:rsid w:val="00CF63EE"/>
    <w:rsid w:val="00D02748"/>
    <w:rsid w:val="00D0593D"/>
    <w:rsid w:val="00D158F5"/>
    <w:rsid w:val="00D212DB"/>
    <w:rsid w:val="00D23251"/>
    <w:rsid w:val="00D24D2F"/>
    <w:rsid w:val="00D31014"/>
    <w:rsid w:val="00D34AF2"/>
    <w:rsid w:val="00D41B5D"/>
    <w:rsid w:val="00D426C5"/>
    <w:rsid w:val="00D505FE"/>
    <w:rsid w:val="00D5495B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B3726"/>
    <w:rsid w:val="00DB4922"/>
    <w:rsid w:val="00DC78CA"/>
    <w:rsid w:val="00DD3105"/>
    <w:rsid w:val="00DD39FB"/>
    <w:rsid w:val="00DD6682"/>
    <w:rsid w:val="00DE1016"/>
    <w:rsid w:val="00DE1113"/>
    <w:rsid w:val="00DE5F69"/>
    <w:rsid w:val="00DE7528"/>
    <w:rsid w:val="00DF65FC"/>
    <w:rsid w:val="00E23AF8"/>
    <w:rsid w:val="00E35B0B"/>
    <w:rsid w:val="00E47678"/>
    <w:rsid w:val="00E47D07"/>
    <w:rsid w:val="00E5590F"/>
    <w:rsid w:val="00E60C19"/>
    <w:rsid w:val="00E631C3"/>
    <w:rsid w:val="00E7432A"/>
    <w:rsid w:val="00E86A00"/>
    <w:rsid w:val="00E90610"/>
    <w:rsid w:val="00E96356"/>
    <w:rsid w:val="00EA028A"/>
    <w:rsid w:val="00EA239F"/>
    <w:rsid w:val="00EB10A2"/>
    <w:rsid w:val="00EC0019"/>
    <w:rsid w:val="00EC7376"/>
    <w:rsid w:val="00ED3109"/>
    <w:rsid w:val="00ED4C16"/>
    <w:rsid w:val="00EE4766"/>
    <w:rsid w:val="00EF0C41"/>
    <w:rsid w:val="00EF7D8F"/>
    <w:rsid w:val="00F02A50"/>
    <w:rsid w:val="00F040DB"/>
    <w:rsid w:val="00F06511"/>
    <w:rsid w:val="00F138A4"/>
    <w:rsid w:val="00F146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4194"/>
    <w:rsid w:val="00F75E50"/>
    <w:rsid w:val="00F82537"/>
    <w:rsid w:val="00F83779"/>
    <w:rsid w:val="00F908EF"/>
    <w:rsid w:val="00FA4271"/>
    <w:rsid w:val="00FA5B78"/>
    <w:rsid w:val="00FE0CCA"/>
    <w:rsid w:val="00FE4523"/>
    <w:rsid w:val="00FE5A41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056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6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6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6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6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056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6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6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6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6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27832.20</izvorni_sadrzaj>
    <derivirana_varijabla naziv="DomainObject.Predmet.InicijalnaVrijednost_1">27832.20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St-27/2019</izvorni_sadrzaj>
    <derivirana_varijabla naziv="DomainObject.Predmet.OznakaBroj_1">St-27/2019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429 st.1 SZ</izvorni_sadrzaj>
    <derivirana_varijabla naziv="DomainObject.Predmet.PrimjedbaSuca_1">po čl. 429 st.1 SZ</derivirana_varijabla>
  </DomainObject.Predmet.PrimjedbaSuca>
  <DomainObject.Predmet.ProtustrankaFormated>
    <izvorni_sadrzaj>  ALFA NOVA j.d.o.o. za proizvodnju i usluge</izvorni_sadrzaj>
    <derivirana_varijabla naziv="DomainObject.Predmet.ProtustrankaFormated_1">  ALFA NOVA j.d.o.o. za proizvodnju i usluge</derivirana_varijabla>
  </DomainObject.Predmet.ProtustrankaFormated>
  <DomainObject.Predmet.ProtustrankaFormatedOIB>
    <izvorni_sadrzaj>  ALFA NOVA j.d.o.o. za proizvodnju i usluge, OIB 57579884668</izvorni_sadrzaj>
    <derivirana_varijabla naziv="DomainObject.Predmet.ProtustrankaFormatedOIB_1">  ALFA NOVA j.d.o.o. za proizvodnju i usluge, OIB 57579884668</derivirana_varijabla>
  </DomainObject.Predmet.ProtustrankaFormatedOIB>
  <DomainObject.Predmet.ProtustrankaFormatedWithAdress>
    <izvorni_sadrzaj> ALFA NOVA j.d.o.o. za proizvodnju i usluge, Opatijska 2 A , 35000 Slavonski Brod</izvorni_sadrzaj>
    <derivirana_varijabla naziv="DomainObject.Predmet.ProtustrankaFormatedWithAdress_1"> ALFA NOVA j.d.o.o. za proizvodnju i usluge, Opatijska 2 A , 35000 Slavonski Brod</derivirana_varijabla>
  </DomainObject.Predmet.ProtustrankaFormatedWithAdress>
  <DomainObject.Predmet.ProtustrankaFormatedWithAdressOIB>
    <izvorni_sadrzaj> ALFA NOVA j.d.o.o. za proizvodnju i usluge, OIB 57579884668, Opatijska 2 A , 35000 Slavonski Brod</izvorni_sadrzaj>
    <derivirana_varijabla naziv="DomainObject.Predmet.ProtustrankaFormatedWithAdressOIB_1"> ALFA NOVA j.d.o.o. za proizvodnju i usluge, OIB 57579884668, Opatijska 2 A , 35000 Slavonski Brod</derivirana_varijabla>
  </DomainObject.Predmet.ProtustrankaFormatedWithAdressOIB>
  <DomainObject.Predmet.ProtustrankaWithAdress>
    <izvorni_sadrzaj>ALFA NOVA j.d.o.o. za proizvodnju i usluge Opatijska 2 A , 35000 Slavonski Brod</izvorni_sadrzaj>
    <derivirana_varijabla naziv="DomainObject.Predmet.ProtustrankaWithAdress_1">ALFA NOVA j.d.o.o. za proizvodnju i usluge Opatijska 2 A , 35000 Slavonski Brod</derivirana_varijabla>
  </DomainObject.Predmet.ProtustrankaWithAdress>
  <DomainObject.Predmet.ProtustrankaWithAdressOIB>
    <izvorni_sadrzaj>ALFA NOVA j.d.o.o. za proizvodnju i usluge, OIB 57579884668, Opatijska 2 A , 35000 Slavonski Brod</izvorni_sadrzaj>
    <derivirana_varijabla naziv="DomainObject.Predmet.ProtustrankaWithAdressOIB_1">ALFA NOVA j.d.o.o. za proizvodnju i usluge, OIB 57579884668, Opatijska 2 A , 35000 Slavonski Brod</derivirana_varijabla>
  </DomainObject.Predmet.ProtustrankaWithAdressOIB>
  <DomainObject.Predmet.ProtustrankaNazivFormated>
    <izvorni_sadrzaj>ALFA NOVA j.d.o.o. za proizvodnju i usluge</izvorni_sadrzaj>
    <derivirana_varijabla naziv="DomainObject.Predmet.ProtustrankaNazivFormated_1">ALFA NOVA j.d.o.o. za proizvodnju i usluge</derivirana_varijabla>
  </DomainObject.Predmet.ProtustrankaNazivFormated>
  <DomainObject.Predmet.ProtustrankaNazivFormatedOIB>
    <izvorni_sadrzaj>ALFA NOVA j.d.o.o. za proizvodnju i usluge, OIB 57579884668</izvorni_sadrzaj>
    <derivirana_varijabla naziv="DomainObject.Predmet.ProtustrankaNazivFormatedOIB_1">ALFA NOVA j.d.o.o. za proizvodnju i usluge, OIB 57579884668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ALFA NOVA j.d.o.o. za proizvodnju i usluge</item>
    </izvorni_sadrzaj>
    <derivirana_varijabla naziv="DomainObject.Predmet.ProtuStrankaListFormated_1">
      <item>ALFA NOVA j.d.o.o. za proizvodnju i usluge</item>
    </derivirana_varijabla>
  </DomainObject.Predmet.ProtuStrankaListFormated>
  <DomainObject.Predmet.ProtuStrankaListFormatedOIB>
    <izvorni_sadrzaj>
      <item>ALFA NOVA j.d.o.o. za proizvodnju i usluge, OIB 57579884668</item>
    </izvorni_sadrzaj>
    <derivirana_varijabla naziv="DomainObject.Predmet.ProtuStrankaListFormatedOIB_1">
      <item>ALFA NOVA j.d.o.o. za proizvodnju i usluge, OIB 57579884668</item>
    </derivirana_varijabla>
  </DomainObject.Predmet.ProtuStrankaListFormatedOIB>
  <DomainObject.Predmet.ProtuStrankaListFormatedWithAdress>
    <izvorni_sadrzaj>
      <item>ALFA NOVA j.d.o.o. za proizvodnju i usluge, Opatijska 2 A , 35000 Slavonski Brod</item>
    </izvorni_sadrzaj>
    <derivirana_varijabla naziv="DomainObject.Predmet.ProtuStrankaListFormatedWithAdress_1">
      <item>ALFA NOVA j.d.o.o. za proizvodnju i usluge, Opatijska 2 A , 35000 Slavonski Brod</item>
    </derivirana_varijabla>
  </DomainObject.Predmet.ProtuStrankaListFormatedWithAdress>
  <DomainObject.Predmet.ProtuStrankaListFormatedWithAdressOIB>
    <izvorni_sadrzaj>
      <item>ALFA NOVA j.d.o.o. za proizvodnju i usluge, OIB 57579884668, Opatijska 2 A , 35000 Slavonski Brod</item>
    </izvorni_sadrzaj>
    <derivirana_varijabla naziv="DomainObject.Predmet.ProtuStrankaListFormatedWithAdressOIB_1">
      <item>ALFA NOVA j.d.o.o. za proizvodnju i usluge, OIB 57579884668, Opatijska 2 A , 35000 Slavonski Brod</item>
    </derivirana_varijabla>
  </DomainObject.Predmet.ProtuStrankaListFormatedWithAdressOIB>
  <DomainObject.Predmet.ProtuStrankaListNazivFormated>
    <izvorni_sadrzaj>
      <item>ALFA NOVA j.d.o.o. za proizvodnju i usluge</item>
    </izvorni_sadrzaj>
    <derivirana_varijabla naziv="DomainObject.Predmet.ProtuStrankaListNazivFormated_1">
      <item>ALFA NOVA j.d.o.o. za proizvodnju i usluge</item>
    </derivirana_varijabla>
  </DomainObject.Predmet.ProtuStrankaListNazivFormated>
  <DomainObject.Predmet.ProtuStrankaListNazivFormatedOIB>
    <izvorni_sadrzaj>
      <item>ALFA NOVA j.d.o.o. za proizvodnju i usluge, OIB 57579884668</item>
    </izvorni_sadrzaj>
    <derivirana_varijabla naziv="DomainObject.Predmet.ProtuStrankaListNazivFormatedOIB_1">
      <item>ALFA NOVA j.d.o.o. za proizvodnju i usluge, OIB 57579884668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ALFA NOVA j.d.o.o. za proizvodnju i usluge</izvorni_sadrzaj>
    <derivirana_varijabla naziv="DomainObject.Predmet.ProtustrankaIDrugi_1">ALFA NOVA j.d.o.o.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ALFA NOVA j.d.o.o. za proizvodnju i usluge, OIB 57579884668, Opatijska 2 A , 35000 Slavonski Brod</izvorni_sadrzaj>
    <derivirana_varijabla naziv="DomainObject.Predmet.ProtustrankaIDrugiAdressOIB_1">ALFA NOVA j.d.o.o. za proizvodnju i usluge, OIB 57579884668, Opatijska 2 A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ALFA NOVA j.d.o.o. za proizvodnju i usluge</item>
    </izvorni_sadrzaj>
    <derivirana_varijabla naziv="DomainObject.Predmet.SudioniciListNaziv_1">
      <item>Financijska agencija</item>
      <item>ALFA NOVA j.d.o.o. za proizvodnju i usluge</item>
    </derivirana_varijabla>
  </DomainObject.Predmet.SudioniciListNaziv>
  <DomainObject.Predmet.SudioniciListAdressOIB>
    <izvorni_sadrzaj>
      <item>Financijska agencija, OIB 85821130368, Ulica grada Vukovara 70,10000 Zagreb</item>
      <item>ALFA NOVA j.d.o.o. za proizvodnju i usluge, OIB 57579884668, Opatijska 2 A ,35000 Slavonski Brod</item>
    </izvorni_sadrzaj>
    <derivirana_varijabla naziv="DomainObject.Predmet.SudioniciListAdressOIB_1">
      <item>Financijska agencija, OIB 85821130368, Ulica grada Vukovara 70,10000 Zagreb</item>
      <item>ALFA NOVA j.d.o.o. za proizvodnju i usluge, OIB 57579884668, Opatijska 2 A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57579884668</item>
    </izvorni_sadrzaj>
    <derivirana_varijabla naziv="DomainObject.Predmet.SudioniciListNazivOIB_1">
      <item>, OIB 85821130368</item>
      <item>, OIB 57579884668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400</properties:Words>
  <properties:Characters>2170</properties:Characters>
  <properties:Lines>56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2019-01-16T07:25:00Z</dcterms:created>
  <dc:creator>Korisnik</dc:creator>
  <cp:lastModifiedBy>wsadmin</cp:lastModifiedBy>
  <cp:lastPrinted>2018-03-08T12:05:00Z</cp:lastPrinted>
  <dcterms:modified xmlns:xsi="http://www.w3.org/2001/XMLSchema-instance" xsi:type="dcterms:W3CDTF">2019-01-16T10:41:00Z</dcterms:modified>
  <cp:revision>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(St-27-2019 od 16.01.2019.docx)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