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9c6f1" w14:paraId="6b9c6f1" w:rsidRDefault="00F70B58" w:rsidR="00F70B58">
      <w:pPr>
        <w15:collapsed w:val="false"/>
      </w:pPr>
      <w:bookmarkStart w:name="_GoBack" w:id="0"/>
      <w:bookmarkEnd w:id="0"/>
    </w:p>
    <w:p w:rsidRDefault="00C960FF" w:rsidR="00A93339" w:rsidRPr="00A93339"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0B58" w:rsidR="00F70B58" w:rsidRPr="00A93339">
      <w:r w:rsidRPr="00A93339">
        <w:t xml:space="preserve">   REPUBLIKA HRVATSKA </w:t>
      </w:r>
    </w:p>
    <w:p w:rsidRDefault="00F70B58" w:rsidR="00F70B58" w:rsidRPr="00A93339">
      <w:r w:rsidRPr="00A93339">
        <w:t>TRGOVAČKI SUD U ZAGREBU</w:t>
      </w:r>
    </w:p>
    <w:p w:rsidRDefault="00F70B58" w:rsidR="00F70B58">
      <w:r w:rsidRPr="00A93339">
        <w:t>Zag</w:t>
      </w:r>
      <w:r w:rsidR="0081015C" w:rsidRPr="00A93339">
        <w:t>reb</w:t>
      </w:r>
      <w:r w:rsidR="001C2E8E" w:rsidRPr="00A93339">
        <w:t xml:space="preserve">, </w:t>
      </w:r>
      <w:proofErr w:type="spellStart"/>
      <w:r w:rsidR="001C2E8E" w:rsidRPr="00A93339">
        <w:t>Amruševa</w:t>
      </w:r>
      <w:proofErr w:type="spellEnd"/>
      <w:r w:rsidR="001C2E8E" w:rsidRPr="00A93339">
        <w:t xml:space="preserve"> 2/II</w:t>
      </w:r>
      <w:r w:rsidR="001C2E8E" w:rsidRPr="00A93339">
        <w:tab/>
      </w:r>
      <w:r w:rsidR="001C2E8E" w:rsidRPr="00A93339">
        <w:tab/>
      </w:r>
      <w:r w:rsidR="001C2E8E" w:rsidRPr="00A93339">
        <w:tab/>
      </w:r>
      <w:r w:rsidR="001C2E8E" w:rsidRPr="00A93339">
        <w:tab/>
      </w:r>
      <w:r w:rsidR="001C2E8E" w:rsidRPr="00A93339">
        <w:tab/>
      </w:r>
      <w:r w:rsidR="00C960FF">
        <w:tab/>
      </w:r>
      <w:proofErr w:type="spellStart"/>
      <w:r w:rsidR="00790FC8">
        <w:t>48</w:t>
      </w:r>
      <w:proofErr w:type="spellEnd"/>
      <w:r w:rsidR="001C2E8E" w:rsidRPr="00A93339">
        <w:t>-</w:t>
      </w:r>
      <w:r w:rsidR="00790FC8">
        <w:t>St-</w:t>
      </w:r>
      <w:proofErr w:type="spellStart"/>
      <w:r w:rsidR="006E69C8">
        <w:t>336</w:t>
      </w:r>
      <w:proofErr w:type="spellEnd"/>
      <w:r w:rsidR="006E69C8">
        <w:t>/</w:t>
      </w:r>
      <w:proofErr w:type="spellStart"/>
      <w:r w:rsidR="006E69C8">
        <w:t>17</w:t>
      </w:r>
      <w:proofErr w:type="spellEnd"/>
      <w:r w:rsidR="006E69C8">
        <w:t>-</w:t>
      </w:r>
      <w:proofErr w:type="spellStart"/>
      <w:r w:rsidR="006E69C8">
        <w:t>15</w:t>
      </w:r>
      <w:proofErr w:type="spellEnd"/>
    </w:p>
    <w:p w:rsidRDefault="005663C9" w:rsidR="005663C9" w:rsidRPr="00A93339"/>
    <w:p w:rsidRDefault="005663C9" w:rsidP="005663C9" w:rsidR="0003636E" w:rsidRPr="00A93339">
      <w:pPr>
        <w:jc w:val="center"/>
      </w:pPr>
      <w:r>
        <w:t>R E P U B L I K A   H R V A T S K A</w:t>
      </w:r>
    </w:p>
    <w:p w:rsidRDefault="0003636E" w:rsidP="0003636E" w:rsidR="0003636E" w:rsidRPr="00A93339">
      <w:pPr>
        <w:jc w:val="center"/>
      </w:pPr>
      <w:r w:rsidRPr="00A93339">
        <w:t xml:space="preserve">R J E Š E N J E </w:t>
      </w:r>
    </w:p>
    <w:p w:rsidRDefault="0003636E" w:rsidP="0003636E" w:rsidR="0003636E" w:rsidRPr="00A93339">
      <w:pPr>
        <w:jc w:val="center"/>
      </w:pPr>
    </w:p>
    <w:p w:rsidRDefault="0003636E" w:rsidP="0003636E" w:rsidR="0003636E" w:rsidRPr="00A93339">
      <w:r w:rsidRPr="00A93339">
        <w:tab/>
        <w:t xml:space="preserve">TRGOVAČKI SUD U ZAGREBU po sucu </w:t>
      </w:r>
      <w:r w:rsidR="00790FC8">
        <w:t>Vesni Sremac Šoštar</w:t>
      </w:r>
      <w:r w:rsidRPr="00A93339">
        <w:t xml:space="preserve"> u stečajnom postupku nad stečajnim dužnikom</w:t>
      </w:r>
      <w:r w:rsidR="00B21915" w:rsidRPr="00B21915">
        <w:t xml:space="preserve"> </w:t>
      </w:r>
      <w:r w:rsidR="006E69C8" w:rsidRPr="00DB2CF7">
        <w:rPr>
          <w:lang w:val="hr-BA"/>
        </w:rPr>
        <w:t xml:space="preserve">Stil </w:t>
      </w:r>
      <w:proofErr w:type="spellStart"/>
      <w:r w:rsidR="006E69C8" w:rsidRPr="00DB2CF7">
        <w:rPr>
          <w:lang w:val="hr-BA"/>
        </w:rPr>
        <w:t>imobilia</w:t>
      </w:r>
      <w:proofErr w:type="spellEnd"/>
      <w:r w:rsidR="006E69C8" w:rsidRPr="00DB2CF7">
        <w:rPr>
          <w:lang w:val="hr-BA"/>
        </w:rPr>
        <w:t xml:space="preserve"> d.o.o.- u stečaju, Zagreb, </w:t>
      </w:r>
      <w:proofErr w:type="spellStart"/>
      <w:r w:rsidR="006E69C8" w:rsidRPr="00DB2CF7">
        <w:rPr>
          <w:lang w:val="hr-BA"/>
        </w:rPr>
        <w:t>Čalogovićeva</w:t>
      </w:r>
      <w:proofErr w:type="spellEnd"/>
      <w:r w:rsidR="006E69C8" w:rsidRPr="00DB2CF7">
        <w:rPr>
          <w:lang w:val="hr-BA"/>
        </w:rPr>
        <w:t xml:space="preserve"> </w:t>
      </w:r>
      <w:proofErr w:type="spellStart"/>
      <w:r w:rsidR="006E69C8" w:rsidRPr="00DB2CF7">
        <w:rPr>
          <w:lang w:val="hr-BA"/>
        </w:rPr>
        <w:t>22</w:t>
      </w:r>
      <w:proofErr w:type="spellEnd"/>
      <w:r w:rsidR="006E69C8" w:rsidRPr="00DB2CF7">
        <w:rPr>
          <w:lang w:val="hr-BA"/>
        </w:rPr>
        <w:t xml:space="preserve">, </w:t>
      </w:r>
      <w:proofErr w:type="spellStart"/>
      <w:r w:rsidR="006E69C8" w:rsidRPr="00DB2CF7">
        <w:rPr>
          <w:lang w:val="hr-BA"/>
        </w:rPr>
        <w:t>OIB</w:t>
      </w:r>
      <w:proofErr w:type="spellEnd"/>
      <w:r w:rsidR="006E69C8" w:rsidRPr="00DB2CF7">
        <w:rPr>
          <w:lang w:val="hr-BA"/>
        </w:rPr>
        <w:t xml:space="preserve">: </w:t>
      </w:r>
      <w:proofErr w:type="spellStart"/>
      <w:r w:rsidR="006E69C8" w:rsidRPr="00DB2CF7">
        <w:rPr>
          <w:lang w:val="hr-BA"/>
        </w:rPr>
        <w:t>63702116005</w:t>
      </w:r>
      <w:proofErr w:type="spellEnd"/>
      <w:r w:rsidR="006E69C8">
        <w:rPr>
          <w:lang w:val="hr-BA"/>
        </w:rPr>
        <w:t xml:space="preserve"> </w:t>
      </w:r>
      <w:r w:rsidRPr="00A93339">
        <w:t xml:space="preserve">dana </w:t>
      </w:r>
      <w:proofErr w:type="spellStart"/>
      <w:r w:rsidR="006E69C8">
        <w:t>21</w:t>
      </w:r>
      <w:proofErr w:type="spellEnd"/>
      <w:r w:rsidR="00790FC8">
        <w:t xml:space="preserve">. veljače </w:t>
      </w:r>
      <w:proofErr w:type="spellStart"/>
      <w:r w:rsidR="00790FC8">
        <w:t>2019</w:t>
      </w:r>
      <w:proofErr w:type="spellEnd"/>
      <w:r w:rsidR="00790FC8">
        <w:t>.</w:t>
      </w:r>
      <w:r w:rsidR="00703A77">
        <w:t xml:space="preserve"> </w:t>
      </w:r>
      <w:r w:rsidRPr="00A93339">
        <w:t xml:space="preserve">godine </w:t>
      </w:r>
    </w:p>
    <w:p w:rsidRDefault="00F70B58" w:rsidP="0003636E" w:rsidR="00F70B58" w:rsidRPr="00A93339"/>
    <w:p w:rsidRDefault="0003636E" w:rsidP="0003636E" w:rsidR="0003636E" w:rsidRPr="00A93339">
      <w:pPr>
        <w:jc w:val="center"/>
      </w:pPr>
      <w:r w:rsidRPr="00A93339">
        <w:t xml:space="preserve">r i j e š i o   j e </w:t>
      </w:r>
    </w:p>
    <w:p w:rsidRDefault="0003636E" w:rsidP="0003636E" w:rsidR="0003636E" w:rsidRPr="00A93339">
      <w:pPr>
        <w:jc w:val="center"/>
      </w:pPr>
    </w:p>
    <w:p w:rsidRDefault="0003636E" w:rsidP="006F129A" w:rsidR="006F129A">
      <w:pPr>
        <w:spacing w:after="240"/>
        <w:rPr>
          <w:sz w:val="20"/>
          <w:szCs w:val="20"/>
        </w:rPr>
      </w:pPr>
      <w:r w:rsidRPr="00A93339">
        <w:tab/>
      </w:r>
      <w:r w:rsidR="007D05CF" w:rsidRPr="00A93339">
        <w:t>Odbacuje se prijava tražbine stečajnog vjerovnika</w:t>
      </w:r>
      <w:r w:rsidR="00073A89">
        <w:t xml:space="preserve"> </w:t>
      </w:r>
      <w:r w:rsidR="00A239E8">
        <w:t xml:space="preserve">Zagrebački holding d.d. </w:t>
      </w:r>
      <w:proofErr w:type="spellStart"/>
      <w:r w:rsidR="00A239E8">
        <w:t>OIB</w:t>
      </w:r>
      <w:proofErr w:type="spellEnd"/>
      <w:r w:rsidR="00A239E8">
        <w:t xml:space="preserve">: </w:t>
      </w:r>
      <w:proofErr w:type="spellStart"/>
      <w:r w:rsidR="00A239E8">
        <w:t>85584865987</w:t>
      </w:r>
      <w:proofErr w:type="spellEnd"/>
      <w:r w:rsidR="00A239E8">
        <w:t xml:space="preserve"> </w:t>
      </w:r>
      <w:r w:rsidR="007D05CF" w:rsidRPr="00A93339">
        <w:t>u dijelu koji se odnosi na</w:t>
      </w:r>
      <w:r w:rsidR="008F21BE">
        <w:t xml:space="preserve"> </w:t>
      </w:r>
      <w:r w:rsidR="003F63C1">
        <w:t xml:space="preserve">kaznu za parking </w:t>
      </w:r>
      <w:r w:rsidR="007D05CF" w:rsidRPr="00A93339">
        <w:t>u</w:t>
      </w:r>
      <w:r w:rsidR="00D85DB6" w:rsidRPr="00A93339">
        <w:t xml:space="preserve"> </w:t>
      </w:r>
      <w:r w:rsidR="007D05CF" w:rsidRPr="00A93339">
        <w:t xml:space="preserve">iznosu od </w:t>
      </w:r>
      <w:proofErr w:type="spellStart"/>
      <w:r w:rsidR="003F63C1">
        <w:t>74</w:t>
      </w:r>
      <w:proofErr w:type="spellEnd"/>
      <w:r w:rsidR="003F63C1">
        <w:t>,</w:t>
      </w:r>
      <w:proofErr w:type="spellStart"/>
      <w:r w:rsidR="003F63C1">
        <w:t>70</w:t>
      </w:r>
      <w:proofErr w:type="spellEnd"/>
      <w:r w:rsidR="00433A3C">
        <w:t xml:space="preserve"> kuna kao tražbina nižeg isplatnog reda. </w:t>
      </w:r>
    </w:p>
    <w:p w:rsidRDefault="007D05CF" w:rsidP="006F129A" w:rsidR="007D05CF" w:rsidRPr="006F129A">
      <w:pPr>
        <w:spacing w:after="240"/>
        <w:jc w:val="center"/>
        <w:rPr>
          <w:sz w:val="20"/>
          <w:szCs w:val="20"/>
        </w:rPr>
      </w:pPr>
      <w:r w:rsidRPr="00A93339">
        <w:t>Obrazloženje</w:t>
      </w:r>
    </w:p>
    <w:p w:rsidRDefault="007D05CF" w:rsidP="007D05CF" w:rsidR="007D05CF" w:rsidRPr="00A93339">
      <w:r w:rsidRPr="00A93339">
        <w:tab/>
        <w:t>Stečajni vjerov</w:t>
      </w:r>
      <w:r w:rsidR="00EC239A">
        <w:t>nik je podnio prijavu tražbine,</w:t>
      </w:r>
      <w:r w:rsidRPr="00A93339">
        <w:t xml:space="preserve"> </w:t>
      </w:r>
      <w:r w:rsidR="00EC239A">
        <w:t xml:space="preserve">koja se </w:t>
      </w:r>
      <w:r w:rsidR="00EC239A" w:rsidRPr="00A93339">
        <w:t>odnosi na</w:t>
      </w:r>
      <w:r w:rsidR="00EC239A">
        <w:t xml:space="preserve"> </w:t>
      </w:r>
      <w:r w:rsidR="003F63C1">
        <w:t xml:space="preserve">kaznu za parking </w:t>
      </w:r>
      <w:r w:rsidR="00EC239A">
        <w:t xml:space="preserve">postupka </w:t>
      </w:r>
      <w:r w:rsidR="00EC239A" w:rsidRPr="00A93339">
        <w:t xml:space="preserve">u iznosu od </w:t>
      </w:r>
      <w:proofErr w:type="spellStart"/>
      <w:r w:rsidR="003F63C1">
        <w:t>74</w:t>
      </w:r>
      <w:proofErr w:type="spellEnd"/>
      <w:r w:rsidR="003F63C1">
        <w:t>,</w:t>
      </w:r>
      <w:proofErr w:type="spellStart"/>
      <w:r w:rsidR="003F63C1">
        <w:t>70</w:t>
      </w:r>
      <w:proofErr w:type="spellEnd"/>
      <w:r w:rsidR="00EC239A">
        <w:t xml:space="preserve"> kuna.</w:t>
      </w:r>
    </w:p>
    <w:p w:rsidRDefault="007D05CF" w:rsidP="007D05CF" w:rsidR="007D05CF" w:rsidRPr="00A93339">
      <w:r w:rsidRPr="00A93339">
        <w:tab/>
      </w:r>
      <w:r w:rsidR="00703A77">
        <w:t xml:space="preserve">Prema odredbi čl. </w:t>
      </w:r>
      <w:proofErr w:type="spellStart"/>
      <w:r w:rsidR="00703A77">
        <w:t>139</w:t>
      </w:r>
      <w:proofErr w:type="spellEnd"/>
      <w:r w:rsidRPr="00A93339">
        <w:t xml:space="preserve"> st</w:t>
      </w:r>
      <w:r w:rsidR="002C7A0E" w:rsidRPr="00A93339">
        <w:t xml:space="preserve">. 1 </w:t>
      </w:r>
      <w:proofErr w:type="spellStart"/>
      <w:r w:rsidR="002C7A0E" w:rsidRPr="00A93339">
        <w:t>toč</w:t>
      </w:r>
      <w:proofErr w:type="spellEnd"/>
      <w:r w:rsidR="002C7A0E" w:rsidRPr="00A93339">
        <w:t>. 2</w:t>
      </w:r>
      <w:r w:rsidRPr="00A93339">
        <w:t xml:space="preserve"> Stečajnog zakona</w:t>
      </w:r>
      <w:r w:rsidR="00C85786">
        <w:t xml:space="preserve"> (NN </w:t>
      </w:r>
      <w:proofErr w:type="spellStart"/>
      <w:r w:rsidR="00C85786">
        <w:t>71</w:t>
      </w:r>
      <w:proofErr w:type="spellEnd"/>
      <w:r w:rsidR="00C85786">
        <w:t>/</w:t>
      </w:r>
      <w:proofErr w:type="spellStart"/>
      <w:r w:rsidR="00C85786">
        <w:t>15</w:t>
      </w:r>
      <w:proofErr w:type="spellEnd"/>
      <w:r w:rsidR="00C85786">
        <w:t xml:space="preserve"> i </w:t>
      </w:r>
      <w:proofErr w:type="spellStart"/>
      <w:r w:rsidR="00C85786">
        <w:t>104</w:t>
      </w:r>
      <w:proofErr w:type="spellEnd"/>
      <w:r w:rsidR="00C85786">
        <w:t>/</w:t>
      </w:r>
      <w:proofErr w:type="spellStart"/>
      <w:r w:rsidR="00C85786">
        <w:t>17</w:t>
      </w:r>
      <w:proofErr w:type="spellEnd"/>
      <w:r w:rsidR="00C85786">
        <w:t>)</w:t>
      </w:r>
      <w:r w:rsidRPr="00A93339">
        <w:t xml:space="preserve"> nakon tražbina viših isplatnih redova kao tražbine nižih isplatnih redova namiruju se </w:t>
      </w:r>
      <w:r w:rsidR="002C7A0E" w:rsidRPr="00A93339">
        <w:t xml:space="preserve">troškovi koji za pojedine vjerovnike nastaju njihovim sudjelovanjem u postupku. </w:t>
      </w:r>
    </w:p>
    <w:p w:rsidRDefault="00703A77" w:rsidP="007D05CF" w:rsidR="007D05CF" w:rsidRPr="00A93339">
      <w:pPr>
        <w:ind w:firstLine="360"/>
      </w:pPr>
      <w:r>
        <w:t xml:space="preserve">Prema odredbi čl. </w:t>
      </w:r>
      <w:proofErr w:type="spellStart"/>
      <w:r>
        <w:t>257</w:t>
      </w:r>
      <w:proofErr w:type="spellEnd"/>
      <w:r>
        <w:t xml:space="preserve"> st. 5</w:t>
      </w:r>
      <w:r w:rsidR="007D05CF" w:rsidRPr="00A93339">
        <w:t xml:space="preserve"> Stečajnog zakona tražbine vjerovnika nižih isplatnih redova prijavljuju se samo ako </w:t>
      </w:r>
      <w:r>
        <w:t>sud</w:t>
      </w:r>
      <w:r w:rsidR="007D05CF" w:rsidRPr="00A93339">
        <w:t xml:space="preserve"> posebno pozove te vjerovnike da prijave svoje tražbine. </w:t>
      </w:r>
    </w:p>
    <w:p w:rsidRDefault="007D05CF" w:rsidP="007D05CF" w:rsidR="007D05CF" w:rsidRPr="00A93339">
      <w:pPr>
        <w:ind w:firstLine="360"/>
      </w:pPr>
      <w:r w:rsidRPr="00A93339">
        <w:t xml:space="preserve">Kako </w:t>
      </w:r>
      <w:r w:rsidR="00703A77">
        <w:t>sud</w:t>
      </w:r>
      <w:r w:rsidRPr="00A93339">
        <w:t xml:space="preserve"> nije pozvao</w:t>
      </w:r>
      <w:r w:rsidR="00C85786">
        <w:t xml:space="preserve"> vjerovnike da prijave tražbinu, </w:t>
      </w:r>
      <w:r w:rsidRPr="00A93339">
        <w:t>koja se</w:t>
      </w:r>
      <w:r w:rsidR="00C85786">
        <w:t xml:space="preserve"> odnosi na niže isplatne redove, </w:t>
      </w:r>
      <w:r w:rsidRPr="00A93339">
        <w:t xml:space="preserve">valjalo je prijavu vjerovnika u tom dijelu odbaciti i riješiti kao u izreci. </w:t>
      </w:r>
    </w:p>
    <w:p w:rsidRDefault="007D05CF" w:rsidP="007D05CF" w:rsidR="007D05CF" w:rsidRPr="00A93339"/>
    <w:p w:rsidRDefault="007D05CF" w:rsidP="007D05CF" w:rsidR="007D05CF" w:rsidRPr="00A93339">
      <w:pPr>
        <w:jc w:val="center"/>
      </w:pPr>
      <w:r w:rsidRPr="00A93339">
        <w:t xml:space="preserve">U Zagrebu, </w:t>
      </w:r>
      <w:proofErr w:type="spellStart"/>
      <w:r w:rsidR="003F63C1">
        <w:t>21</w:t>
      </w:r>
      <w:proofErr w:type="spellEnd"/>
      <w:r w:rsidR="00C85786">
        <w:t xml:space="preserve">. veljače </w:t>
      </w:r>
      <w:proofErr w:type="spellStart"/>
      <w:r w:rsidR="00C85786">
        <w:t>2019</w:t>
      </w:r>
      <w:proofErr w:type="spellEnd"/>
      <w:r w:rsidR="00C85786">
        <w:t>.</w:t>
      </w:r>
      <w:r w:rsidR="00703A77">
        <w:t xml:space="preserve"> </w:t>
      </w:r>
    </w:p>
    <w:p w:rsidRDefault="007D05CF" w:rsidP="007D05CF" w:rsidR="007D05CF" w:rsidRPr="00A93339">
      <w:pPr>
        <w:jc w:val="center"/>
      </w:pPr>
    </w:p>
    <w:p w:rsidRDefault="007D05CF" w:rsidP="007D05CF" w:rsidR="007D05CF" w:rsidRPr="00A93339"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  <w:t xml:space="preserve">SUDAC </w:t>
      </w:r>
    </w:p>
    <w:p w:rsidRDefault="007D05CF" w:rsidP="007D05CF" w:rsidR="007D05CF" w:rsidRPr="00A93339"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="00C85786">
        <w:t>Vesna Sremac Šoštar</w:t>
      </w:r>
      <w:r w:rsidR="000503BA">
        <w:t>,v.r.</w:t>
      </w:r>
      <w:r w:rsidRPr="00A93339">
        <w:t xml:space="preserve"> </w:t>
      </w:r>
    </w:p>
    <w:p w:rsidRDefault="007D05CF" w:rsidP="007D05CF" w:rsidR="007D05CF" w:rsidRPr="00A93339">
      <w:r w:rsidRPr="00A93339">
        <w:t>POUKA O PRAVNOM LIJEKU</w:t>
      </w:r>
    </w:p>
    <w:p w:rsidRDefault="007D05CF" w:rsidP="007D05CF" w:rsidR="007D05CF">
      <w:r w:rsidRPr="00A93339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C85786" w:rsidP="007D05CF" w:rsidR="00C85786"/>
    <w:p w:rsidRDefault="000503BA" w:rsidR="000503B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0503BA" w:rsidR="000503B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03636E" w:rsidR="0003636E" w:rsidRPr="00A93339"/>
    <w:p w:rsidRDefault="0003636E" w:rsidR="0003636E" w:rsidRPr="00A93339"/>
    <w:sectPr w:rsidSect="006F129A" w:rsidR="0003636E" w:rsidRPr="00A93339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131BA3"/>
    <w:multiLevelType w:val="hybridMultilevel"/>
    <w:tmpl w:val="73AC3032"/>
    <w:lvl w:tplc="28189B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10A3A12"/>
    <w:multiLevelType w:val="hybridMultilevel"/>
    <w:tmpl w:val="985ED0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88E56B3"/>
    <w:multiLevelType w:val="hybridMultilevel"/>
    <w:tmpl w:val="AC86020A"/>
    <w:lvl w:tplc="A9F844A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636E"/>
    <w:rsid w:val="0003636E"/>
    <w:rsid w:val="000503BA"/>
    <w:rsid w:val="00056508"/>
    <w:rsid w:val="00073A89"/>
    <w:rsid w:val="00175F09"/>
    <w:rsid w:val="001C2E8E"/>
    <w:rsid w:val="001C7317"/>
    <w:rsid w:val="001F2774"/>
    <w:rsid w:val="0022334E"/>
    <w:rsid w:val="002C7A0E"/>
    <w:rsid w:val="003038F5"/>
    <w:rsid w:val="00355036"/>
    <w:rsid w:val="00375FF6"/>
    <w:rsid w:val="003F63C1"/>
    <w:rsid w:val="0041013C"/>
    <w:rsid w:val="004243E0"/>
    <w:rsid w:val="00433A3C"/>
    <w:rsid w:val="00437E50"/>
    <w:rsid w:val="005663C9"/>
    <w:rsid w:val="006845D7"/>
    <w:rsid w:val="006E69C8"/>
    <w:rsid w:val="006F129A"/>
    <w:rsid w:val="00703A77"/>
    <w:rsid w:val="00790FC8"/>
    <w:rsid w:val="007D05CF"/>
    <w:rsid w:val="007F782B"/>
    <w:rsid w:val="0081015C"/>
    <w:rsid w:val="00825637"/>
    <w:rsid w:val="008369E4"/>
    <w:rsid w:val="008F21BE"/>
    <w:rsid w:val="009F4CDD"/>
    <w:rsid w:val="00A239E8"/>
    <w:rsid w:val="00A93339"/>
    <w:rsid w:val="00B21915"/>
    <w:rsid w:val="00B22FA3"/>
    <w:rsid w:val="00B55D57"/>
    <w:rsid w:val="00B95FD2"/>
    <w:rsid w:val="00C85786"/>
    <w:rsid w:val="00C86942"/>
    <w:rsid w:val="00C960FF"/>
    <w:rsid w:val="00D22772"/>
    <w:rsid w:val="00D85DB6"/>
    <w:rsid w:val="00DB61E4"/>
    <w:rsid w:val="00E80229"/>
    <w:rsid w:val="00EB3408"/>
    <w:rsid w:val="00EC239A"/>
    <w:rsid w:val="00F7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2FA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69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03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3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3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3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3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2FA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69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03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03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03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3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3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15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niži isplatni red</izvorni_sadrzaj>
    <derivirana_varijabla naziv="DomainObject.Primjedba_1">niži isplatni red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St-336/2017</izvorni_sadrzaj>
    <derivirana_varijabla naziv="DomainObject.Predmet.OznakaBroj_1">St-336/2017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Stil imobilia  d.o.o. zastupanog po punomoćniku Davor Vitold Musulin</izvorni_sadrzaj>
    <derivirana_varijabla naziv="DomainObject.Predmet.ProtustrankaFormated_1">  Stil imobilia  d.o.o. zastupanog po punomoćniku Davor Vitold Musulin</derivirana_varijabla>
  </DomainObject.Predmet.ProtustrankaFormated>
  <DomainObject.Predmet.ProtustrankaFormatedOIB>
    <izvorni_sadrzaj>  Stil imobilia  d.o.o., OIB 63702116005 zastupanog po punomoćniku Davor Vitold Musulin</izvorni_sadrzaj>
    <derivirana_varijabla naziv="DomainObject.Predmet.ProtustrankaFormatedOIB_1">  Stil imobilia  d.o.o., OIB 63702116005 zastupanog po punomoćniku Davor Vitold Musulin</derivirana_varijabla>
  </DomainObject.Predmet.ProtustrankaFormatedOIB>
  <DomainObject.Predmet.ProtustrankaFormatedWithAdress>
    <izvorni_sadrzaj> Stil imobilia  d.o.o., Čalogovićeva 22, 10000 Zagreb zastupanog po punomoćniku Davor Vitold Musulin</izvorni_sadrzaj>
    <derivirana_varijabla naziv="DomainObject.Predmet.ProtustrankaFormatedWithAdress_1"> Stil imobilia  d.o.o., Čalogovićeva 22, 10000 Zagreb zastupanog po punomoćniku Davor Vitold Musulin</derivirana_varijabla>
  </DomainObject.Predmet.ProtustrankaFormatedWithAdress>
  <DomainObject.Predmet.ProtustrankaFormatedWithAdressOIB>
    <izvorni_sadrzaj> Stil imobilia  d.o.o., OIB 63702116005, Čalogovićeva 22, 10000 Zagreb zastupanog po punomoćniku Davor Vitold Musulin</izvorni_sadrzaj>
    <derivirana_varijabla naziv="DomainObject.Predmet.ProtustrankaFormatedWithAdressOIB_1"> Stil imobilia  d.o.o., OIB 63702116005, Čalogovićeva 22, 10000 Zagreb zastupanog po punomoćniku Davor Vitold Musulin</derivirana_varijabla>
  </DomainObject.Predmet.ProtustrankaFormatedWithAdressOIB>
  <DomainObject.Predmet.ProtustrankaWithAdress>
    <izvorni_sadrzaj>Stil imobilia  d.o.o. Čalogovićeva 22, 10000 Zagreb</izvorni_sadrzaj>
    <derivirana_varijabla naziv="DomainObject.Predmet.ProtustrankaWithAdress_1">Stil imobilia  d.o.o. Čalogovićeva 22, 10000 Zagreb</derivirana_varijabla>
  </DomainObject.Predmet.ProtustrankaWithAdress>
  <DomainObject.Predmet.ProtustrankaWithAdressOIB>
    <izvorni_sadrzaj>Stil imobilia  d.o.o., OIB 63702116005, Čalogovićeva 22, 10000 Zagreb</izvorni_sadrzaj>
    <derivirana_varijabla naziv="DomainObject.Predmet.ProtustrankaWithAdressOIB_1">Stil imobilia  d.o.o., OIB 63702116005, Čalogovićeva 22, 10000 Zagreb</derivirana_varijabla>
  </DomainObject.Predmet.ProtustrankaWithAdressOIB>
  <DomainObject.Predmet.ProtustrankaNazivFormated>
    <izvorni_sadrzaj>Stil imobilia  d.o.o.</izvorni_sadrzaj>
    <derivirana_varijabla naziv="DomainObject.Predmet.ProtustrankaNazivFormated_1">Stil imobilia  d.o.o.</derivirana_varijabla>
  </DomainObject.Predmet.ProtustrankaNazivFormated>
  <DomainObject.Predmet.ProtustrankaNazivFormatedOIB>
    <izvorni_sadrzaj>Stil imobilia  d.o.o., OIB 63702116005</izvorni_sadrzaj>
    <derivirana_varijabla naziv="DomainObject.Predmet.ProtustrankaNazivFormatedOIB_1">Stil imobilia  d.o.o., OIB 63702116005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VENETO BANKA d.d.; Davor Vitold Musulin</izvorni_sadrzaj>
    <derivirana_varijabla naziv="DomainObject.Predmet.StrankaFormated_1">  FINA Regionalni centar Zagreb; VENETO BANKA d.d.; Davor Vitold Musulin</derivirana_varijabla>
  </DomainObject.Predmet.StrankaFormated>
  <DomainObject.Predmet.StrankaFormatedOIB>
    <izvorni_sadrzaj>  FINA Regionalni centar Zagreb, OIB 85821130368; VENETO BANKA d.d., OIB 81712716992; Davor Vitold Musulin, OIB 12212060595</izvorni_sadrzaj>
    <derivirana_varijabla naziv="DomainObject.Predmet.StrankaFormatedOIB_1">  FINA Regionalni centar Zagreb, OIB 85821130368; VENETO BANKA d.d., OIB 81712716992; Davor Vitold Musulin, OIB 12212060595</derivirana_varijabla>
  </DomainObject.Predmet.StrankaFormatedOIB>
  <DomainObject.Predmet.StrankaFormatedWithAdress>
    <izvorni_sadrzaj> FINA Regionalni centar Zagreb, Trg svibanjskih žrtava 1995. 1, 10000 Zagreb; VENETO BANKA d.d., Draškovićeva 58, 10000 Zagreb; Davor Vitold Musulin, Čalogovićeva 22, 10000 Zagreb</izvorni_sadrzaj>
    <derivirana_varijabla naziv="DomainObject.Predmet.StrankaFormatedWithAdress_1"> FINA Regionalni centar Zagreb, Trg svibanjskih žrtava 1995. 1, 10000 Zagreb; VENETO BANKA d.d., Draškovićeva 58, 10000 Zagreb; Davor Vitold Musulin, Čalogovićeva 22, 10000 Zagreb</derivirana_varijabla>
  </DomainObject.Predmet.StrankaFormatedWithAdress>
  <DomainObject.Predmet.StrankaFormatedWithAdressOIB>
    <izvorni_sadrzaj> FINA Regionalni centar Zagreb, OIB 85821130368, Trg svibanjskih žrtava 1995. 1, 10000 Zagreb; VENETO BANKA d.d., OIB 81712716992, Draškovićeva 58, 10000 Zagreb; Davor Vitold Musulin, OIB 12212060595, Čalogovićeva 22, 10000 Zagreb</izvorni_sadrzaj>
    <derivirana_varijabla naziv="DomainObject.Predmet.StrankaFormatedWithAdressOIB_1"> FINA Regionalni centar Zagreb, OIB 85821130368, Trg svibanjskih žrtava 1995. 1, 10000 Zagreb; VENETO BANKA d.d., OIB 81712716992, Draškovićeva 58, 10000 Zagreb; Davor Vitold Musulin, OIB 12212060595, Čalogovićeva 22, 10000 Zagreb</derivirana_varijabla>
  </DomainObject.Predmet.StrankaFormatedWithAdressOIB>
  <DomainObject.Predmet.StrankaWithAdress>
    <izvorni_sadrzaj>FINA Regionalni centar Zagreb Trg svibanjskih žrtava 1995. 1,10000 Zagreb,VENETO BANKA d.d. Draškovićeva 58,10000 Zagreb,Davor Vitold Musulin Čalogovićeva 22,10000 Zagreb</izvorni_sadrzaj>
    <derivirana_varijabla naziv="DomainObject.Predmet.StrankaWithAdress_1">FINA Regionalni centar Zagreb Trg svibanjskih žrtava 1995. 1,10000 Zagreb,VENETO BANKA d.d. Draškovićeva 58,10000 Zagreb,Davor Vitold Musulin Čalogovićeva 22,10000 Zagreb</derivirana_varijabla>
  </DomainObject.Predmet.StrankaWithAdress>
  <DomainObject.Predmet.StrankaWithAdressOIB>
    <izvorni_sadrzaj>FINA Regionalni centar Zagreb, OIB 85821130368, Trg svibanjskih žrtava 1995. 1,10000 Zagreb,VENETO BANKA d.d., OIB 81712716992, Draškovićeva 58,10000 Zagreb,Davor Vitold Musulin, OIB 12212060595, Čalogovićeva 22,10000 Zagreb</izvorni_sadrzaj>
    <derivirana_varijabla naziv="DomainObject.Predmet.StrankaWithAdressOIB_1">FINA Regionalni centar Zagreb, OIB 85821130368, Trg svibanjskih žrtava 1995. 1,10000 Zagreb,VENETO BANKA d.d., OIB 81712716992, Draškovićeva 58,10000 Zagreb,Davor Vitold Musulin, OIB 12212060595, Čalogovićeva 22,10000 Zagreb</derivirana_varijabla>
  </DomainObject.Predmet.StrankaWithAdressOIB>
  <DomainObject.Predmet.StrankaNazivFormated>
    <izvorni_sadrzaj>FINA Regionalni centar Zagreb,VENETO BANKA d.d.,Davor Vitold Musulin</izvorni_sadrzaj>
    <derivirana_varijabla naziv="DomainObject.Predmet.StrankaNazivFormated_1">FINA Regionalni centar Zagreb,VENETO BANKA d.d.,Davor Vitold Musulin</derivirana_varijabla>
  </DomainObject.Predmet.StrankaNazivFormated>
  <DomainObject.Predmet.StrankaNazivFormatedOIB>
    <izvorni_sadrzaj>FINA Regionalni centar Zagreb, OIB 85821130368,VENETO BANKA d.d., OIB 81712716992,Davor Vitold Musulin, OIB 12212060595</izvorni_sadrzaj>
    <derivirana_varijabla naziv="DomainObject.Predmet.StrankaNazivFormatedOIB_1">FINA Regionalni centar Zagreb, OIB 85821130368,VENETO BANKA d.d., OIB 81712716992,Davor Vitold Musulin, OIB 12212060595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VENETO BANKA d.d.</item>
      <item>Davor Vitold Musulin</item>
    </izvorni_sadrzaj>
    <derivirana_varijabla naziv="DomainObject.Predmet.StrankaListFormated_1">
      <item>FINA Regionalni centar Zagreb</item>
      <item>VENETO BANKA d.d.</item>
      <item>Davor Vitold Musulin</item>
    </derivirana_varijabla>
  </DomainObject.Predmet.StrankaListFormated>
  <DomainObject.Predmet.StrankaListFormatedOIB>
    <izvorni_sadrzaj>
      <item>FINA Regionalni centar Zagreb, OIB 85821130368</item>
      <item>VENETO BANKA d.d., OIB 81712716992</item>
      <item>Davor Vitold Musulin, OIB 12212060595</item>
    </izvorni_sadrzaj>
    <derivirana_varijabla naziv="DomainObject.Predmet.StrankaListFormatedOIB_1">
      <item>FINA Regionalni centar Zagreb, OIB 85821130368</item>
      <item>VENETO BANKA d.d., OIB 81712716992</item>
      <item>Davor Vitold Musulin, OIB 12212060595</item>
    </derivirana_varijabla>
  </DomainObject.Predmet.StrankaListFormatedOIB>
  <DomainObject.Predmet.StrankaListFormatedWithAdress>
    <izvorni_sadrzaj>
      <item>FINA Regionalni centar Zagreb, Trg svibanjskih žrtava 1995. 1, 10000 Zagreb</item>
      <item>VENETO BANKA d.d., Draškovićeva 58, 10000 Zagreb</item>
      <item>Davor Vitold Musulin, Čalogovićeva 22, 10000 Zagreb</item>
    </izvorni_sadrzaj>
    <derivirana_varijabla naziv="DomainObject.Predmet.StrankaListFormatedWithAdress_1">
      <item>FINA Regionalni centar Zagreb, Trg svibanjskih žrtava 1995. 1, 10000 Zagreb</item>
      <item>VENETO BANKA d.d., Draškovićeva 58, 10000 Zagreb</item>
      <item>Davor Vitold Musulin, Čalogovićeva 22,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VENETO BANKA d.d., OIB 81712716992, Draškovićeva 58, 10000 Zagreb</item>
      <item>Davor Vitold Musulin, OIB 12212060595, Čalogovićeva 22, 10000 Zagreb</item>
    </izvorni_sadrzaj>
    <derivirana_varijabla naziv="DomainObject.Predmet.StrankaListFormatedWithAdressOIB_1">
      <item>FINA Regionalni centar Zagreb, OIB 85821130368, Trg svibanjskih žrtava 1995. 1, 10000 Zagreb</item>
      <item>VENETO BANKA d.d., OIB 81712716992, Draškovićeva 58, 10000 Zagreb</item>
      <item>Davor Vitold Musulin, OIB 12212060595, Čalogovićeva 22, 10000 Zagreb</item>
    </derivirana_varijabla>
  </DomainObject.Predmet.StrankaListFormatedWithAdressOIB>
  <DomainObject.Predmet.StrankaListNazivFormated>
    <izvorni_sadrzaj>
      <item>FINA Regionalni centar Zagreb</item>
      <item>VENETO BANKA d.d.</item>
      <item>Davor Vitold Musulin</item>
    </izvorni_sadrzaj>
    <derivirana_varijabla naziv="DomainObject.Predmet.StrankaListNazivFormated_1">
      <item>FINA Regionalni centar Zagreb</item>
      <item>VENETO BANKA d.d.</item>
      <item>Davor Vitold Musulin</item>
    </derivirana_varijabla>
  </DomainObject.Predmet.StrankaListNazivFormated>
  <DomainObject.Predmet.StrankaListNazivFormatedOIB>
    <izvorni_sadrzaj>
      <item>FINA Regionalni centar Zagreb, OIB 85821130368</item>
      <item>VENETO BANKA d.d., OIB 81712716992</item>
      <item>Davor Vitold Musulin, OIB 12212060595</item>
    </izvorni_sadrzaj>
    <derivirana_varijabla naziv="DomainObject.Predmet.StrankaListNazivFormatedOIB_1">
      <item>FINA Regionalni centar Zagreb, OIB 85821130368</item>
      <item>VENETO BANKA d.d., OIB 81712716992</item>
      <item>Davor Vitold Musulin, OIB 12212060595</item>
    </derivirana_varijabla>
  </DomainObject.Predmet.StrankaListNazivFormatedOIB>
  <DomainObject.Predmet.ProtuStrankaListFormated>
    <izvorni_sadrzaj>
      <item>Stil imobilia  d.o.o. zastupanog po punomoćniku Davor Vitold Musulin</item>
    </izvorni_sadrzaj>
    <derivirana_varijabla naziv="DomainObject.Predmet.ProtuStrankaListFormated_1">
      <item>Stil imobilia  d.o.o. zastupanog po punomoćniku Davor Vitold Musulin</item>
    </derivirana_varijabla>
  </DomainObject.Predmet.ProtuStrankaListFormated>
  <DomainObject.Predmet.ProtuStrankaListFormatedOIB>
    <izvorni_sadrzaj>
      <item>Stil imobilia  d.o.o., OIB 63702116005 zastupanog po punomoćniku Davor Vitold Musulin</item>
    </izvorni_sadrzaj>
    <derivirana_varijabla naziv="DomainObject.Predmet.ProtuStrankaListFormatedOIB_1">
      <item>Stil imobilia  d.o.o., OIB 63702116005 zastupanog po punomoćniku Davor Vitold Musulin</item>
    </derivirana_varijabla>
  </DomainObject.Predmet.ProtuStrankaListFormatedOIB>
  <DomainObject.Predmet.ProtuStrankaListFormatedWithAdress>
    <izvorni_sadrzaj>
      <item>Stil imobilia  d.o.o., Čalogovićeva 22, 10000 Zagreb zastupanog po punomoćniku Davor Vitold Musulin</item>
    </izvorni_sadrzaj>
    <derivirana_varijabla naziv="DomainObject.Predmet.ProtuStrankaListFormatedWithAdress_1">
      <item>Stil imobilia  d.o.o., Čalogovićeva 22, 10000 Zagreb zastupanog po punomoćniku Davor Vitold Musulin</item>
    </derivirana_varijabla>
  </DomainObject.Predmet.ProtuStrankaListFormatedWithAdress>
  <DomainObject.Predmet.ProtuStrankaListFormatedWithAdressOIB>
    <izvorni_sadrzaj>
      <item>Stil imobilia  d.o.o., OIB 63702116005, Čalogovićeva 22, 10000 Zagreb zastupanog po punomoćniku Davor Vitold Musulin</item>
    </izvorni_sadrzaj>
    <derivirana_varijabla naziv="DomainObject.Predmet.ProtuStrankaListFormatedWithAdressOIB_1">
      <item>Stil imobilia  d.o.o., OIB 63702116005, Čalogovićeva 22, 10000 Zagreb zastupanog po punomoćniku Davor Vitold Musulin</item>
    </derivirana_varijabla>
  </DomainObject.Predmet.ProtuStrankaListFormatedWithAdressOIB>
  <DomainObject.Predmet.ProtuStrankaListNazivFormated>
    <izvorni_sadrzaj>
      <item>Stil imobilia  d.o.o.</item>
    </izvorni_sadrzaj>
    <derivirana_varijabla naziv="DomainObject.Predmet.ProtuStrankaListNazivFormated_1">
      <item>Stil imobilia  d.o.o.</item>
    </derivirana_varijabla>
  </DomainObject.Predmet.ProtuStrankaListNazivFormated>
  <DomainObject.Predmet.ProtuStrankaListNazivFormatedOIB>
    <izvorni_sadrzaj>
      <item>Stil imobilia  d.o.o., OIB 63702116005</item>
    </izvorni_sadrzaj>
    <derivirana_varijabla naziv="DomainObject.Predmet.ProtuStrankaListNazivFormatedOIB_1">
      <item>Stil imobilia  d.o.o., OIB 63702116005</item>
    </derivirana_varijabla>
  </DomainObject.Predmet.ProtuStrankaListNazivFormatedOIB>
  <DomainObject.Predmet.OstaliListFormated>
    <izvorni_sadrzaj>
      <item>Davor Vitold Musulin punomoćnik sudionika u postupku Stil imobilia  d.o.o.</item>
    </izvorni_sadrzaj>
    <derivirana_varijabla naziv="DomainObject.Predmet.OstaliListFormated_1">
      <item>Davor Vitold Musulin punomoćnik sudionika u postupku Stil imobilia  d.o.o.</item>
    </derivirana_varijabla>
  </DomainObject.Predmet.OstaliListFormated>
  <DomainObject.Predmet.OstaliListFormatedOIB>
    <izvorni_sadrzaj>
      <item>Davor Vitold Musulin, OIB 12212060595 punomoćnik sudionika u postupku Stil imobilia  d.o.o.</item>
    </izvorni_sadrzaj>
    <derivirana_varijabla naziv="DomainObject.Predmet.OstaliListFormatedOIB_1">
      <item>Davor Vitold Musulin, OIB 12212060595 punomoćnik sudionika u postupku Stil imobilia  d.o.o.</item>
    </derivirana_varijabla>
  </DomainObject.Predmet.OstaliListFormatedOIB>
  <DomainObject.Predmet.OstaliListFormatedWithAdress>
    <izvorni_sadrzaj>
      <item>Davor Vitold Musulin, Čalogovićeva 22, 10000 Zagreb punomoćnik sudionika u postupku Stil imobilia  d.o.o.</item>
    </izvorni_sadrzaj>
    <derivirana_varijabla naziv="DomainObject.Predmet.OstaliListFormatedWithAdress_1">
      <item>Davor Vitold Musulin, Čalogovićeva 22, 10000 Zagreb punomoćnik sudionika u postupku Stil imobilia  d.o.o.</item>
    </derivirana_varijabla>
  </DomainObject.Predmet.OstaliListFormatedWithAdress>
  <DomainObject.Predmet.OstaliListFormatedWithAdressOIB>
    <izvorni_sadrzaj>
      <item>Davor Vitold Musulin, OIB 12212060595, Čalogovićeva 22, 10000 Zagreb punomoćnik sudionika u postupku Stil imobilia  d.o.o.</item>
    </izvorni_sadrzaj>
    <derivirana_varijabla naziv="DomainObject.Predmet.OstaliListFormatedWithAdressOIB_1">
      <item>Davor Vitold Musulin, OIB 12212060595, Čalogovićeva 22, 10000 Zagreb punomoćnik sudionika u postupku Stil imobilia  d.o.o.</item>
    </derivirana_varijabla>
  </DomainObject.Predmet.OstaliListFormatedWithAdressOIB>
  <DomainObject.Predmet.OstaliListNazivFormated>
    <izvorni_sadrzaj>
      <item>Davor Vitold Musulin</item>
    </izvorni_sadrzaj>
    <derivirana_varijabla naziv="DomainObject.Predmet.OstaliListNazivFormated_1">
      <item>Davor Vitold Musulin</item>
    </derivirana_varijabla>
  </DomainObject.Predmet.OstaliListNazivFormated>
  <DomainObject.Predmet.OstaliListNazivFormatedOIB>
    <izvorni_sadrzaj>
      <item>Davor Vitold Musulin, OIB 12212060595</item>
    </izvorni_sadrzaj>
    <derivirana_varijabla naziv="DomainObject.Predmet.OstaliListNazivFormatedOIB_1">
      <item>Davor Vitold Musulin, OIB 12212060595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Stil imobilia  d.o.o.</izvorni_sadrzaj>
    <derivirana_varijabla naziv="DomainObject.Predmet.ProtustrankaIDrugi_1">Stil imobilia 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Stil imobilia  d.o.o., OIB 63702116005, Čalogovićeva 22, 10000 Zagreb</izvorni_sadrzaj>
    <derivirana_varijabla naziv="DomainObject.Predmet.ProtustrankaIDrugiAdressOIB_1">Stil imobilia  d.o.o., OIB 63702116005, Čalogovićeva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Stil imobilia  d.o.o.</item>
      <item>FINA Regionalni centar Zagreb</item>
      <item>VENETO BANKA d.d.</item>
      <item>Davor Vitold Musulin</item>
      <item>Davor Vitold Musulin</item>
    </izvorni_sadrzaj>
    <derivirana_varijabla naziv="DomainObject.Predmet.SudioniciListNaziv_1">
      <item>Stil imobilia  d.o.o.</item>
      <item>FINA Regionalni centar Zagreb</item>
      <item>VENETO BANKA d.d.</item>
      <item>Davor Vitold Musulin</item>
      <item>Davor Vitold Musulin</item>
    </derivirana_varijabla>
  </DomainObject.Predmet.SudioniciListNaziv>
  <DomainObject.Predmet.SudioniciListAdressOIB>
    <izvorni_sadrzaj>
      <item>Stil imobilia  d.o.o., OIB 63702116005, Čalogovićeva 22,10000 Zagreb</item>
      <item>FINA Regionalni centar Zagreb, OIB 85821130368, Trg svibanjskih žrtava 1995. 1,10000 Zagreb</item>
      <item>VENETO BANKA d.d., OIB 81712716992, Draškovićeva 58,10000 Zagreb</item>
      <item>Davor Vitold Musulin, OIB 12212060595, Čalogovićeva 22,10000 Zagreb</item>
      <item>Davor Vitold Musulin, OIB 12212060595, Čalogovićeva 22,10000 Zagreb</item>
    </izvorni_sadrzaj>
    <derivirana_varijabla naziv="DomainObject.Predmet.SudioniciListAdressOIB_1">
      <item>Stil imobilia  d.o.o., OIB 63702116005, Čalogovićeva 22,10000 Zagreb</item>
      <item>FINA Regionalni centar Zagreb, OIB 85821130368, Trg svibanjskih žrtava 1995. 1,10000 Zagreb</item>
      <item>VENETO BANKA d.d., OIB 81712716992, Draškovićeva 58,10000 Zagreb</item>
      <item>Davor Vitold Musulin, OIB 12212060595, Čalogovićeva 22,10000 Zagreb</item>
      <item>Davor Vitold Musulin, OIB 12212060595, Čalogovićeva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63702116005</item>
      <item>, OIB 85821130368</item>
      <item>, OIB 81712716992</item>
      <item>, OIB 12212060595</item>
      <item>, OIB 12212060595</item>
    </izvorni_sadrzaj>
    <derivirana_varijabla naziv="DomainObject.Predmet.SudioniciListNazivOIB_1">
      <item>, OIB 63702116005</item>
      <item>, OIB 85821130368</item>
      <item>, OIB 81712716992</item>
      <item>, OIB 12212060595</item>
      <item>, OIB 12212060595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veljače 2019.</izvorni_sadrzaj>
    <derivirana_varijabla naziv="DomainObject.Predmet.DatumZadnjeOdrzaneSudskeRadnje_1">21. veljače 2019.</derivirana_varijabla>
  </DomainObject.Predmet.DatumZadnjeOdrzaneSudskeRadnje>
  <DomainObject.PredzadnjaOdlukaIzPredmeta.DatumDonosenjaOdluke>
    <izvorni_sadrzaj>21. veljače 2019.</izvorni_sadrzaj>
    <derivirana_varijabla naziv="DomainObject.PredzadnjaOdlukaIzPredmeta.DatumDonosenjaOdluke_1">21. veljače 2019.</derivirana_varijabla>
  </DomainObject.PredzadnjaOdlukaIzPredmeta.DatumDonosenjaOdluke>
  <DomainObject.PredzadnjaOdlukaIzPredmeta.Oznaka>
    <izvorni_sadrzaj>St-336/2017-13</izvorni_sadrzaj>
    <derivirana_varijabla naziv="DomainObject.PredzadnjaOdlukaIzPredmeta.Oznaka_1">St-336/2017-13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1307</properties:Characters>
  <properties:Lines>41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2019-02-21T14:25:00Z</dcterms:created>
  <dc:creator>vmihalincic</dc:creator>
  <cp:lastModifiedBy>Vinka Mihalinčić</cp:lastModifiedBy>
  <cp:lastPrinted>2019-02-21T14:26:00Z</cp:lastPrinted>
  <dcterms:modified xmlns:xsi="http://www.w3.org/2001/XMLSchema-instance" xsi:type="dcterms:W3CDTF">2019-02-21T14:26:00Z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(st-336-17- rješenje o odbačaju prijave tražbina - ZAGREBAČKI HODLING - NIŽI ISPLATNI RED - 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