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1a7e" w14:paraId="9471a7e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483C8C">
        <w:t>98</w:t>
      </w:r>
      <w:r w:rsidR="00BE009D">
        <w:t>2</w:t>
      </w:r>
      <w:r w:rsidR="001D29AD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BE009D">
        <w:rPr>
          <w:b/>
        </w:rPr>
        <w:t>BORIC j.d.o.o. Vukovar, Slobode ul. 2, OIB: 86084683410, MBS: 030173206</w:t>
      </w:r>
      <w:r w:rsidR="006D606B">
        <w:t>, dana</w:t>
      </w:r>
      <w:r w:rsidR="004A6AAF">
        <w:t xml:space="preserve"> </w:t>
      </w:r>
      <w:r w:rsidR="001D29AD">
        <w:t>28. rujna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BE009D">
        <w:t>Klara Borić, Vukovar, Mirogojska 8, OIB: 84640012362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1D29AD">
        <w:t>8500</w:t>
      </w:r>
      <w:r w:rsidR="006E35F4" w:rsidRPr="00833ACB">
        <w:rPr>
          <w:b/>
        </w:rPr>
        <w:t>-</w:t>
      </w:r>
      <w:r w:rsidR="00BE009D">
        <w:rPr>
          <w:b/>
        </w:rPr>
        <w:t>982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BE009D">
        <w:rPr>
          <w:b/>
        </w:rPr>
        <w:t>BORIC j.d.o.o. Vukovar, Slobode ul. 2, OIB: 86084683410, MBS: 030173206</w:t>
      </w:r>
      <w:r w:rsidR="00BE009D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BE009D">
        <w:t xml:space="preserve">Klara Borić, Vukovar, Mirogojska 8, OIB: 84640012362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343305" w:rsidP="0085153E" w:rsidR="00A55821">
      <w:pPr>
        <w:ind w:firstLine="720"/>
        <w:jc w:val="both"/>
      </w:pPr>
      <w:r>
        <w:t xml:space="preserve">3.    </w:t>
      </w:r>
      <w:r w:rsidR="00A55821">
        <w:t xml:space="preserve">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BE009D">
        <w:t>Klara Borić, Vukovar, Mirogojska 8, OIB: 84640012362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BE009D">
        <w:t xml:space="preserve">Klara Borić, Vukovar, Mirogojska 8, OIB: 84640012362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83C8C" w:rsidP="00483C8C" w:rsidR="00483C8C">
      <w:pPr>
        <w:jc w:val="right"/>
      </w:pPr>
      <w:r>
        <w:t>Broj: 6 St-98</w:t>
      </w:r>
      <w:r w:rsidR="00BE009D">
        <w:t>2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</w:t>
      </w:r>
      <w:r w:rsidR="00BE009D">
        <w:t xml:space="preserve">      </w:t>
      </w:r>
      <w:r>
        <w:t xml:space="preserve">Poziva se </w:t>
      </w:r>
      <w:proofErr w:type="spellStart"/>
      <w:r>
        <w:t>z.z</w:t>
      </w:r>
      <w:proofErr w:type="spellEnd"/>
      <w:r>
        <w:t xml:space="preserve">. dužnika </w:t>
      </w:r>
      <w:r w:rsidR="00BE009D">
        <w:t>Klara Borić, Vukovar, Mirogojska 8, OIB: 84640012362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D29AD">
        <w:t>28. rujna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BE009D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E009D">
        <w:t>Klara Borić, Vukovar, Mirogojska 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1D29AD">
        <w:t>28.10.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D21521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0B5" w:rsidR="009C30B5">
      <w:r>
        <w:separator/>
      </w:r>
    </w:p>
  </w:endnote>
  <w:endnote w:id="0" w:type="continuationSeparator">
    <w:p w:rsidRDefault="009C30B5" w:rsidR="009C3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0B5" w:rsidR="009C30B5">
      <w:r>
        <w:separator/>
      </w:r>
    </w:p>
  </w:footnote>
  <w:footnote w:id="0" w:type="continuationSeparator">
    <w:p w:rsidRDefault="009C30B5" w:rsidR="009C3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152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29AD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C30B5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521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2594F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15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1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15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1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BORIC jednostavno društvo s ograničenom odgovornošću za ugostiteljstvo, proizvodnju i usluge</izvorni_sadrzaj>
    <derivirana_varijabla naziv="DomainObject.Predmet.ProtustrankaFormated_1">  BORIC jednostavno društvo s ograničenom odgovornošću za ugostiteljstvo, proizvodnju i usluge</derivirana_varijabla>
  </DomainObject.Predmet.ProtustrankaFormated>
  <DomainObject.Predmet.ProtustrankaFormatedOIB>
    <izvorni_sadrzaj>  BORIC jednostavno društvo s ograničenom odgovornošću za ugostiteljstvo, proizvodnju i usluge, OIB 86084683410</izvorni_sadrzaj>
    <derivirana_varijabla naziv="DomainObject.Predmet.ProtustrankaFormatedOIB_1">  BORIC jednostavno društvo s ograničenom odgovornošću za ugostiteljstvo, proizvodnju i usluge, OIB 86084683410</derivirana_varijabla>
  </DomainObject.Predmet.ProtustrankaFormatedOIB>
  <DomainObject.Predmet.ProtustrankaFormatedWithAdress>
    <izvorni_sadrzaj> BORIC jednostavno društvo s ograničenom odgovornošću za ugostiteljstvo, proizvodnju i usluge, Slobode ul. 2, 32000 Vukovar</izvorni_sadrzaj>
    <derivirana_varijabla naziv="DomainObject.Predmet.ProtustrankaFormatedWithAdress_1"> BORIC jednostavno društvo s ograničenom odgovornošću za ugostiteljstvo, proizvodnju i usluge, Slobode ul. 2, 32000 Vukovar</derivirana_varijabla>
  </DomainObject.Predmet.ProtustrankaFormatedWithAdress>
  <DomainObject.Predmet.ProtustrankaFormatedWithAdressOIB>
    <izvorni_sadrzaj> BORIC jednostavno društvo s ograničenom odgovornošću za ugostiteljstvo, proizvodnju i usluge, OIB 86084683410, Slobode ul. 2, 32000 Vukovar</izvorni_sadrzaj>
    <derivirana_varijabla naziv="DomainObject.Predmet.ProtustrankaFormatedWithAdressOIB_1"> BORIC jednostavno društvo s ograničenom odgovornošću za ugostiteljstvo, proizvodnju i usluge, OIB 86084683410, Slobode ul. 2, 32000 Vukovar</derivirana_varijabla>
  </DomainObject.Predmet.ProtustrankaFormatedWithAdressOIB>
  <DomainObject.Predmet.ProtustrankaWithAdress>
    <izvorni_sadrzaj>BORIC jednostavno društvo s ograničenom odgovornošću za ugostiteljstvo, proizvodnju i usluge Slobode ul. 2, 32000 Vukovar</izvorni_sadrzaj>
    <derivirana_varijabla naziv="DomainObject.Predmet.ProtustrankaWithAdress_1">BORIC jednostavno društvo s ograničenom odgovornošću za ugostiteljstvo, proizvodnju i usluge Slobode ul. 2, 32000 Vukovar</derivirana_varijabla>
  </DomainObject.Predmet.ProtustrankaWithAdress>
  <DomainObject.Predmet.ProtustrankaWithAdressOIB>
    <izvorni_sadrzaj>BORIC jednostavno društvo s ograničenom odgovornošću za ugostiteljstvo, proizvodnju i usluge, OIB 86084683410, Slobode ul. 2, 32000 Vukovar</izvorni_sadrzaj>
    <derivirana_varijabla naziv="DomainObject.Predmet.ProtustrankaWithAdressOIB_1">BORIC jednostavno društvo s ograničenom odgovornošću za ugostiteljstvo, proizvodnju i usluge, OIB 86084683410, Slobode ul. 2, 32000 Vukovar</derivirana_varijabla>
  </DomainObject.Predmet.ProtustrankaWithAdressOIB>
  <DomainObject.Predmet.ProtustrankaNazivFormated>
    <izvorni_sadrzaj>BORIC jednostavno društvo s ograničenom odgovornošću za ugostiteljstvo, proizvodnju i usluge</izvorni_sadrzaj>
    <derivirana_varijabla naziv="DomainObject.Predmet.ProtustrankaNazivFormated_1">BORIC jednostavno društvo s ograničenom odgovornošću za ugostiteljstvo, proizvodnju i usluge</derivirana_varijabla>
  </DomainObject.Predmet.ProtustrankaNazivFormated>
  <DomainObject.Predmet.ProtustrankaNazivFormatedOIB>
    <izvorni_sadrzaj>BORIC jednostavno društvo s ograničenom odgovornošću za ugostiteljstvo, proizvodnju i usluge, OIB 86084683410</izvorni_sadrzaj>
    <derivirana_varijabla naziv="DomainObject.Predmet.ProtustrankaNazivFormatedOIB_1">BORIC jednostavno društvo s ograničenom odgovornošću za ugostiteljstvo, proizvodnju i usluge, OIB 86084683410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BORIC jednostavno društvo s ograničenom odgovornošću za ugostiteljstvo, proizvodnju i usluge</item>
    </izvorni_sadrzaj>
    <derivirana_varijabla naziv="DomainObject.Predmet.ProtuStrankaListFormated_1">
      <item>BORIC jednostavno društvo s ograničenom odgovornošću za ugostiteljstvo, proizvodnju i usluge</item>
    </derivirana_varijabla>
  </DomainObject.Predmet.ProtuStrankaListFormated>
  <DomainObject.Predmet.ProtuStrankaListFormatedOIB>
    <izvorni_sadrzaj>
      <item>BORIC jednostavno društvo s ograničenom odgovornošću za ugostiteljstvo, proizvodnju i usluge, OIB 86084683410</item>
    </izvorni_sadrzaj>
    <derivirana_varijabla naziv="DomainObject.Predmet.ProtuStrankaListFormatedOIB_1">
      <item>BORIC jednostavno društvo s ograničenom odgovornošću za ugostiteljstvo, proizvodnju i usluge, OIB 86084683410</item>
    </derivirana_varijabla>
  </DomainObject.Predmet.ProtuStrankaListFormatedOIB>
  <DomainObject.Predmet.ProtuStrankaListFormatedWithAdress>
    <izvorni_sadrzaj>
      <item>BORIC jednostavno društvo s ograničenom odgovornošću za ugostiteljstvo, proizvodnju i usluge, Slobode ul. 2, 32000 Vukovar</item>
    </izvorni_sadrzaj>
    <derivirana_varijabla naziv="DomainObject.Predmet.ProtuStrankaListFormatedWithAdress_1">
      <item>BORIC jednostavno društvo s ograničenom odgovornošću za ugostiteljstvo, proizvodnju i usluge, Slobode ul. 2, 32000 Vukovar</item>
    </derivirana_varijabla>
  </DomainObject.Predmet.ProtuStrankaListFormatedWithAdress>
  <DomainObject.Predmet.ProtuStrankaListFormatedWithAdressOIB>
    <izvorni_sadrzaj>
      <item>BORIC jednostavno društvo s ograničenom odgovornošću za ugostiteljstvo, proizvodnju i usluge, OIB 86084683410, Slobode ul. 2, 32000 Vukovar</item>
    </izvorni_sadrzaj>
    <derivirana_varijabla naziv="DomainObject.Predmet.ProtuStrankaListFormatedWithAdressOIB_1">
      <item>BORIC jednostavno društvo s ograničenom odgovornošću za ugostiteljstvo, proizvodnju i usluge, OIB 86084683410, Slobode ul. 2, 32000 Vukovar</item>
    </derivirana_varijabla>
  </DomainObject.Predmet.ProtuStrankaListFormatedWithAdressOIB>
  <DomainObject.Predmet.ProtuStrankaListNazivFormated>
    <izvorni_sadrzaj>
      <item>BORIC jednostavno društvo s ograničenom odgovornošću za ugostiteljstvo, proizvodnju i usluge</item>
    </izvorni_sadrzaj>
    <derivirana_varijabla naziv="DomainObject.Predmet.ProtuStrankaListNazivFormated_1">
      <item>BORIC jednostavno društvo s ograničenom odgovornošću za ugostiteljstvo, proizvodnju i usluge</item>
    </derivirana_varijabla>
  </DomainObject.Predmet.ProtuStrankaListNazivFormated>
  <DomainObject.Predmet.ProtuStrankaListNazivFormatedOIB>
    <izvorni_sadrzaj>
      <item>BORIC jednostavno društvo s ograničenom odgovornošću za ugostiteljstvo, proizvodnju i usluge, OIB 86084683410</item>
    </izvorni_sadrzaj>
    <derivirana_varijabla naziv="DomainObject.Predmet.ProtuStrankaListNazivFormatedOIB_1">
      <item>BORIC jednostavno društvo s ograničenom odgovornošću za ugostiteljstvo, proizvodnju i usluge, OIB 86084683410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BORIC jednostavno društvo s ograničenom odgovornošću za ugostiteljstvo, proizvodnju i usluge</izvorni_sadrzaj>
    <derivirana_varijabla naziv="DomainObject.Predmet.ProtustrankaIDrugi_1">BORIC jednostavno društvo s ograničenom odgovornošću za ugostiteljstvo,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BORIC jednostavno društvo s ograničenom odgovornošću za ugostiteljstvo, proizvodnju i usluge, OIB 86084683410, Slobode ul. 2, 32000 Vukovar</izvorni_sadrzaj>
    <derivirana_varijabla naziv="DomainObject.Predmet.ProtustrankaIDrugiAdressOIB_1">BORIC jednostavno društvo s ograničenom odgovornošću za ugostiteljstvo, proizvodnju i usluge, OIB 86084683410, Slobode ul.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BORIC jednostavno društvo s ograničenom odgovornošću za ugostiteljstvo, proizvodnju i usluge</item>
    </izvorni_sadrzaj>
    <derivirana_varijabla naziv="DomainObject.Predmet.SudioniciListNaziv_1">
      <item>FINA RC OSIJEK</item>
      <item>BORIC jednostavno društvo s ograničenom odgovornošću za ugostiteljstvo, proizvodnju i usluge</item>
    </derivirana_varijabla>
  </DomainObject.Predmet.SudioniciListNaziv>
  <DomainObject.Predmet.SudioniciListAdressOIB>
    <izvorni_sadrzaj>
      <item>FINA RC OSIJEK, OIB 85821130368</item>
      <item>BORIC jednostavno društvo s ograničenom odgovornošću za ugostiteljstvo, proizvodnju i usluge, OIB 86084683410, Slobode ul. 2,32000 Vukovar</item>
    </izvorni_sadrzaj>
    <derivirana_varijabla naziv="DomainObject.Predmet.SudioniciListAdressOIB_1">
      <item>FINA RC OSIJEK, OIB 85821130368</item>
      <item>BORIC jednostavno društvo s ograničenom odgovornošću za ugostiteljstvo, proizvodnju i usluge, OIB 86084683410, Slobode ul.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86084683410</item>
    </izvorni_sadrzaj>
    <derivirana_varijabla naziv="DomainObject.Predmet.SudioniciListNazivOIB_1">
      <item>, OIB 85821130368</item>
      <item>, OIB 86084683410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FA148-7DA8-448D-886E-03520F1C1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2359</properties:Characters>
  <properties:Lines>125</properties:Lines>
  <properties:Paragraphs>25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2018-09-28T07:21:00Z</cp:lastPrinted>
  <dcterms:modified xmlns:xsi="http://www.w3.org/2001/XMLSchema-instance" xsi:type="dcterms:W3CDTF">2018-09-28T07:22:00Z</dcterms:modified>
  <cp:revision>34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