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a380" w14:paraId="997a380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72466A" w:rsidR="0072466A">
      <w:pPr>
        <w:jc w:val="both"/>
      </w:pPr>
      <w:r>
        <w:tab/>
      </w:r>
      <w:r w:rsidR="0072466A">
        <w:t xml:space="preserve">Trgovački sud u Osijeku, po stečajnoj sutkinji Jadranki Pajur Vranješ, </w:t>
      </w:r>
      <w:r w:rsidR="0072466A" w:rsidRPr="00EC103F">
        <w:t xml:space="preserve">u stečajnom predmetu </w:t>
      </w:r>
      <w:r w:rsidR="0072466A">
        <w:t>nad dužnikom: Energo Global BZ j.d.o.o.  Vrbovec, Ivana Gorana Kovačića 15, OIB: 16306158439, MBS: 080963534, 15. listopada 2018.</w:t>
      </w:r>
    </w:p>
    <w:p w:rsidRDefault="0072466A" w:rsidP="0072466A" w:rsidR="0072466A">
      <w:pPr>
        <w:tabs>
          <w:tab w:pos="3705" w:val="left"/>
        </w:tabs>
        <w:jc w:val="both"/>
      </w:pPr>
      <w:r>
        <w:tab/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72466A">
        <w:t xml:space="preserve">Energo Global BZ j.d.o.o.  Vrbovec, Ivana Gorana Kovačića 15, OIB: 16306158439, MBS: 080963534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72466A">
        <w:t>706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2466A">
        <w:t>32.150,00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E76C90">
        <w:t xml:space="preserve">Podružnica </w:t>
      </w:r>
      <w:r w:rsidR="006124C4">
        <w:t>Zagreb</w:t>
      </w:r>
      <w:r w:rsidR="00E76C90">
        <w:t xml:space="preserve">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124C4">
        <w:t>9. veljače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6124C4">
        <w:t>Energo Global BZ j.d.o.o.  Vrbovec, Ivana Gorana Kovačića 15, OIB: 16306158439, MBS: 080963534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66A49" w:rsidR="00E55512">
      <w:pPr>
        <w:ind w:firstLine="720"/>
        <w:jc w:val="both"/>
      </w:pPr>
      <w:r>
        <w:t>Sukladno Izvješću privremen</w:t>
      </w:r>
      <w:r w:rsidR="00566A49">
        <w:t>e</w:t>
      </w:r>
      <w:r>
        <w:t xml:space="preserve"> stečajn</w:t>
      </w:r>
      <w:r w:rsidR="00566A49">
        <w:t>e</w:t>
      </w:r>
      <w:r>
        <w:t xml:space="preserve"> upravitelj</w:t>
      </w:r>
      <w:r w:rsidR="00566A49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6124C4">
        <w:t>706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566A49">
        <w:t>znijela</w:t>
      </w:r>
      <w:r>
        <w:t xml:space="preserve"> na ročištu održanom </w:t>
      </w:r>
      <w:r w:rsidR="006124C4">
        <w:t>18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6124C4">
        <w:t>32.150</w:t>
      </w:r>
      <w:r w:rsidR="00566A49">
        <w:t>,00</w:t>
      </w:r>
      <w:r w:rsidR="00293E3F" w:rsidRPr="00392E95">
        <w:t xml:space="preserve"> kn</w:t>
      </w:r>
      <w:r w:rsidR="000F62FC">
        <w:t>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447752">
        <w:t xml:space="preserve"> </w:t>
      </w:r>
      <w:r w:rsidR="00566A49">
        <w:t xml:space="preserve"> što čini:</w:t>
      </w:r>
    </w:p>
    <w:p w:rsidRDefault="006124C4" w:rsidP="006124C4" w:rsidR="006124C4">
      <w:r>
        <w:t>- troškovi izrade pečata ……………………………………….      150,00 kn</w:t>
      </w:r>
    </w:p>
    <w:p w:rsidRDefault="006124C4" w:rsidP="006124C4" w:rsidR="006124C4">
      <w:r>
        <w:t xml:space="preserve"> - troškovi otvaranja, vođenja i zatvaranja žiro-računa ……….   1.000,00 kn</w:t>
      </w:r>
    </w:p>
    <w:p w:rsidRDefault="006124C4" w:rsidP="006124C4" w:rsidR="006124C4">
      <w:r>
        <w:t xml:space="preserve"> - troškovi vođenja knjigovodstva  1 god. …….……………… 12.000,00 kn</w:t>
      </w:r>
    </w:p>
    <w:p w:rsidRDefault="006124C4" w:rsidP="006124C4" w:rsidR="006124C4">
      <w:r>
        <w:t xml:space="preserve"> - troškovi arhiviranja …………………………………………   4.000,00 kn</w:t>
      </w:r>
    </w:p>
    <w:p w:rsidRDefault="006124C4" w:rsidP="006124C4" w:rsidR="006124C4">
      <w:r>
        <w:t xml:space="preserve"> - nagrada stečajnom upravitelju ……………………………... 12.000,00 kn</w:t>
      </w:r>
    </w:p>
    <w:p w:rsidRDefault="006124C4" w:rsidP="006124C4" w:rsidR="006124C4">
      <w:r>
        <w:t xml:space="preserve"> - ostali  nepredviđeni materijalni troškovi ……………………  1.000.00 kn</w:t>
      </w:r>
    </w:p>
    <w:p w:rsidRDefault="006124C4" w:rsidP="006124C4" w:rsidR="006124C4">
      <w:r>
        <w:t xml:space="preserve"> - putni troškovi Osijek – Zagreb     …………………………..   2.000,00 kn</w:t>
      </w:r>
    </w:p>
    <w:p w:rsidRDefault="006124C4" w:rsidP="006124C4" w:rsidR="006124C4">
      <w:r>
        <w:t xml:space="preserve">                                                                 UKUPNO: ………...  32.150,00 kn</w:t>
      </w:r>
    </w:p>
    <w:p w:rsidRDefault="006124C4" w:rsidP="006124C4" w:rsidR="006124C4"/>
    <w:p w:rsidRDefault="00C43FA3" w:rsidP="002964D4" w:rsidR="00CE19FA">
      <w:pPr>
        <w:ind w:firstLine="708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6124C4">
        <w:t>15. listopada</w:t>
      </w:r>
      <w:r w:rsidR="00362A3F">
        <w:t xml:space="preserve"> 2018.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0625F7">
        <w:t xml:space="preserve">        </w:t>
      </w:r>
      <w:r w:rsidR="00857D02">
        <w:t xml:space="preserve"> </w:t>
      </w:r>
      <w:r w:rsidR="00392E95">
        <w:t>Jadranka Pajur Vranješ</w:t>
      </w:r>
      <w:r w:rsidR="000625F7">
        <w:t xml:space="preserve"> v.r.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0625F7" w:rsidP="000625F7" w:rsidR="000625F7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0625F7" w:rsidP="004F707E" w:rsidR="000625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70B34" w:rsidP="000625F7" w:rsidR="00470B34">
      <w:pPr>
        <w:ind w:left="720"/>
        <w:jc w:val="both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6A7" w:rsidR="004866A7">
      <w:r>
        <w:separator/>
      </w:r>
    </w:p>
  </w:endnote>
  <w:endnote w:id="0" w:type="continuationSeparator">
    <w:p w:rsidRDefault="004866A7" w:rsidR="00486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6A7" w:rsidR="004866A7">
      <w:r>
        <w:separator/>
      </w:r>
    </w:p>
  </w:footnote>
  <w:footnote w:id="0" w:type="continuationSeparator">
    <w:p w:rsidRDefault="004866A7" w:rsidR="00486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66A7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72466A">
      <w:t>706/18-6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25F7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0F62FC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454CC"/>
    <w:rsid w:val="00252C63"/>
    <w:rsid w:val="00255E1A"/>
    <w:rsid w:val="00275CD8"/>
    <w:rsid w:val="002814B8"/>
    <w:rsid w:val="00291B9C"/>
    <w:rsid w:val="00293E3F"/>
    <w:rsid w:val="002964D4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8C"/>
    <w:rsid w:val="004039B7"/>
    <w:rsid w:val="00403D39"/>
    <w:rsid w:val="00405B85"/>
    <w:rsid w:val="00406F14"/>
    <w:rsid w:val="004105B6"/>
    <w:rsid w:val="004113B6"/>
    <w:rsid w:val="00447752"/>
    <w:rsid w:val="00451DD6"/>
    <w:rsid w:val="00453C1E"/>
    <w:rsid w:val="00470B34"/>
    <w:rsid w:val="004806AD"/>
    <w:rsid w:val="004866A7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66A49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24C4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466A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4632D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512"/>
    <w:rsid w:val="00E55AA4"/>
    <w:rsid w:val="00E73CF8"/>
    <w:rsid w:val="00E76C90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30E6A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4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454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54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4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4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4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454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54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4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4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71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Energo Global BZ jednostavno društvo s ograničenom odgovornošću za graditeljstvo i usluge</izvorni_sadrzaj>
    <derivirana_varijabla naziv="DomainObject.Predmet.ProtustrankaFormated_1">  Energo Global BZ jednostavno društvo s ograničenom odgovornošću za graditeljstvo i usluge</derivirana_varijabla>
  </DomainObject.Predmet.ProtustrankaFormated>
  <DomainObject.Predmet.ProtustrankaFormatedOIB>
    <izvorni_sadrzaj>  Energo Global BZ jednostavno društvo s ograničenom odgovornošću za graditeljstvo i usluge, OIB 16306158439</izvorni_sadrzaj>
    <derivirana_varijabla naziv="DomainObject.Predmet.ProtustrankaFormatedOIB_1">  Energo Global BZ jednostavno društvo s ograničenom odgovornošću za graditeljstvo i usluge, OIB 16306158439</derivirana_varijabla>
  </DomainObject.Predmet.ProtustrankaFormatedOIB>
  <DomainObject.Predmet.ProtustrankaFormatedWithAdress>
    <izvorni_sadrzaj> Energo Global BZ jednostavno društvo s ograničenom odgovornošću za graditeljstvo i usluge, Ivana Gorana Kovačića 15, 10340 Vrbovec</izvorni_sadrzaj>
    <derivirana_varijabla naziv="DomainObject.Predmet.ProtustrankaFormatedWithAdress_1"> Energo Global BZ jednostavno društvo s ograničenom odgovornošću za graditeljstvo i usluge, Ivana Gorana Kovačića 15, 10340 Vrbovec</derivirana_varijabla>
  </DomainObject.Predmet.ProtustrankaFormatedWithAdress>
  <DomainObject.Predmet.ProtustrankaFormatedWithAdressOIB>
    <izvorni_sadrzaj> Energo Global BZ jednostavno društvo s ograničenom odgovornošću za graditeljstvo i usluge, OIB 16306158439, Ivana Gorana Kovačića 15, 10340 Vrbovec</izvorni_sadrzaj>
    <derivirana_varijabla naziv="DomainObject.Predmet.ProtustrankaFormatedWithAdressOIB_1"> Energo Global BZ jednostavno društvo s ograničenom odgovornošću za graditeljstvo i usluge, OIB 16306158439, Ivana Gorana Kovačića 15, 10340 Vrbovec</derivirana_varijabla>
  </DomainObject.Predmet.ProtustrankaFormatedWithAdressOIB>
  <DomainObject.Predmet.ProtustrankaWithAdress>
    <izvorni_sadrzaj>Energo Global BZ jednostavno društvo s ograničenom odgovornošću za graditeljstvo i usluge Ivana Gorana Kovačića 15, 10340 Vrbovec</izvorni_sadrzaj>
    <derivirana_varijabla naziv="DomainObject.Predmet.ProtustrankaWithAdress_1">Energo Global BZ jednostavno društvo s ograničenom odgovornošću za graditeljstvo i usluge Ivana Gorana Kovačića 15, 10340 Vrbovec</derivirana_varijabla>
  </DomainObject.Predmet.ProtustrankaWithAdress>
  <DomainObject.Predmet.ProtustrankaWithAdressOIB>
    <izvorni_sadrzaj>Energo Global BZ jednostavno društvo s ograničenom odgovornošću za graditeljstvo i usluge, OIB 16306158439, Ivana Gorana Kovačića 15, 10340 Vrbovec</izvorni_sadrzaj>
    <derivirana_varijabla naziv="DomainObject.Predmet.ProtustrankaWithAdressOIB_1">Energo Global BZ jednostavno društvo s ograničenom odgovornošću za graditeljstvo i usluge, OIB 16306158439, Ivana Gorana Kovačića 15, 10340 Vrbovec</derivirana_varijabla>
  </DomainObject.Predmet.ProtustrankaWithAdressOIB>
  <DomainObject.Predmet.ProtustrankaNazivFormated>
    <izvorni_sadrzaj>Energo Global BZ jednostavno društvo s ograničenom odgovornošću za graditeljstvo i usluge</izvorni_sadrzaj>
    <derivirana_varijabla naziv="DomainObject.Predmet.ProtustrankaNazivFormated_1">Energo Global BZ jednostavno društvo s ograničenom odgovornošću za graditeljstvo i usluge</derivirana_varijabla>
  </DomainObject.Predmet.ProtustrankaNazivFormated>
  <DomainObject.Predmet.ProtustrankaNazivFormatedOIB>
    <izvorni_sadrzaj>Energo Global BZ jednostavno društvo s ograničenom odgovornošću za graditeljstvo i usluge, OIB 16306158439</izvorni_sadrzaj>
    <derivirana_varijabla naziv="DomainObject.Predmet.ProtustrankaNazivFormatedOIB_1">Energo Global BZ jednostavno društvo s ograničenom odgovornošću za graditeljstvo i usluge, OIB 16306158439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Global BZ jednostavno društvo s ograničenom odgovornošću za graditeljstvo i usluge</item>
    </izvorni_sadrzaj>
    <derivirana_varijabla naziv="DomainObject.Predmet.ProtuStrankaListFormated_1">
      <item>Energo Global BZ jednostavno društvo s ograničenom odgovornošću za graditeljstvo i usluge</item>
    </derivirana_varijabla>
  </DomainObject.Predmet.ProtuStrankaListFormated>
  <DomainObject.Predmet.ProtuStrankaListFormatedOIB>
    <izvorni_sadrzaj>
      <item>Energo Global BZ jednostavno društvo s ograničenom odgovornošću za graditeljstvo i usluge, OIB 16306158439</item>
    </izvorni_sadrzaj>
    <derivirana_varijabla naziv="DomainObject.Predmet.ProtuStrankaListFormatedOIB_1">
      <item>Energo Global BZ jednostavno društvo s ograničenom odgovornošću za graditeljstvo i usluge, OIB 16306158439</item>
    </derivirana_varijabla>
  </DomainObject.Predmet.ProtuStrankaListFormatedOIB>
  <DomainObject.Predmet.ProtuStrankaListFormatedWithAdress>
    <izvorni_sadrzaj>
      <item>Energo Global BZ jednostavno društvo s ograničenom odgovornošću za graditeljstvo i usluge, Ivana Gorana Kovačića 15, 10340 Vrbovec</item>
    </izvorni_sadrzaj>
    <derivirana_varijabla naziv="DomainObject.Predmet.ProtuStrankaListFormatedWithAdress_1">
      <item>Energo Global BZ jednostavno društvo s ograničenom odgovornošću za graditeljstvo i usluge, Ivana Gorana Kovačića 15, 10340 Vrbovec</item>
    </derivirana_varijabla>
  </DomainObject.Predmet.ProtuStrankaListFormatedWithAdress>
  <DomainObject.Predmet.ProtuStrankaListFormatedWithAdressOIB>
    <izvorni_sadrzaj>
      <item>Energo Global BZ jednostavno društvo s ograničenom odgovornošću za graditeljstvo i usluge, OIB 16306158439, Ivana Gorana Kovačića 15, 10340 Vrbovec</item>
    </izvorni_sadrzaj>
    <derivirana_varijabla naziv="DomainObject.Predmet.ProtuStrankaListFormatedWithAdressOIB_1">
      <item>Energo Global BZ jednostavno društvo s ograničenom odgovornošću za graditeljstvo i usluge, OIB 16306158439, Ivana Gorana Kovačića 15, 10340 Vrbovec</item>
    </derivirana_varijabla>
  </DomainObject.Predmet.ProtuStrankaListFormatedWithAdressOIB>
  <DomainObject.Predmet.ProtuStrankaListNazivFormated>
    <izvorni_sadrzaj>
      <item>Energo Global BZ jednostavno društvo s ograničenom odgovornošću za graditeljstvo i usluge</item>
    </izvorni_sadrzaj>
    <derivirana_varijabla naziv="DomainObject.Predmet.ProtuStrankaListNazivFormated_1">
      <item>Energo Global BZ jednostavno društvo s ograničenom odgovornošću za graditeljstvo i usluge</item>
    </derivirana_varijabla>
  </DomainObject.Predmet.ProtuStrankaListNazivFormated>
  <DomainObject.Predmet.ProtuStrankaListNazivFormatedOIB>
    <izvorni_sadrzaj>
      <item>Energo Global BZ jednostavno društvo s ograničenom odgovornošću za graditeljstvo i usluge, OIB 16306158439</item>
    </izvorni_sadrzaj>
    <derivirana_varijabla naziv="DomainObject.Predmet.ProtuStrankaListNazivFormatedOIB_1">
      <item>Energo Global BZ jednostavno društvo s ograničenom odgovornošću za graditeljstvo i usluge, OIB 16306158439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Global BZ jednostavno društvo s ograničenom odgovornošću za graditeljstvo i usluge</izvorni_sadrzaj>
    <derivirana_varijabla naziv="DomainObject.Predmet.ProtustrankaIDrugi_1">Energo Global BZ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Global BZ jednostavno društvo s ograničenom odgovornošću za graditeljstvo i usluge, OIB 16306158439, Ivana Gorana Kovačića 15, 10340 Vrbovec</izvorni_sadrzaj>
    <derivirana_varijabla naziv="DomainObject.Predmet.ProtustrankaIDrugiAdressOIB_1">Energo Global BZ jednostavno društvo s ograničenom odgovornošću za graditeljstvo i usluge, OIB 16306158439, Ivana Gorana Kovačića 15,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Global BZ jednostavno društvo s ograničenom odgovornošću za graditeljstvo i usluge</item>
      <item>FINA Regionalni centar Zagreb</item>
    </izvorni_sadrzaj>
    <derivirana_varijabla naziv="DomainObject.Predmet.SudioniciListNaziv_1">
      <item>Energo Global BZ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Energo Global BZ jednostavno društvo s ograničenom odgovornošću za graditeljstvo i usluge, OIB 16306158439, Ivana Gorana Kovačića 15,10340 Vrbovec</item>
      <item>FINA Regionalni centar Zagreb, OIB 85821130368, Trg svibanjskih žrtava 1995. 1,10000 Zagreb</item>
    </izvorni_sadrzaj>
    <derivirana_varijabla naziv="DomainObject.Predmet.SudioniciListAdressOIB_1">
      <item>Energo Global BZ jednostavno društvo s ograničenom odgovornošću za graditeljstvo i usluge, OIB 16306158439, Ivana Gorana Kovačića 15,10340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16306158439</item>
      <item>, OIB 85821130368</item>
    </izvorni_sadrzaj>
    <derivirana_varijabla naziv="DomainObject.Predmet.SudioniciListNazivOIB_1">
      <item>, OIB 16306158439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5C2BC-395E-427D-A36D-CF5122FA9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2786</properties:Characters>
  <properties:Lines>98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2018-10-15T07:08:00Z</dcterms:created>
  <dc:creator>hermanj</dc:creator>
  <cp:lastModifiedBy>Zvjezdana Kovačić</cp:lastModifiedBy>
  <cp:lastPrinted>2018-10-15T07:08:00Z</cp:lastPrinted>
  <dcterms:modified xmlns:xsi="http://www.w3.org/2001/XMLSchema-instance" xsi:type="dcterms:W3CDTF">2018-10-15T07:09:00Z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(St-706-18 -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