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7843" w14:paraId="f827843" w:rsidRDefault="0053023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1289685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0235" w:rsidP="00530235" w:rsidR="00530235">
      <w:pPr>
        <w:pStyle w:val="Bezproreda"/>
      </w:pPr>
    </w:p>
    <w:p w:rsidRDefault="00530235" w:rsidP="00530235" w:rsidR="00530235">
      <w:pPr>
        <w:pStyle w:val="Bezproreda"/>
      </w:pPr>
    </w:p>
    <w:p w:rsidRDefault="00530235" w:rsidP="00530235" w:rsidR="00AE649C">
      <w:pPr>
        <w:pStyle w:val="Bezproreda"/>
      </w:pPr>
      <w:r>
        <w:t xml:space="preserve">     Republika Hrvatska</w:t>
      </w:r>
    </w:p>
    <w:p w:rsidRDefault="00530235" w:rsidP="00530235" w:rsidR="00530235">
      <w:pPr>
        <w:pStyle w:val="Bezproreda"/>
      </w:pPr>
      <w:r>
        <w:t>Trgovački sud u Bjelovaru</w:t>
      </w:r>
    </w:p>
    <w:p w:rsidRDefault="00530235" w:rsidP="00530235" w:rsidR="00530235">
      <w:pPr>
        <w:pStyle w:val="Bezproreda"/>
      </w:pPr>
      <w:r>
        <w:t>Bjelovar, Šetalište dr. I. Lebovića 42</w:t>
      </w:r>
    </w:p>
    <w:p w:rsidRDefault="00530235" w:rsidP="00530235" w:rsidR="00530235">
      <w:pPr>
        <w:pStyle w:val="Bezproreda"/>
        <w:jc w:val="right"/>
      </w:pPr>
      <w:r>
        <w:t>Poslovni broj: 6 St-660/2017-4</w:t>
      </w: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530235" w:rsidP="00530235" w:rsidR="00530235">
      <w:pPr>
        <w:jc w:val="center"/>
        <w:rPr>
          <w:rFonts w:hAnsi="Times New Roman" w:ascii="Times New Roman"/>
        </w:rPr>
      </w:pPr>
    </w:p>
    <w:p w:rsidRDefault="00530235" w:rsidP="00530235" w:rsidR="0053023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Siniši Rajnoviću, u skraćenom stečajnom postupku nad dužnikom VULKAN TRGOVINA društvo s ograničenom odgovornošću za trgovinu i usluge, Zagreb, Poljana Dragutina Kaleja 1, MBS: 080821784, OIB: 94418956078, 19. prosinca 2017.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530235" w:rsidP="00530235" w:rsidR="00530235">
      <w:pPr>
        <w:jc w:val="center"/>
        <w:rPr>
          <w:rFonts w:hAnsi="Times New Roman" w:ascii="Times New Roman"/>
          <w:b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30235" w:rsidP="00530235" w:rsidR="0053023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30235" w:rsidP="00530235" w:rsidR="00530235">
      <w:pPr>
        <w:jc w:val="both"/>
        <w:rPr>
          <w:rFonts w:hAnsi="Times New Roman" w:ascii="Times New Roman"/>
          <w:b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St-660/2017-2 od 2. kolovoza 2017., koji je objavljen na mrežnoj stranici e-Oglasna ploča Trgovačkog suda u Bjelovaru 2.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Osoba ovlaštena za zastupanje dužnika dostavila je 29. kolovoza 2017. javnobilježnički ovjereni popis imovine iz kojega proizlazi da je dužnik vlasnik nekretnina upisanih u zk.ul.br. 615 k.o. Demerje, oranica Travarsko površine 1.136 m2, koja je nekretnina, prema tvrdnji osobe ovlaštene za zastupanje dužnika, dovoljna za podmirenje cjelokupnog duga. 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iz priloženog javnobilježnički ovjerenog popisa imovine proizlazi da dužnik ima imovinu koja je dostatna za namirenje predvidivih troškova stečajnog postupka, sud </w:t>
      </w:r>
      <w:r>
        <w:rPr>
          <w:rFonts w:hAnsi="Times New Roman" w:ascii="Times New Roman"/>
        </w:rPr>
        <w:lastRenderedPageBreak/>
        <w:t xml:space="preserve">utvrđuje da nisu ispunjene pretpostavke za istodobno otvaranje i zaključenje skraćenog stečajnog postupka nad dužnikom. 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 na temelju čl. 433. Stečajnog zakona ("Narodne novine" broj 71/15 – dalje: SZ) riješeno je kao u izreci.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 19. prosinca 2017.</w:t>
      </w:r>
    </w:p>
    <w:p w:rsidRDefault="00530235" w:rsidP="00530235" w:rsidR="00530235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Za točnost otpravka-ovlašteni službenik   </w:t>
      </w: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Suzana Sabljić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530235" w:rsidP="00530235" w:rsidR="0053023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>
      <w:pPr>
        <w:jc w:val="both"/>
        <w:rPr>
          <w:rFonts w:hAnsi="Times New Roman" w:ascii="Times New Roman"/>
        </w:rPr>
      </w:pPr>
    </w:p>
    <w:p w:rsidRDefault="00530235" w:rsidP="00530235" w:rsidR="0053023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3023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370306"/>
      <w:docPartObj>
        <w:docPartGallery w:val="Page Numbers (Top of Page)"/>
        <w:docPartUnique/>
      </w:docPartObj>
    </w:sdtPr>
    <w:sdtContent>
      <w:p w:rsidRDefault="00530235" w:rsidP="00530235" w:rsidR="0053023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30235" w:rsidP="00530235" w:rsidR="008333A9">
    <w:pPr>
      <w:pStyle w:val="Bezproreda"/>
      <w:jc w:val="right"/>
    </w:pPr>
    <w:r>
      <w:t>Poslovni broj: 6 St-660/2017-4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023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0235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0235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724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St-660/2017-4</izvorni_sadrzaj>
    <derivirana_varijabla naziv="DomainObject.Oznaka_1">St-660/2017-4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 TRGOVINA d.o.o.</izvorni_sadrzaj>
    <derivirana_varijabla naziv="DomainObject.Predmet.ProtustrankaFormated_1">  VULKAN TRGOVINA d.o.o.</derivirana_varijabla>
  </DomainObject.Predmet.ProtustrankaFormated>
  <DomainObject.Predmet.ProtustrankaFormatedOIB>
    <izvorni_sadrzaj>  VULKAN TRGOVINA d.o.o., OIB 94418956078</izvorni_sadrzaj>
    <derivirana_varijabla naziv="DomainObject.Predmet.ProtustrankaFormatedOIB_1">  VULKAN TRGOVINA d.o.o., OIB 94418956078</derivirana_varijabla>
  </DomainObject.Predmet.ProtustrankaFormatedOIB>
  <DomainObject.Predmet.ProtustrankaFormatedWithAdress>
    <izvorni_sadrzaj> VULKAN TRGOVINA d.o.o., Poljana Dragutina Kalea 1, 10000 Zagreb</izvorni_sadrzaj>
    <derivirana_varijabla naziv="DomainObject.Predmet.ProtustrankaFormatedWithAdress_1"> VULKAN TRGOVINA d.o.o., Poljana Dragutina Kalea 1, 10000 Zagreb</derivirana_varijabla>
  </DomainObject.Predmet.ProtustrankaFormatedWithAdress>
  <DomainObject.Predmet.ProtustrankaFormatedWithAdressOIB>
    <izvorni_sadrzaj> VULKAN TRGOVINA d.o.o., OIB 94418956078, Poljana Dragutina Kalea 1, 10000 Zagreb</izvorni_sadrzaj>
    <derivirana_varijabla naziv="DomainObject.Predmet.ProtustrankaFormatedWithAdressOIB_1"> VULKAN TRGOVINA d.o.o., OIB 94418956078, Poljana Dragutina Kalea 1, 10000 Zagreb</derivirana_varijabla>
  </DomainObject.Predmet.ProtustrankaFormatedWithAdressOIB>
  <DomainObject.Predmet.ProtustrankaWithAdress>
    <izvorni_sadrzaj>VULKAN TRGOVINA d.o.o. Poljana Dragutina Kalea 1, 10000 Zagreb</izvorni_sadrzaj>
    <derivirana_varijabla naziv="DomainObject.Predmet.ProtustrankaWithAdress_1">VULKAN TRGOVINA d.o.o. Poljana Dragutina Kalea 1, 10000 Zagreb</derivirana_varijabla>
  </DomainObject.Predmet.ProtustrankaWithAdress>
  <DomainObject.Predmet.ProtustrankaWithAdressOIB>
    <izvorni_sadrzaj>VULKAN TRGOVINA d.o.o., OIB 94418956078, Poljana Dragutina Kalea 1, 10000 Zagreb</izvorni_sadrzaj>
    <derivirana_varijabla naziv="DomainObject.Predmet.ProtustrankaWithAdressOIB_1">VULKAN TRGOVINA d.o.o., OIB 94418956078, Poljana Dragutina Kalea 1, 10000 Zagreb</derivirana_varijabla>
  </DomainObject.Predmet.ProtustrankaWithAdressOIB>
  <DomainObject.Predmet.ProtustrankaNazivFormated>
    <izvorni_sadrzaj>VULKAN TRGOVINA d.o.o.</izvorni_sadrzaj>
    <derivirana_varijabla naziv="DomainObject.Predmet.ProtustrankaNazivFormated_1">VULKAN TRGOVINA d.o.o.</derivirana_varijabla>
  </DomainObject.Predmet.ProtustrankaNazivFormated>
  <DomainObject.Predmet.ProtustrankaNazivFormatedOIB>
    <izvorni_sadrzaj>VULKAN TRGOVINA d.o.o., OIB 94418956078</izvorni_sadrzaj>
    <derivirana_varijabla naziv="DomainObject.Predmet.ProtustrankaNazivFormatedOIB_1">VULKAN TRGOVINA d.o.o., OIB 94418956078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TRGOVINA d.o.o.</item>
    </izvorni_sadrzaj>
    <derivirana_varijabla naziv="DomainObject.Predmet.ProtuStrankaListFormated_1">
      <item>VULKAN TRGOVINA d.o.o.</item>
    </derivirana_varijabla>
  </DomainObject.Predmet.ProtuStrankaListFormated>
  <DomainObject.Predmet.ProtuStrankaListFormatedOIB>
    <izvorni_sadrzaj>
      <item>VULKAN TRGOVINA d.o.o., OIB 94418956078</item>
    </izvorni_sadrzaj>
    <derivirana_varijabla naziv="DomainObject.Predmet.ProtuStrankaListFormatedOIB_1">
      <item>VULKAN TRGOVINA d.o.o., OIB 94418956078</item>
    </derivirana_varijabla>
  </DomainObject.Predmet.ProtuStrankaListFormatedOIB>
  <DomainObject.Predmet.ProtuStrankaListFormatedWithAdress>
    <izvorni_sadrzaj>
      <item>VULKAN TRGOVINA d.o.o., Poljana Dragutina Kalea 1, 10000 Zagreb</item>
    </izvorni_sadrzaj>
    <derivirana_varijabla naziv="DomainObject.Predmet.ProtuStrankaListFormatedWithAdress_1">
      <item>VULKAN TRGOVINA d.o.o., Poljana Dragutina Kalea 1, 10000 Zagreb</item>
    </derivirana_varijabla>
  </DomainObject.Predmet.ProtuStrankaListFormatedWithAdress>
  <DomainObject.Predmet.ProtuStrankaListFormatedWithAdressOIB>
    <izvorni_sadrzaj>
      <item>VULKAN TRGOVINA d.o.o., OIB 94418956078, Poljana Dragutina Kalea 1, 10000 Zagreb</item>
    </izvorni_sadrzaj>
    <derivirana_varijabla naziv="DomainObject.Predmet.ProtuStrankaListFormatedWithAdressOIB_1">
      <item>VULKAN TRGOVINA d.o.o., OIB 94418956078, Poljana Dragutina Kalea 1, 10000 Zagreb</item>
    </derivirana_varijabla>
  </DomainObject.Predmet.ProtuStrankaListFormatedWithAdressOIB>
  <DomainObject.Predmet.ProtuStrankaListNazivFormated>
    <izvorni_sadrzaj>
      <item>VULKAN TRGOVINA d.o.o.</item>
    </izvorni_sadrzaj>
    <derivirana_varijabla naziv="DomainObject.Predmet.ProtuStrankaListNazivFormated_1">
      <item>VULKAN TRGOVINA d.o.o.</item>
    </derivirana_varijabla>
  </DomainObject.Predmet.ProtuStrankaListNazivFormated>
  <DomainObject.Predmet.ProtuStrankaListNazivFormatedOIB>
    <izvorni_sadrzaj>
      <item>VULKAN TRGOVINA d.o.o., OIB 94418956078</item>
    </izvorni_sadrzaj>
    <derivirana_varijabla naziv="DomainObject.Predmet.ProtuStrankaListNazivFormatedOIB_1">
      <item>VULKAN TRGOVINA d.o.o., OIB 94418956078</item>
    </derivirana_varijabla>
  </DomainObject.Predmet.ProtuStrankaListNazivFormatedOIB>
  <DomainObject.Predmet.OstaliListFormated>
    <izvorni_sadrzaj>
      <item>JASMINA FRATRIĆ</item>
    </izvorni_sadrzaj>
    <derivirana_varijabla naziv="DomainObject.Predmet.OstaliListFormated_1">
      <item>JASMINA FRATRIĆ</item>
    </derivirana_varijabla>
  </DomainObject.Predmet.OstaliListFormated>
  <DomainObject.Predmet.OstaliListFormatedOIB>
    <izvorni_sadrzaj>
      <item>JASMINA FRATRIĆ, OIB 80204786609</item>
    </izvorni_sadrzaj>
    <derivirana_varijabla naziv="DomainObject.Predmet.OstaliListFormatedOIB_1">
      <item>JASMINA FRATRIĆ, OIB 80204786609</item>
    </derivirana_varijabla>
  </DomainObject.Predmet.OstaliListFormatedOIB>
  <DomainObject.Predmet.OstaliListFormatedWithAdress>
    <izvorni_sadrzaj>
      <item>JASMINA FRATRIĆ, Haulikova 4, 10000 Zagreb</item>
    </izvorni_sadrzaj>
    <derivirana_varijabla naziv="DomainObject.Predmet.OstaliListFormatedWithAdress_1">
      <item>JASMINA FRATRIĆ, Haulikova 4, 10000 Zagreb</item>
    </derivirana_varijabla>
  </DomainObject.Predmet.OstaliListFormatedWithAdress>
  <DomainObject.Predmet.OstaliListFormatedWithAdressOIB>
    <izvorni_sadrzaj>
      <item>JASMINA FRATRIĆ, OIB 80204786609, Haulikova 4, 10000 Zagreb</item>
    </izvorni_sadrzaj>
    <derivirana_varijabla naziv="DomainObject.Predmet.OstaliListFormatedWithAdressOIB_1">
      <item>JASMINA FRATRIĆ, OIB 80204786609, Haulikova 4, 10000 Zagreb</item>
    </derivirana_varijabla>
  </DomainObject.Predmet.OstaliListFormatedWithAdressOIB>
  <DomainObject.Predmet.OstaliListNazivFormated>
    <izvorni_sadrzaj>
      <item>JASMINA FRATRIĆ</item>
    </izvorni_sadrzaj>
    <derivirana_varijabla naziv="DomainObject.Predmet.OstaliListNazivFormated_1">
      <item>JASMINA FRATRIĆ</item>
    </derivirana_varijabla>
  </DomainObject.Predmet.OstaliListNazivFormated>
  <DomainObject.Predmet.OstaliListNazivFormatedOIB>
    <izvorni_sadrzaj>
      <item>JASMINA FRATRIĆ, OIB 80204786609</item>
    </izvorni_sadrzaj>
    <derivirana_varijabla naziv="DomainObject.Predmet.OstaliListNazivFormatedOIB_1">
      <item>JASMINA FRATRIĆ, OIB 80204786609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St-660/2017-4</izvorni_sadrzaj>
    <derivirana_varijabla naziv="DomainObject.PoslovniBrojDokumenta_1">St-660/2017-4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TRGOVINA d.o.o.</izvorni_sadrzaj>
    <derivirana_varijabla naziv="DomainObject.Predmet.ProtustrankaIDrugi_1">VULKAN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TRGOVINA d.o.o., OIB 94418956078, Poljana Dragutina Kalea 1, 10000 Zagreb</izvorni_sadrzaj>
    <derivirana_varijabla naziv="DomainObject.Predmet.ProtustrankaIDrugiAdressOIB_1">VULKAN TRGOVINA d.o.o., OIB 94418956078, Poljana Dragutina Kalea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TRGOVINA d.o.o.</item>
      <item>FINA Regionalni centar Zagreb</item>
      <item>JASMINA FRATRIĆ</item>
    </izvorni_sadrzaj>
    <derivirana_varijabla naziv="DomainObject.Predmet.SudioniciListNaziv_1">
      <item>VULKAN TRGOVINA d.o.o.</item>
      <item>FINA Regionalni centar Zagreb</item>
      <item>JASMINA FRATRIĆ</item>
    </derivirana_varijabla>
  </DomainObject.Predmet.SudioniciListNaziv>
  <DomainObject.Predmet.SudioniciListAdressOIB>
    <izvorni_sadrzaj>
      <item>VULKAN TRGOVINA d.o.o., OIB 94418956078, Poljana Dragutina Kalea 1,10000 Zagreb</item>
      <item>FINA Regionalni centar Zagreb, OIB 85821130368, Trg svibanjskih žrtava 1995. br. 1,10000 Zagreb</item>
      <item>JASMINA FRATRIĆ, OIB 80204786609, Haulikova 4,10000 Zagreb</item>
    </izvorni_sadrzaj>
    <derivirana_varijabla naziv="DomainObject.Predmet.SudioniciListAdressOIB_1">
      <item>VULKAN TRGOVINA d.o.o., OIB 94418956078, Poljana Dragutina Kalea 1,10000 Zagreb</item>
      <item>FINA Regionalni centar Zagreb, OIB 85821130368, Trg svibanjskih žrtava 1995. br. 1,10000 Zagreb</item>
      <item>JASMINA FRATRIĆ, OIB 80204786609, Haulikova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A7FD7F-158F-475C-88A9-9FBDE6A42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1980</properties:Characters>
  <properties:Lines>72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2017-12-19T12:11:00Z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St-660/2017-4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