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0db0" w14:paraId="d6c0db0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5E7566">
        <w:rPr>
          <w:b/>
          <w:sz w:val="22"/>
          <w:szCs w:val="22"/>
        </w:rPr>
        <w:t>255</w:t>
      </w:r>
      <w:r w:rsidR="00A83F65">
        <w:rPr>
          <w:b/>
          <w:sz w:val="22"/>
          <w:szCs w:val="22"/>
        </w:rPr>
        <w:t>/201</w:t>
      </w:r>
      <w:r w:rsidR="005E7566">
        <w:rPr>
          <w:b/>
          <w:sz w:val="22"/>
          <w:szCs w:val="22"/>
        </w:rPr>
        <w:t>1</w:t>
      </w:r>
      <w:r w:rsidRPr="00476859">
        <w:rPr>
          <w:b/>
          <w:sz w:val="22"/>
          <w:szCs w:val="22"/>
        </w:rPr>
        <w:t>-</w:t>
      </w:r>
      <w:r w:rsidR="005E7566">
        <w:rPr>
          <w:b/>
          <w:sz w:val="22"/>
          <w:szCs w:val="22"/>
        </w:rPr>
        <w:t>185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</w:t>
      </w:r>
      <w:r w:rsidR="00981F8C">
        <w:rPr>
          <w:sz w:val="22"/>
          <w:szCs w:val="22"/>
        </w:rPr>
        <w:t>d</w:t>
      </w:r>
      <w:r w:rsidR="00BD54DE">
        <w:rPr>
          <w:sz w:val="22"/>
          <w:szCs w:val="22"/>
        </w:rPr>
        <w:t xml:space="preserve"> dužnik</w:t>
      </w:r>
      <w:r w:rsidR="00981F8C">
        <w:rPr>
          <w:sz w:val="22"/>
          <w:szCs w:val="22"/>
        </w:rPr>
        <w:t>om</w:t>
      </w:r>
      <w:r w:rsidR="00BD54DE">
        <w:rPr>
          <w:sz w:val="22"/>
          <w:szCs w:val="22"/>
        </w:rPr>
        <w:t xml:space="preserve"> </w:t>
      </w:r>
      <w:r w:rsidR="005E7566" w:rsidRPr="005E7566">
        <w:rPr>
          <w:sz w:val="22"/>
          <w:szCs w:val="22"/>
        </w:rPr>
        <w:t>VERONA d.o.o. za proizvodnju, trgovinu i usluge, „u stečaju“, Ploče, Dalmatinska bb, MBS 090012214, OIB: 51127922585, zastupano po stečajnom upravitelju Matu Mariću iz Dubrovnika, izvan ročišta</w:t>
      </w:r>
      <w:r w:rsidR="00BD54DE">
        <w:rPr>
          <w:sz w:val="22"/>
          <w:szCs w:val="22"/>
        </w:rPr>
        <w:t>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DC6C7B">
        <w:rPr>
          <w:sz w:val="22"/>
          <w:szCs w:val="22"/>
        </w:rPr>
        <w:t>1</w:t>
      </w:r>
      <w:r w:rsidR="005912E8">
        <w:rPr>
          <w:sz w:val="22"/>
          <w:szCs w:val="22"/>
        </w:rPr>
        <w:t>6</w:t>
      </w:r>
      <w:r w:rsidR="00DC6C7B">
        <w:rPr>
          <w:sz w:val="22"/>
          <w:szCs w:val="22"/>
        </w:rPr>
        <w:t xml:space="preserve">. </w:t>
      </w:r>
      <w:r w:rsidR="005E7566">
        <w:rPr>
          <w:sz w:val="22"/>
          <w:szCs w:val="22"/>
        </w:rPr>
        <w:t>lipnja</w:t>
      </w:r>
      <w:r w:rsidR="00B70172" w:rsidRPr="008B799F">
        <w:rPr>
          <w:sz w:val="22"/>
          <w:szCs w:val="22"/>
        </w:rPr>
        <w:t xml:space="preserve"> 20</w:t>
      </w:r>
      <w:r w:rsidR="00EF6C3B" w:rsidRPr="008B799F">
        <w:rPr>
          <w:sz w:val="22"/>
          <w:szCs w:val="22"/>
        </w:rPr>
        <w:t>1</w:t>
      </w:r>
      <w:r w:rsidR="005E7566">
        <w:rPr>
          <w:sz w:val="22"/>
          <w:szCs w:val="22"/>
        </w:rPr>
        <w:t>7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981F8C" w:rsidP="00B01168" w:rsidR="009C4EED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</w:t>
      </w:r>
      <w:r w:rsidR="00B01168" w:rsidRPr="00B01168">
        <w:rPr>
          <w:sz w:val="22"/>
          <w:szCs w:val="22"/>
        </w:rPr>
        <w:t>kat. čestice 4559/141, zgrada, dvorište, površine 2.190 m2 i kat. čestice 4559/142 zgrada, dvorište, površine 2.042 m2, sve z.ul. 1971 k.o.KOMIN-STARI</w:t>
      </w:r>
      <w:r>
        <w:rPr>
          <w:sz w:val="22"/>
          <w:szCs w:val="22"/>
        </w:rPr>
        <w:t>,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AB6E19" w:rsidP="009C4EED" w:rsidR="009C4EED" w:rsidRPr="00B5274E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3</w:t>
      </w:r>
      <w:r w:rsidR="009C4EED" w:rsidRPr="00B5274E">
        <w:rPr>
          <w:b/>
          <w:sz w:val="22"/>
          <w:szCs w:val="22"/>
          <w:u w:val="single"/>
        </w:rPr>
        <w:t xml:space="preserve">1. </w:t>
      </w:r>
      <w:r w:rsidR="006125E5">
        <w:rPr>
          <w:b/>
          <w:sz w:val="22"/>
          <w:szCs w:val="22"/>
          <w:u w:val="single"/>
        </w:rPr>
        <w:t>kolovoza</w:t>
      </w:r>
      <w:r w:rsidR="009C4EED" w:rsidRPr="00B5274E">
        <w:rPr>
          <w:b/>
          <w:sz w:val="22"/>
          <w:szCs w:val="22"/>
          <w:u w:val="single"/>
        </w:rPr>
        <w:t xml:space="preserve"> 201</w:t>
      </w:r>
      <w:r w:rsidR="006125E5">
        <w:rPr>
          <w:b/>
          <w:sz w:val="22"/>
          <w:szCs w:val="22"/>
          <w:u w:val="single"/>
        </w:rPr>
        <w:t>7</w:t>
      </w:r>
      <w:r w:rsidR="009C4EED" w:rsidRPr="00B5274E">
        <w:rPr>
          <w:b/>
          <w:sz w:val="22"/>
          <w:szCs w:val="22"/>
          <w:u w:val="single"/>
        </w:rPr>
        <w:t xml:space="preserve">. godine u </w:t>
      </w:r>
      <w:r w:rsidR="006125E5">
        <w:rPr>
          <w:b/>
          <w:sz w:val="22"/>
          <w:szCs w:val="22"/>
          <w:u w:val="single"/>
        </w:rPr>
        <w:t>9,00</w:t>
      </w:r>
      <w:r w:rsidR="009C4EED" w:rsidRPr="00B5274E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sudnica </w:t>
      </w:r>
      <w:r w:rsidR="006125E5">
        <w:rPr>
          <w:sz w:val="22"/>
          <w:szCs w:val="22"/>
        </w:rPr>
        <w:t>2</w:t>
      </w:r>
      <w:r w:rsidRPr="00E5646D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9C4EED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7D5402">
        <w:rPr>
          <w:b/>
          <w:sz w:val="22"/>
          <w:szCs w:val="22"/>
        </w:rPr>
        <w:t>1</w:t>
      </w:r>
      <w:r w:rsidR="005912E8">
        <w:rPr>
          <w:b/>
          <w:sz w:val="22"/>
          <w:szCs w:val="22"/>
        </w:rPr>
        <w:t>6</w:t>
      </w:r>
      <w:r w:rsidRPr="00E5646D">
        <w:rPr>
          <w:b/>
          <w:sz w:val="22"/>
          <w:szCs w:val="22"/>
        </w:rPr>
        <w:t xml:space="preserve">. </w:t>
      </w:r>
      <w:r w:rsidR="00B01168">
        <w:rPr>
          <w:b/>
          <w:sz w:val="22"/>
          <w:szCs w:val="22"/>
        </w:rPr>
        <w:t>lipnja</w:t>
      </w:r>
      <w:r w:rsidRPr="00E5646D">
        <w:rPr>
          <w:b/>
          <w:sz w:val="22"/>
          <w:szCs w:val="22"/>
        </w:rPr>
        <w:t xml:space="preserve"> 201</w:t>
      </w:r>
      <w:r w:rsidR="00B01168">
        <w:rPr>
          <w:b/>
          <w:sz w:val="22"/>
          <w:szCs w:val="22"/>
        </w:rPr>
        <w:t>7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546CDA">
      <w:pPr>
        <w:rPr>
          <w:sz w:val="20"/>
          <w:szCs w:val="20"/>
        </w:rPr>
      </w:pPr>
      <w:r w:rsidRPr="00546CDA">
        <w:rPr>
          <w:b/>
          <w:sz w:val="20"/>
          <w:szCs w:val="20"/>
        </w:rPr>
        <w:t>DN-a</w:t>
      </w:r>
      <w:r w:rsidRPr="00546CDA">
        <w:rPr>
          <w:sz w:val="20"/>
          <w:szCs w:val="20"/>
        </w:rPr>
        <w:t xml:space="preserve"> (</w:t>
      </w:r>
      <w:r w:rsidR="007D5402" w:rsidRPr="00546CDA">
        <w:rPr>
          <w:sz w:val="20"/>
          <w:szCs w:val="20"/>
        </w:rPr>
        <w:t>1</w:t>
      </w:r>
      <w:r w:rsidR="005912E8">
        <w:rPr>
          <w:sz w:val="20"/>
          <w:szCs w:val="20"/>
        </w:rPr>
        <w:t>6</w:t>
      </w:r>
      <w:r w:rsidRPr="00546CDA">
        <w:rPr>
          <w:sz w:val="20"/>
          <w:szCs w:val="20"/>
        </w:rPr>
        <w:t>.</w:t>
      </w:r>
      <w:r w:rsidR="00B01168">
        <w:rPr>
          <w:sz w:val="20"/>
          <w:szCs w:val="20"/>
        </w:rPr>
        <w:t>06</w:t>
      </w:r>
      <w:r w:rsidRPr="00546CDA">
        <w:rPr>
          <w:sz w:val="20"/>
          <w:szCs w:val="20"/>
        </w:rPr>
        <w:t>.201</w:t>
      </w:r>
      <w:r w:rsidR="00B01168">
        <w:rPr>
          <w:sz w:val="20"/>
          <w:szCs w:val="20"/>
        </w:rPr>
        <w:t>7</w:t>
      </w:r>
      <w:r w:rsidRPr="00546CDA">
        <w:rPr>
          <w:sz w:val="20"/>
          <w:szCs w:val="20"/>
        </w:rPr>
        <w:t>.g.):</w:t>
      </w:r>
    </w:p>
    <w:p w:rsidRDefault="00B54726" w:rsidP="00B54726" w:rsidR="00B54726" w:rsidRPr="00B54726">
      <w:pPr>
        <w:numPr>
          <w:ilvl w:val="0"/>
          <w:numId w:val="6"/>
        </w:numPr>
        <w:tabs>
          <w:tab w:pos="720" w:val="clear"/>
          <w:tab w:pos="142" w:val="left"/>
          <w:tab w:pos="284" w:val="num"/>
        </w:tabs>
        <w:ind w:firstLine="0" w:left="0"/>
        <w:rPr>
          <w:sz w:val="20"/>
          <w:szCs w:val="20"/>
        </w:rPr>
      </w:pPr>
      <w:r w:rsidRPr="00B54726">
        <w:rPr>
          <w:sz w:val="20"/>
          <w:szCs w:val="20"/>
        </w:rPr>
        <w:t>stečajni u</w:t>
      </w:r>
      <w:r w:rsidR="00B01168">
        <w:rPr>
          <w:sz w:val="20"/>
          <w:szCs w:val="20"/>
        </w:rPr>
        <w:t>pravitelj, pute e oglasne ploče,</w:t>
      </w:r>
    </w:p>
    <w:p w:rsidRDefault="00B01168" w:rsidP="00B01168" w:rsidR="00B01168" w:rsidRPr="00B01168">
      <w:pPr>
        <w:numPr>
          <w:ilvl w:val="0"/>
          <w:numId w:val="6"/>
        </w:numPr>
        <w:tabs>
          <w:tab w:pos="720" w:val="clear"/>
          <w:tab w:pos="142" w:val="num"/>
        </w:tabs>
        <w:ind w:firstLine="0" w:left="0"/>
        <w:rPr>
          <w:sz w:val="20"/>
          <w:szCs w:val="20"/>
        </w:rPr>
      </w:pPr>
      <w:r w:rsidRPr="00B01168">
        <w:rPr>
          <w:sz w:val="20"/>
          <w:szCs w:val="20"/>
        </w:rPr>
        <w:t>Fond za razvoj i zapošljavanje, Zagreb, putem e oglasne ploče,</w:t>
      </w:r>
    </w:p>
    <w:p w:rsidRDefault="00B01168" w:rsidP="00B01168" w:rsidR="00B01168" w:rsidRPr="00B01168">
      <w:pPr>
        <w:numPr>
          <w:ilvl w:val="0"/>
          <w:numId w:val="6"/>
        </w:numPr>
        <w:tabs>
          <w:tab w:pos="720" w:val="clear"/>
          <w:tab w:pos="142" w:val="num"/>
        </w:tabs>
        <w:ind w:firstLine="0" w:left="0"/>
        <w:rPr>
          <w:sz w:val="20"/>
          <w:szCs w:val="20"/>
        </w:rPr>
      </w:pPr>
      <w:r w:rsidRPr="00B01168">
        <w:rPr>
          <w:sz w:val="20"/>
          <w:szCs w:val="20"/>
        </w:rPr>
        <w:t>Credo banka d.d., Split, Zrinjsko-Frankopanska 58, putem e oglasne ploče,</w:t>
      </w:r>
    </w:p>
    <w:p w:rsidRDefault="00B01168" w:rsidP="00B01168" w:rsidR="00B01168" w:rsidRPr="00B01168">
      <w:pPr>
        <w:numPr>
          <w:ilvl w:val="0"/>
          <w:numId w:val="6"/>
        </w:numPr>
        <w:tabs>
          <w:tab w:pos="720" w:val="clear"/>
          <w:tab w:pos="142" w:val="num"/>
        </w:tabs>
        <w:ind w:firstLine="0" w:left="0"/>
        <w:rPr>
          <w:sz w:val="20"/>
          <w:szCs w:val="20"/>
        </w:rPr>
      </w:pPr>
      <w:r w:rsidRPr="00B01168">
        <w:rPr>
          <w:sz w:val="20"/>
          <w:szCs w:val="20"/>
        </w:rPr>
        <w:t>Josip Kardum, Zagreb, Mihanovićeva 14, putem e oglasne ploče,</w:t>
      </w:r>
    </w:p>
    <w:p w:rsidRDefault="00B01168" w:rsidP="00B01168" w:rsidR="00B01168" w:rsidRPr="00B01168">
      <w:pPr>
        <w:numPr>
          <w:ilvl w:val="0"/>
          <w:numId w:val="6"/>
        </w:numPr>
        <w:tabs>
          <w:tab w:pos="720" w:val="clear"/>
          <w:tab w:pos="142" w:val="num"/>
        </w:tabs>
        <w:ind w:firstLine="0" w:left="0"/>
        <w:rPr>
          <w:sz w:val="20"/>
          <w:szCs w:val="20"/>
        </w:rPr>
      </w:pPr>
      <w:r w:rsidRPr="00B01168">
        <w:rPr>
          <w:sz w:val="20"/>
          <w:szCs w:val="20"/>
        </w:rPr>
        <w:t>Odvjetničko društvo Kardum i partneri j.t.d., Zagreb, Mihanovićeva 14, putem e oglasne ploče,</w:t>
      </w:r>
    </w:p>
    <w:p w:rsidRDefault="00B01168" w:rsidP="00B01168" w:rsidR="00B01168" w:rsidRPr="00B01168">
      <w:pPr>
        <w:numPr>
          <w:ilvl w:val="0"/>
          <w:numId w:val="6"/>
        </w:numPr>
        <w:tabs>
          <w:tab w:pos="720" w:val="clear"/>
          <w:tab w:pos="142" w:val="num"/>
        </w:tabs>
        <w:ind w:firstLine="0" w:left="0"/>
        <w:rPr>
          <w:sz w:val="20"/>
          <w:szCs w:val="20"/>
        </w:rPr>
      </w:pPr>
      <w:r w:rsidRPr="00B01168">
        <w:rPr>
          <w:sz w:val="20"/>
          <w:szCs w:val="20"/>
        </w:rPr>
        <w:t>Republika Hrvatska, Ministarstvo financija, Porezna uprava, Područni ured Dubrovnik, po ŽDO Dubrovnik, Građansko-upravni odjel, putem e oglasne ploče,</w:t>
      </w:r>
    </w:p>
    <w:p w:rsidRDefault="00B01168" w:rsidP="00B01168" w:rsidR="00B01168" w:rsidRPr="00B01168">
      <w:pPr>
        <w:numPr>
          <w:ilvl w:val="0"/>
          <w:numId w:val="6"/>
        </w:numPr>
        <w:tabs>
          <w:tab w:pos="720" w:val="clear"/>
          <w:tab w:pos="142" w:val="num"/>
        </w:tabs>
        <w:ind w:firstLine="0" w:left="0"/>
        <w:rPr>
          <w:sz w:val="20"/>
          <w:szCs w:val="20"/>
        </w:rPr>
      </w:pPr>
      <w:r w:rsidRPr="00B01168">
        <w:rPr>
          <w:sz w:val="20"/>
          <w:szCs w:val="20"/>
        </w:rPr>
        <w:t>mrežna stranica e oglasna ploča.</w:t>
      </w:r>
    </w:p>
    <w:p w:rsidRDefault="00B54726" w:rsidP="00B01168" w:rsidR="00B54726" w:rsidRPr="00B54726">
      <w:pPr>
        <w:tabs>
          <w:tab w:pos="142" w:val="left"/>
        </w:tabs>
        <w:rPr>
          <w:sz w:val="20"/>
          <w:szCs w:val="20"/>
        </w:rPr>
      </w:pPr>
    </w:p>
    <w:sectPr w:rsidSect="007D5402" w:rsidR="00B54726" w:rsidRPr="00B54726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7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7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F33EE"/>
    <w:rsid w:val="00105FEC"/>
    <w:rsid w:val="00124189"/>
    <w:rsid w:val="00144919"/>
    <w:rsid w:val="00156C9A"/>
    <w:rsid w:val="00175A09"/>
    <w:rsid w:val="001A66AE"/>
    <w:rsid w:val="001B14F0"/>
    <w:rsid w:val="001C6AD2"/>
    <w:rsid w:val="001D3417"/>
    <w:rsid w:val="001F5524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418D9"/>
    <w:rsid w:val="00546CDA"/>
    <w:rsid w:val="005525BB"/>
    <w:rsid w:val="005912E8"/>
    <w:rsid w:val="005A5C95"/>
    <w:rsid w:val="005A7C5E"/>
    <w:rsid w:val="005D2275"/>
    <w:rsid w:val="005E7566"/>
    <w:rsid w:val="00601367"/>
    <w:rsid w:val="006125E5"/>
    <w:rsid w:val="0063094D"/>
    <w:rsid w:val="00634063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621A4"/>
    <w:rsid w:val="007A59AB"/>
    <w:rsid w:val="007B6140"/>
    <w:rsid w:val="007D5402"/>
    <w:rsid w:val="007F01FC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B69"/>
    <w:rsid w:val="009406E1"/>
    <w:rsid w:val="00960197"/>
    <w:rsid w:val="00973B7A"/>
    <w:rsid w:val="00981F8C"/>
    <w:rsid w:val="009A2F41"/>
    <w:rsid w:val="009C17C6"/>
    <w:rsid w:val="009C4EED"/>
    <w:rsid w:val="009D5524"/>
    <w:rsid w:val="009E08F2"/>
    <w:rsid w:val="00A35F1E"/>
    <w:rsid w:val="00A82DB6"/>
    <w:rsid w:val="00A83F65"/>
    <w:rsid w:val="00A87FC5"/>
    <w:rsid w:val="00AB0EDD"/>
    <w:rsid w:val="00AB200B"/>
    <w:rsid w:val="00AB5F55"/>
    <w:rsid w:val="00AB6E19"/>
    <w:rsid w:val="00AC1A08"/>
    <w:rsid w:val="00AC2766"/>
    <w:rsid w:val="00AC6D9E"/>
    <w:rsid w:val="00AD019F"/>
    <w:rsid w:val="00B00F2A"/>
    <w:rsid w:val="00B01168"/>
    <w:rsid w:val="00B04BF9"/>
    <w:rsid w:val="00B10A89"/>
    <w:rsid w:val="00B301F9"/>
    <w:rsid w:val="00B3737E"/>
    <w:rsid w:val="00B41CA3"/>
    <w:rsid w:val="00B50A1E"/>
    <w:rsid w:val="00B5274E"/>
    <w:rsid w:val="00B54726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64B"/>
    <w:rsid w:val="00C21426"/>
    <w:rsid w:val="00C32D57"/>
    <w:rsid w:val="00C3316C"/>
    <w:rsid w:val="00C57425"/>
    <w:rsid w:val="00C73392"/>
    <w:rsid w:val="00C8388D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B1CD5"/>
    <w:rsid w:val="00EB238E"/>
    <w:rsid w:val="00EC3C61"/>
    <w:rsid w:val="00EF6C3B"/>
    <w:rsid w:val="00F15FD2"/>
    <w:rsid w:val="00F1646D"/>
    <w:rsid w:val="00F34960"/>
    <w:rsid w:val="00F46A3A"/>
    <w:rsid w:val="00F700D4"/>
    <w:rsid w:val="00F82B6D"/>
    <w:rsid w:val="00FD59FE"/>
    <w:rsid w:val="00FD5F90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5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A0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A0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A0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A0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5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A0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A0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A0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A0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2011.</izvorni_sadrzaj>
    <derivirana_varijabla naziv="DomainObject.Predmet.DatumOsnivanja_1">14.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st-172/2011</izvorni_sadrzaj>
    <derivirana_varijabla naziv="DomainObject.Predmet.Opis_1">nastavak st-172/2011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St-255/2011</izvorni_sadrzaj>
    <derivirana_varijabla naziv="DomainObject.Predmet.OznakaBroj_1">St-255/2011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VERONA d.o.o. Ploče</izvorni_sadrzaj>
    <derivirana_varijabla naziv="DomainObject.Predmet.ProtustrankaFormated_1">  VERONA d.o.o. Ploče</derivirana_varijabla>
  </DomainObject.Predmet.ProtustrankaFormated>
  <DomainObject.Predmet.ProtustrankaFormatedOIB>
    <izvorni_sadrzaj>  VERONA d.o.o. Ploče, OIB 51127922585</izvorni_sadrzaj>
    <derivirana_varijabla naziv="DomainObject.Predmet.ProtustrankaFormatedOIB_1">  VERONA d.o.o. Ploče, OIB 51127922585</derivirana_varijabla>
  </DomainObject.Predmet.ProtustrankaFormatedOIB>
  <DomainObject.Predmet.ProtustrankaFormatedWithAdress>
    <izvorni_sadrzaj> VERONA d.o.o. Ploče, Dalmatinska bb, 20340 Ploče</izvorni_sadrzaj>
    <derivirana_varijabla naziv="DomainObject.Predmet.ProtustrankaFormatedWithAdress_1"> VERONA d.o.o. Ploče, Dalmatinska bb, 20340 Ploče</derivirana_varijabla>
  </DomainObject.Predmet.ProtustrankaFormatedWithAdress>
  <DomainObject.Predmet.ProtustrankaFormatedWithAdressOIB>
    <izvorni_sadrzaj> VERONA d.o.o. Ploče, OIB 51127922585, Dalmatinska bb, 20340 Ploče</izvorni_sadrzaj>
    <derivirana_varijabla naziv="DomainObject.Predmet.ProtustrankaFormatedWithAdressOIB_1"> VERONA d.o.o. Ploče, OIB 51127922585, Dalmatinska bb, 20340 Ploče</derivirana_varijabla>
  </DomainObject.Predmet.ProtustrankaFormatedWithAdressOIB>
  <DomainObject.Predmet.ProtustrankaWithAdress>
    <izvorni_sadrzaj>VERONA d.o.o. Ploče Dalmatinska bb, 20340 Ploče</izvorni_sadrzaj>
    <derivirana_varijabla naziv="DomainObject.Predmet.ProtustrankaWithAdress_1">VERONA d.o.o. Ploče Dalmatinska bb, 20340 Ploče</derivirana_varijabla>
  </DomainObject.Predmet.ProtustrankaWithAdress>
  <DomainObject.Predmet.ProtustrankaWithAdressOIB>
    <izvorni_sadrzaj>VERONA d.o.o. Ploče, OIB 51127922585, Dalmatinska bb, 20340 Ploče</izvorni_sadrzaj>
    <derivirana_varijabla naziv="DomainObject.Predmet.ProtustrankaWithAdressOIB_1">VERONA d.o.o. Ploče, OIB 51127922585, Dalmatinska bb, 20340 Ploče</derivirana_varijabla>
  </DomainObject.Predmet.ProtustrankaWithAdressOIB>
  <DomainObject.Predmet.ProtustrankaNazivFormated>
    <izvorni_sadrzaj>VERONA d.o.o. Ploče</izvorni_sadrzaj>
    <derivirana_varijabla naziv="DomainObject.Predmet.ProtustrankaNazivFormated_1">VERONA d.o.o. Ploče</derivirana_varijabla>
  </DomainObject.Predmet.ProtustrankaNazivFormated>
  <DomainObject.Predmet.ProtustrankaNazivFormatedOIB>
    <izvorni_sadrzaj>VERONA d.o.o. Ploče, OIB 51127922585</izvorni_sadrzaj>
    <derivirana_varijabla naziv="DomainObject.Predmet.ProtustrankaNazivFormatedOIB_1">VERONA d.o.o. Ploče, OIB 51127922585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Jelčić zastupanog po punomoćniku Odvj. Mario Obradović; Ivo Bebek zastupanog po punomoćniku Odvj. Mario Obradović</izvorni_sadrzaj>
    <derivirana_varijabla naziv="DomainObject.Predmet.StrankaFormated_1">  Vesna Jelčić zastupanog po punomoćniku Odvj. Mario Obradović; Ivo Bebek zastupanog po punomoćniku Odvj. Mario Obradović</derivirana_varijabla>
  </DomainObject.Predmet.StrankaFormated>
  <DomainObject.Predmet.StrankaFormatedOIB>
    <izvorni_sadrzaj>  Vesna Jelčić, OIB 60609165368 zastupanog po punomoćniku Odvj. Mario Obradović; Ivo Bebek, OIB 70284179008 zastupanog po punomoćniku Odvj. Mario Obradović</izvorni_sadrzaj>
    <derivirana_varijabla naziv="DomainObject.Predmet.StrankaFormatedOIB_1">  Vesna Jelčić, OIB 60609165368 zastupanog po punomoćniku Odvj. Mario Obradović; Ivo Bebek, OIB 70284179008 zastupanog po punomoćniku Odvj. Mario Obradović</derivirana_varijabla>
  </DomainObject.Predmet.StrankaFormatedOIB>
  <DomainObject.Predmet.StrankaFormatedWithAdress>
    <izvorni_sadrzaj> Vesna Jelčić, Ulica Vladimira Nazora 55, 20340 Ploče zastupanog po punomoćniku Odvj. Mario Obradović; Ivo Bebek, ULICA IVANA GUNDULIĆA 20/3 (ranije: METKOVIĆ, KREŠE RAKIĆA, 22), 20350 Metković zastupanog po punomoćniku Odvj. Mario Obradović</izvorni_sadrzaj>
    <derivirana_varijabla naziv="DomainObject.Predmet.StrankaFormatedWithAdress_1"> Vesna Jelčić, Ulica Vladimira Nazora 55, 20340 Ploče zastupanog po punomoćniku Odvj. Mario Obradović; Ivo Bebek, ULICA IVANA GUNDULIĆA 20/3 (ranije: METKOVIĆ, KREŠE RAKIĆA, 22), 20350 Metković zastupanog po punomoćniku Odvj. Mario Obradović</derivirana_varijabla>
  </DomainObject.Predmet.StrankaFormatedWithAdress>
  <DomainObject.Predmet.StrankaFormatedWithAdressOIB>
    <izvorni_sadrzaj> Vesna Jelčić, OIB 60609165368, Ulica Vladimira Nazora 55, 20340 Ploče zastupanog po punomoćniku Odvj. Mario Obradović; Ivo Bebek, OIB 70284179008, ULICA IVANA GUNDULIĆA 20/3 (ranije: METKOVIĆ, KREŠE RAKIĆA, 22), 20350 Metković zastupanog po punomoćniku Odvj. Mario Obradović</izvorni_sadrzaj>
    <derivirana_varijabla naziv="DomainObject.Predmet.StrankaFormatedWithAdressOIB_1"> Vesna Jelčić, OIB 60609165368, Ulica Vladimira Nazora 55, 20340 Ploče zastupanog po punomoćniku Odvj. Mario Obradović; Ivo Bebek, OIB 70284179008, ULICA IVANA GUNDULIĆA 20/3 (ranije: METKOVIĆ, KREŠE RAKIĆA, 22), 20350 Metković zastupanog po punomoćniku Odvj. Mario Obradović</derivirana_varijabla>
  </DomainObject.Predmet.StrankaFormatedWithAdressOIB>
  <DomainObject.Predmet.StrankaWithAdress>
    <izvorni_sadrzaj>Vesna Jelčić Ulica Vladimira Nazora 55,20340 Ploče,Ivo Bebek ULICA IVANA GUNDULIĆA 20/3 (ranije: METKOVIĆ, KREŠE RAKIĆA, 22),20350 Metković</izvorni_sadrzaj>
    <derivirana_varijabla naziv="DomainObject.Predmet.StrankaWithAdress_1">Vesna Jelčić Ulica Vladimira Nazora 55,20340 Ploče,Ivo Bebek ULICA IVANA GUNDULIĆA 20/3 (ranije: METKOVIĆ, KREŠE RAKIĆA, 22),20350 Metković</derivirana_varijabla>
  </DomainObject.Predmet.StrankaWithAdress>
  <DomainObject.Predmet.StrankaWithAdressOIB>
    <izvorni_sadrzaj>Vesna Jelčić, OIB 60609165368, Ulica Vladimira Nazora 55,20340 Ploče,Ivo Bebek, OIB 70284179008, ULICA IVANA GUNDULIĆA 20/3 (ranije: METKOVIĆ, KREŠE RAKIĆA, 22),20350 Metković</izvorni_sadrzaj>
    <derivirana_varijabla naziv="DomainObject.Predmet.StrankaWithAdressOIB_1">Vesna Jelčić, OIB 60609165368, Ulica Vladimira Nazora 55,20340 Ploče,Ivo Bebek, OIB 70284179008, ULICA IVANA GUNDULIĆA 20/3 (ranije: METKOVIĆ, KREŠE RAKIĆA, 22),20350 Metković</derivirana_varijabla>
  </DomainObject.Predmet.StrankaWithAdressOIB>
  <DomainObject.Predmet.StrankaNazivFormated>
    <izvorni_sadrzaj>Vesna Jelčić,Ivo Bebek</izvorni_sadrzaj>
    <derivirana_varijabla naziv="DomainObject.Predmet.StrankaNazivFormated_1">Vesna Jelčić,Ivo Bebek</derivirana_varijabla>
  </DomainObject.Predmet.StrankaNazivFormated>
  <DomainObject.Predmet.StrankaNazivFormatedOIB>
    <izvorni_sadrzaj>Vesna Jelčić, OIB 60609165368,Ivo Bebek, OIB 70284179008</izvorni_sadrzaj>
    <derivirana_varijabla naziv="DomainObject.Predmet.StrankaNazivFormatedOIB_1">Vesna Jelčić, OIB 60609165368,Ivo Bebek, OIB 70284179008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Vesna Jelčić zastupanog po punomoćniku Odvj. Mario Obradović</item>
      <item>Ivo Bebek zastupanog po punomoćniku Odvj. Mario Obradović</item>
    </izvorni_sadrzaj>
    <derivirana_varijabla naziv="DomainObject.Predmet.StrankaListFormated_1">
      <item>Vesna Jelčić zastupanog po punomoćniku Odvj. Mario Obradović</item>
      <item>Ivo Bebek zastupanog po punomoćniku Odvj. Mario Obradović</item>
    </derivirana_varijabla>
  </DomainObject.Predmet.StrankaListFormated>
  <DomainObject.Predmet.StrankaListFormatedOIB>
    <izvorni_sadrzaj>
      <item>Vesna Jelčić, OIB 60609165368 zastupanog po punomoćniku Odvj. Mario Obradović</item>
      <item>Ivo Bebek, OIB 70284179008 zastupanog po punomoćniku Odvj. Mario Obradović</item>
    </izvorni_sadrzaj>
    <derivirana_varijabla naziv="DomainObject.Predmet.StrankaListFormatedOIB_1">
      <item>Vesna Jelčić, OIB 60609165368 zastupanog po punomoćniku Odvj. Mario Obradović</item>
      <item>Ivo Bebek, OIB 70284179008 zastupanog po punomoćniku Odvj. Mario Obradović</item>
    </derivirana_varijabla>
  </DomainObject.Predmet.StrankaListFormatedOIB>
  <DomainObject.Predmet.StrankaListFormatedWithAdress>
    <izvorni_sadrzaj>
      <item>Vesna Jelčić, Ulica Vladimira Nazora 55, 20340 Ploče zastupanog po punomoćniku Odvj. Mario Obradović</item>
      <item>Ivo Bebek, ULICA IVANA GUNDULIĆA 20/3 (ranije: METKOVIĆ, KREŠE RAKIĆA, 22), 20350 Metković zastupanog po punomoćniku Odvj. Mario Obradović</item>
    </izvorni_sadrzaj>
    <derivirana_varijabla naziv="DomainObject.Predmet.StrankaListFormatedWithAdress_1">
      <item>Vesna Jelčić, Ulica Vladimira Nazora 55, 20340 Ploče zastupanog po punomoćniku Odvj. Mario Obradović</item>
      <item>Ivo Bebek, ULICA IVANA GUNDULIĆA 20/3 (ranije: METKOVIĆ, KREŠE RAKIĆA, 22), 20350 Metković zastupanog po punomoćniku Odvj. Mario Obradović</item>
    </derivirana_varijabla>
  </DomainObject.Predmet.StrankaListFormatedWithAdress>
  <DomainObject.Predmet.StrankaListFormatedWithAdressOIB>
    <izvorni_sadrzaj>
      <item>Vesna Jelčić, OIB 60609165368, Ulica Vladimira Nazora 55, 20340 Ploče zastupanog po punomoćniku Odvj. Mario Obradović</item>
      <item>Ivo Bebek, OIB 70284179008, ULICA IVANA GUNDULIĆA 20/3 (ranije: METKOVIĆ, KREŠE RAKIĆA, 22), 20350 Metković zastupanog po punomoćniku Odvj. Mario Obradović</item>
    </izvorni_sadrzaj>
    <derivirana_varijabla naziv="DomainObject.Predmet.StrankaListFormatedWithAdressOIB_1">
      <item>Vesna Jelčić, OIB 60609165368, Ulica Vladimira Nazora 55, 20340 Ploče zastupanog po punomoćniku Odvj. Mario Obradović</item>
      <item>Ivo Bebek, OIB 70284179008, ULICA IVANA GUNDULIĆA 20/3 (ranije: METKOVIĆ, KREŠE RAKIĆA, 22), 20350 Metković zastupanog po punomoćniku Odvj. Mario Obradović</item>
    </derivirana_varijabla>
  </DomainObject.Predmet.StrankaListFormatedWithAdressOIB>
  <DomainObject.Predmet.StrankaListNazivFormated>
    <izvorni_sadrzaj>
      <item>Vesna Jelčić</item>
      <item>Ivo Bebek</item>
    </izvorni_sadrzaj>
    <derivirana_varijabla naziv="DomainObject.Predmet.StrankaListNazivFormated_1">
      <item>Vesna Jelčić</item>
      <item>Ivo Bebek</item>
    </derivirana_varijabla>
  </DomainObject.Predmet.StrankaListNazivFormated>
  <DomainObject.Predmet.StrankaListNazivFormatedOIB>
    <izvorni_sadrzaj>
      <item>Vesna Jelčić, OIB 60609165368</item>
      <item>Ivo Bebek, OIB 70284179008</item>
    </izvorni_sadrzaj>
    <derivirana_varijabla naziv="DomainObject.Predmet.StrankaListNazivFormatedOIB_1">
      <item>Vesna Jelčić, OIB 60609165368</item>
      <item>Ivo Bebek, OIB 70284179008</item>
    </derivirana_varijabla>
  </DomainObject.Predmet.StrankaListNazivFormatedOIB>
  <DomainObject.Predmet.ProtuStrankaListFormated>
    <izvorni_sadrzaj>
      <item>VERONA d.o.o. Ploče</item>
    </izvorni_sadrzaj>
    <derivirana_varijabla naziv="DomainObject.Predmet.ProtuStrankaListFormated_1">
      <item>VERONA d.o.o. Ploče</item>
    </derivirana_varijabla>
  </DomainObject.Predmet.ProtuStrankaListFormated>
  <DomainObject.Predmet.ProtuStrankaListFormatedOIB>
    <izvorni_sadrzaj>
      <item>VERONA d.o.o. Ploče, OIB 51127922585</item>
    </izvorni_sadrzaj>
    <derivirana_varijabla naziv="DomainObject.Predmet.ProtuStrankaListFormatedOIB_1">
      <item>VERONA d.o.o. Ploče, OIB 51127922585</item>
    </derivirana_varijabla>
  </DomainObject.Predmet.ProtuStrankaListFormatedOIB>
  <DomainObject.Predmet.ProtuStrankaListFormatedWithAdress>
    <izvorni_sadrzaj>
      <item>VERONA d.o.o. Ploče, Dalmatinska bb, 20340 Ploče</item>
    </izvorni_sadrzaj>
    <derivirana_varijabla naziv="DomainObject.Predmet.ProtuStrankaListFormatedWithAdress_1">
      <item>VERONA d.o.o. Ploče, Dalmatinska bb, 20340 Ploče</item>
    </derivirana_varijabla>
  </DomainObject.Predmet.ProtuStrankaListFormatedWithAdress>
  <DomainObject.Predmet.ProtuStrankaListFormatedWithAdressOIB>
    <izvorni_sadrzaj>
      <item>VERONA d.o.o. Ploče, OIB 51127922585, Dalmatinska bb, 20340 Ploče</item>
    </izvorni_sadrzaj>
    <derivirana_varijabla naziv="DomainObject.Predmet.ProtuStrankaListFormatedWithAdressOIB_1">
      <item>VERONA d.o.o. Ploče, OIB 51127922585, Dalmatinska bb, 20340 Ploče</item>
    </derivirana_varijabla>
  </DomainObject.Predmet.ProtuStrankaListFormatedWithAdressOIB>
  <DomainObject.Predmet.ProtuStrankaListNazivFormated>
    <izvorni_sadrzaj>
      <item>VERONA d.o.o. Ploče</item>
    </izvorni_sadrzaj>
    <derivirana_varijabla naziv="DomainObject.Predmet.ProtuStrankaListNazivFormated_1">
      <item>VERONA d.o.o. Ploče</item>
    </derivirana_varijabla>
  </DomainObject.Predmet.ProtuStrankaListNazivFormated>
  <DomainObject.Predmet.ProtuStrankaListNazivFormatedOIB>
    <izvorni_sadrzaj>
      <item>VERONA d.o.o. Ploče, OIB 51127922585</item>
    </izvorni_sadrzaj>
    <derivirana_varijabla naziv="DomainObject.Predmet.ProtuStrankaListNazivFormatedOIB_1">
      <item>VERONA d.o.o. Ploče, OIB 51127922585</item>
    </derivirana_varijabla>
  </DomainObject.Predmet.ProtuStrankaListNazivFormatedOIB>
  <DomainObject.Predmet.OstaliListFormated>
    <izvorni_sadrzaj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</item>
    </izvorni_sadrzaj>
    <derivirana_varijabla naziv="DomainObject.Predmet.OstaliListFormated_1"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</item>
    </derivirana_varijabla>
  </DomainObject.Predmet.OstaliListFormated>
  <DomainObject.Predmet.OstaliListFormatedOIB>
    <izvorni_sadrzaj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</item>
    </izvorni_sadrzaj>
    <derivirana_varijabla naziv="DomainObject.Predmet.OstaliListFormatedOIB_1"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</item>
    </derivirana_varijabla>
  </DomainObject.Predmet.OstaliListFormatedOIB>
  <DomainObject.Predmet.OstaliListFormatedWithAdress>
    <izvorni_sadrzaj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Zlatni Potok 11, 20000 Dubrovnik</item>
    </izvorni_sadrzaj>
    <derivirana_varijabla naziv="DomainObject.Predmet.OstaliListFormatedWithAdress_1"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Zlatni Potok 11, 20000 Dubrovnik</item>
    </derivirana_varijabla>
  </DomainObject.Predmet.OstaliListFormatedWithAdress>
  <DomainObject.Predmet.OstaliListFormatedWithAdressOIB>
    <izvorni_sadrzaj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36879105664, Zlatni Potok 11, 20000 Dubrovnik</item>
    </izvorni_sadrzaj>
    <derivirana_varijabla naziv="DomainObject.Predmet.OstaliListFormatedWithAdressOIB_1"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36879105664, Zlatni Potok 11, 20000 Dubrovnik</item>
    </derivirana_varijabla>
  </DomainObject.Predmet.OstaliListFormatedWithAdressOIB>
  <DomainObject.Predmet.OstaliListNazivFormated>
    <izvorni_sadrzaj>
      <item>ODVJ. TONČI MILIĆ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OstaliListNazivFormated_1">
      <item>ODVJ. TONČI MILIĆ</item>
      <item>MATO VIDIĆ</item>
      <item>Odvj. Mario Obradović</item>
      <item>Tihan Hilje</item>
      <item>odvj. Josip Kardum</item>
      <item>DUBRAVKO ARAPOVIĆ</item>
      <item>Mato Marić</item>
    </derivirana_varijabla>
  </DomainObject.Predmet.OstaliListNazivFormated>
  <DomainObject.Predmet.OstaliListNazivFormatedOIB>
    <izvorni_sadrzaj>
      <item>ODVJ. TONČI MILIĆ</item>
      <item>MATO VIDIĆ</item>
      <item>Odvj. Mario Obradović</item>
      <item>Tihan Hilje</item>
      <item>odvj. Josip Kardum</item>
      <item>DUBRAVKO ARAPOVIĆ</item>
      <item>Mato Marić, OIB 36879105664</item>
    </izvorni_sadrzaj>
    <derivirana_varijabla naziv="DomainObject.Predmet.OstaliListNazivFormatedOIB_1">
      <item>ODVJ. TONČI MILIĆ</item>
      <item>MATO VIDIĆ</item>
      <item>Odvj. Mario Obradović</item>
      <item>Tihan Hilje</item>
      <item>odvj. Josip Kardum</item>
      <item>DUBRAVKO ARAPOVIĆ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Bebek i dr.</izvorni_sadrzaj>
    <derivirana_varijabla naziv="DomainObject.Predmet.StrankaIDrugi_1">Ivo Bebek i dr.</derivirana_varijabla>
  </DomainObject.Predmet.StrankaIDrugi>
  <DomainObject.Predmet.ProtustrankaIDrugi>
    <izvorni_sadrzaj>VERONA d.o.o. Ploče</izvorni_sadrzaj>
    <derivirana_varijabla naziv="DomainObject.Predmet.ProtustrankaIDrugi_1">VERONA d.o.o. Ploče</derivirana_varijabla>
  </DomainObject.Predmet.ProtustrankaIDrugi>
  <DomainObject.Predmet.StrankaIDrugiAdressOIB>
    <izvorni_sadrzaj>Ivo Bebek, OIB 70284179008, ULICA IVANA GUNDULIĆA 20/3 (ranije: METKOVIĆ, KREŠE RAKIĆA, 22), 20350 Metković i dr.</izvorni_sadrzaj>
    <derivirana_varijabla naziv="DomainObject.Predmet.StrankaIDrugiAdressOIB_1">Ivo Bebek, OIB 70284179008, ULICA IVANA GUNDULIĆA 20/3 (ranije: METKOVIĆ, KREŠE RAKIĆA, 22), 20350 Metković i dr.</derivirana_varijabla>
  </DomainObject.Predmet.StrankaIDrugiAdressOIB>
  <DomainObject.Predmet.ProtustrankaIDrugiAdressOIB>
    <izvorni_sadrzaj>VERONA d.o.o. Ploče, OIB 51127922585, Dalmatinska bb, 20340 Ploče</izvorni_sadrzaj>
    <derivirana_varijabla naziv="DomainObject.Predmet.ProtustrankaIDrugiAdressOIB_1">VERONA d.o.o. Ploče, OIB 51127922585, Dalmatinska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TONČI MILIĆ</item>
      <item>Vesna Jelčić</item>
      <item>Ivo Bebek</item>
      <item>VERONA d.o.o. Ploče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SudioniciListNaziv_1">
      <item>ODVJ. TONČI MILIĆ</item>
      <item>Vesna Jelčić</item>
      <item>Ivo Bebek</item>
      <item>VERONA d.o.o. Ploče</item>
      <item>MATO VIDIĆ</item>
      <item>Odvj. Mario Obradović</item>
      <item>Tihan Hilje</item>
      <item>odvj. Josip Kardum</item>
      <item>DUBRAVKO ARAPOVIĆ</item>
      <item>Mato Marić</item>
    </derivirana_varijabla>
  </DomainObject.Predmet.SudioniciListNaziv>
  <DomainObject.Predmet.SudioniciListAdressOIB>
    <izvorni_sadrzaj>
      <item>ODVJ. TONČI MILIĆ, KNEZA DOMAGOJA 2/II,20350 Metković</item>
      <item>Vesna Jelčić, OIB 60609165368, Ulica Vladimira Nazora 55,20340 Ploče</item>
      <item>Ivo Bebek, OIB 70284179008, ULICA IVANA GUNDULIĆA 20/3 (ranije: METKOVIĆ, KREŠE RAKIĆA, 22),20350 Metković</item>
      <item>VERONA d.o.o. Ploče, OIB 51127922585, Dalmatinska bb,20340 Ploče</item>
      <item>MATO VIDIĆ</item>
      <item>Odvj. Mario Obradović</item>
      <item>Tihan Hilje</item>
      <item>odvj. Josip Kardum</item>
      <item>DUBRAVKO ARAPOVIĆ</item>
      <item>Mato Marić, OIB 36879105664, Zlatni Potok 11,20000 Dubrovnik</item>
    </izvorni_sadrzaj>
    <derivirana_varijabla naziv="DomainObject.Predmet.SudioniciListAdressOIB_1">
      <item>ODVJ. TONČI MILIĆ, KNEZA DOMAGOJA 2/II,20350 Metković</item>
      <item>Vesna Jelčić, OIB 60609165368, Ulica Vladimira Nazora 55,20340 Ploče</item>
      <item>Ivo Bebek, OIB 70284179008, ULICA IVANA GUNDULIĆA 20/3 (ranije: METKOVIĆ, KREŠE RAKIĆA, 22),20350 Metković</item>
      <item>VERONA d.o.o. Ploče, OIB 51127922585, Dalmatinska bb,20340 Ploče</item>
      <item>MATO VIDIĆ</item>
      <item>Odvj. Mario Obradović</item>
      <item>Tihan Hilje</item>
      <item>odvj. Josip Kardum</item>
      <item>DUBRAVKO ARAPOVIĆ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60609165368</item>
      <item>, OIB 70284179008</item>
      <item>, OIB 51127922585</item>
      <item>, OIB null</item>
      <item>, OIB null</item>
      <item>, OIB null</item>
      <item>, OIB null</item>
      <item>, OIB null</item>
      <item>, OIB 36879105664</item>
    </izvorni_sadrzaj>
    <derivirana_varijabla naziv="DomainObject.Predmet.SudioniciListNazivOIB_1">
      <item>, OIB null</item>
      <item>, OIB 60609165368</item>
      <item>, OIB 70284179008</item>
      <item>, OIB 51127922585</item>
      <item>, OIB null</item>
      <item>, OIB null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261</properties:Words>
  <properties:Characters>1354</properties:Characters>
  <properties:Lines>49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1614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2017-06-16T08:21:00Z</dcterms:created>
  <dc:creator>Srđan Gavranić</dc:creator>
  <cp:lastModifiedBy>Mirjana Mihović</cp:lastModifiedBy>
  <cp:lastPrinted>2017-06-16T08:21:00Z</cp:lastPrinted>
  <dcterms:modified xmlns:xsi="http://www.w3.org/2001/XMLSchema-instance" xsi:type="dcterms:W3CDTF">2017-06-16T13:24:00Z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