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b701" w14:paraId="54fb70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530DFB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30DFB">
              <w:rPr>
                <w:noProof/>
              </w:rPr>
              <w:t>443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054C72">
        <w:t>BOTICA BOEM j.d.o.o. za ugostiteljstvo, OIB: 58841112417, Sinj, Kneza Branimira 1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54C72" w:rsidRPr="00054C72">
        <w:t>BOTICA BOEM j.d.o.o. za ugostiteljstvo, OIB: 58841112417, Sinj, Kneza Branimira 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1A730A">
        <w:t>1</w:t>
      </w:r>
      <w:r w:rsidR="00054C72">
        <w:t>2</w:t>
      </w:r>
      <w:r w:rsidR="00902D74">
        <w:t>. lipnja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054C72">
        <w:t>7.650,00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AF701D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BOTICA BOEM j.d.o.o. za ugostiteljstvo</izvorni_sadrzaj>
    <derivirana_varijabla naziv="DomainObject.Predmet.ProtustrankaFormated_1">  BOTICA BOEM j.d.o.o. za ugostiteljstvo</derivirana_varijabla>
  </DomainObject.Predmet.ProtustrankaFormated>
  <DomainObject.Predmet.ProtustrankaFormatedOIB>
    <izvorni_sadrzaj>  BOTICA BOEM j.d.o.o. za ugostiteljstvo, OIB 58841112417</izvorni_sadrzaj>
    <derivirana_varijabla naziv="DomainObject.Predmet.ProtustrankaFormatedOIB_1">  BOTICA BOEM j.d.o.o. za ugostiteljstvo, OIB 58841112417</derivirana_varijabla>
  </DomainObject.Predmet.ProtustrankaFormatedOIB>
  <DomainObject.Predmet.ProtustrankaFormatedWithAdress>
    <izvorni_sadrzaj> BOTICA BOEM j.d.o.o. za ugostiteljstvo, Kneza Branimira 1, 21230 Sinj</izvorni_sadrzaj>
    <derivirana_varijabla naziv="DomainObject.Predmet.ProtustrankaFormatedWithAdress_1"> BOTICA BOEM j.d.o.o. za ugostiteljstvo, Kneza Branimira 1, 21230 Sinj</derivirana_varijabla>
  </DomainObject.Predmet.ProtustrankaFormatedWithAdress>
  <DomainObject.Predmet.ProtustrankaFormatedWithAdressOIB>
    <izvorni_sadrzaj> BOTICA BOEM j.d.o.o. za ugostiteljstvo, OIB 58841112417, Kneza Branimira 1, 21230 Sinj</izvorni_sadrzaj>
    <derivirana_varijabla naziv="DomainObject.Predmet.ProtustrankaFormatedWithAdressOIB_1"> BOTICA BOEM j.d.o.o. za ugostiteljstvo, OIB 58841112417, Kneza Branimira 1, 21230 Sinj</derivirana_varijabla>
  </DomainObject.Predmet.ProtustrankaFormatedWithAdressOIB>
  <DomainObject.Predmet.ProtustrankaWithAdress>
    <izvorni_sadrzaj>BOTICA BOEM j.d.o.o. za ugostiteljstvo Kneza Branimira 1, 21230 Sinj</izvorni_sadrzaj>
    <derivirana_varijabla naziv="DomainObject.Predmet.ProtustrankaWithAdress_1">BOTICA BOEM j.d.o.o. za ugostiteljstvo Kneza Branimira 1, 21230 Sinj</derivirana_varijabla>
  </DomainObject.Predmet.ProtustrankaWithAdress>
  <DomainObject.Predmet.ProtustrankaWithAdressOIB>
    <izvorni_sadrzaj>BOTICA BOEM j.d.o.o. za ugostiteljstvo, OIB 58841112417, Kneza Branimira 1, 21230 Sinj</izvorni_sadrzaj>
    <derivirana_varijabla naziv="DomainObject.Predmet.ProtustrankaWithAdressOIB_1">BOTICA BOEM j.d.o.o. za ugostiteljstvo, OIB 58841112417, Kneza Branimira 1, 21230 Sinj</derivirana_varijabla>
  </DomainObject.Predmet.ProtustrankaWithAdressOIB>
  <DomainObject.Predmet.ProtustrankaNazivFormated>
    <izvorni_sadrzaj>BOTICA BOEM j.d.o.o. za ugostiteljstvo</izvorni_sadrzaj>
    <derivirana_varijabla naziv="DomainObject.Predmet.ProtustrankaNazivFormated_1">BOTICA BOEM j.d.o.o. za ugostiteljstvo</derivirana_varijabla>
  </DomainObject.Predmet.ProtustrankaNazivFormated>
  <DomainObject.Predmet.ProtustrankaNazivFormatedOIB>
    <izvorni_sadrzaj>BOTICA BOEM j.d.o.o. za ugostiteljstvo, OIB 58841112417</izvorni_sadrzaj>
    <derivirana_varijabla naziv="DomainObject.Predmet.ProtustrankaNazivFormatedOIB_1">BOTICA BOEM j.d.o.o. za ugostiteljstvo, OIB 58841112417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7650.00</izvorni_sadrzaj>
    <derivirana_varijabla naziv="DomainObject.Predmet.TrenutnaVrijednost_1">7650.00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BOTICA BOEM j.d.o.o. za ugostiteljstvo</item>
    </izvorni_sadrzaj>
    <derivirana_varijabla naziv="DomainObject.Predmet.ProtuStrankaListFormated_1">
      <item>BOTICA BOEM j.d.o.o. za ugostiteljstvo</item>
    </derivirana_varijabla>
  </DomainObject.Predmet.ProtuStrankaListFormated>
  <DomainObject.Predmet.ProtuStrankaListFormatedOIB>
    <izvorni_sadrzaj>
      <item>BOTICA BOEM j.d.o.o. za ugostiteljstvo, OIB 58841112417</item>
    </izvorni_sadrzaj>
    <derivirana_varijabla naziv="DomainObject.Predmet.ProtuStrankaListFormatedOIB_1">
      <item>BOTICA BOEM j.d.o.o. za ugostiteljstvo, OIB 58841112417</item>
    </derivirana_varijabla>
  </DomainObject.Predmet.ProtuStrankaListFormatedOIB>
  <DomainObject.Predmet.ProtuStrankaListFormatedWithAdress>
    <izvorni_sadrzaj>
      <item>BOTICA BOEM j.d.o.o. za ugostiteljstvo, Kneza Branimira 1, 21230 Sinj</item>
    </izvorni_sadrzaj>
    <derivirana_varijabla naziv="DomainObject.Predmet.ProtuStrankaListFormatedWithAdress_1">
      <item>BOTICA BOEM j.d.o.o. za ugostiteljstvo, Kneza Branimira 1, 21230 Sinj</item>
    </derivirana_varijabla>
  </DomainObject.Predmet.ProtuStrankaListFormatedWithAdress>
  <DomainObject.Predmet.ProtuStrankaListFormatedWithAdressOIB>
    <izvorni_sadrzaj>
      <item>BOTICA BOEM j.d.o.o. za ugostiteljstvo, OIB 58841112417, Kneza Branimira 1, 21230 Sinj</item>
    </izvorni_sadrzaj>
    <derivirana_varijabla naziv="DomainObject.Predmet.ProtuStrankaListFormatedWithAdressOIB_1">
      <item>BOTICA BOEM j.d.o.o. za ugostiteljstvo, OIB 58841112417, Kneza Branimira 1, 21230 Sinj</item>
    </derivirana_varijabla>
  </DomainObject.Predmet.ProtuStrankaListFormatedWithAdressOIB>
  <DomainObject.Predmet.ProtuStrankaListNazivFormated>
    <izvorni_sadrzaj>
      <item>BOTICA BOEM j.d.o.o. za ugostiteljstvo</item>
    </izvorni_sadrzaj>
    <derivirana_varijabla naziv="DomainObject.Predmet.ProtuStrankaListNazivFormated_1">
      <item>BOTICA BOEM j.d.o.o. za ugostiteljstvo</item>
    </derivirana_varijabla>
  </DomainObject.Predmet.ProtuStrankaListNazivFormated>
  <DomainObject.Predmet.ProtuStrankaListNazivFormatedOIB>
    <izvorni_sadrzaj>
      <item>BOTICA BOEM j.d.o.o. za ugostiteljstvo, OIB 58841112417</item>
    </izvorni_sadrzaj>
    <derivirana_varijabla naziv="DomainObject.Predmet.ProtuStrankaListNazivFormatedOIB_1">
      <item>BOTICA BOEM j.d.o.o. za ugostiteljstvo, OIB 58841112417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BOTICA BOEM j.d.o.o. za ugostiteljstvo</izvorni_sadrzaj>
    <derivirana_varijabla naziv="DomainObject.Predmet.ProtustrankaIDrugi_1">BOTICA BOEM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BOTICA BOEM j.d.o.o. za ugostiteljstvo, OIB 58841112417, Kneza Branimira 1, 21230 Sinj</izvorni_sadrzaj>
    <derivirana_varijabla naziv="DomainObject.Predmet.ProtustrankaIDrugiAdressOIB_1">BOTICA BOEM j.d.o.o. za ugostiteljstvo, OIB 58841112417, Kneza Branimira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BOTICA BOEM j.d.o.o. za ugostiteljstvo</item>
      <item>FINANCIJSKA AGENCIJA, RC SPLIT</item>
    </izvorni_sadrzaj>
    <derivirana_varijabla naziv="DomainObject.Predmet.SudioniciListNaziv_1">
      <item>BOTICA BOEM j.d.o.o. za ugostiteljstvo</item>
      <item>FINANCIJSKA AGENCIJA, RC SPLIT</item>
    </derivirana_varijabla>
  </DomainObject.Predmet.SudioniciListNaziv>
  <DomainObject.Predmet.SudioniciListAdressOIB>
    <izvorni_sadrzaj>
      <item>BOTICA BOEM j.d.o.o. za ugostiteljstvo, OIB 58841112417, Kneza Branimira 1,21230 Sinj</item>
      <item>FINANCIJSKA AGENCIJA, RC SPLIT, OIB 85821130368, Mažuranićevo šetalište 24 b,21000 Split</item>
    </izvorni_sadrzaj>
    <derivirana_varijabla naziv="DomainObject.Predmet.SudioniciListAdressOIB_1">
      <item>BOTICA BOEM j.d.o.o. za ugostiteljstvo, OIB 58841112417, Kneza Branimira 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58841112417</item>
      <item>, OIB 85821130368</item>
    </izvorni_sadrzaj>
    <derivirana_varijabla naziv="DomainObject.Predmet.SudioniciListNazivOIB_1">
      <item>, OIB 58841112417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F53D6-0916-4BA6-8E8F-5D8DC1471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1865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2018-10-19T10:37:00Z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