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e00b" w14:paraId="4dee00b" w:rsidRDefault="00371A82" w:rsidP="00191E9E" w:rsidR="00191E9E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191E9E">
        <w:rPr>
          <w:b/>
        </w:rPr>
        <w:t>REPUBLIKA HRVATSKA</w:t>
      </w:r>
    </w:p>
    <w:p w:rsidRDefault="00191E9E" w:rsidP="00191E9E" w:rsidR="00191E9E">
      <w:r>
        <w:rPr>
          <w:b/>
        </w:rPr>
        <w:t xml:space="preserve">OPĆINSKI SUD U SPLIT                                                            </w:t>
      </w:r>
      <w:r w:rsidR="00E649CB">
        <w:rPr>
          <w:b/>
        </w:rPr>
        <w:t xml:space="preserve">                            </w:t>
      </w:r>
      <w:r w:rsidR="00842B44">
        <w:rPr>
          <w:b/>
        </w:rPr>
        <w:t>Sp-4</w:t>
      </w:r>
      <w:r>
        <w:rPr>
          <w:b/>
        </w:rPr>
        <w:t>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842B44" w:rsidP="00191E9E" w:rsidR="00191E9E">
      <w:pPr>
        <w:jc w:val="center"/>
      </w:pPr>
      <w:r>
        <w:t xml:space="preserve">o izvještajnom i ispitnom </w:t>
      </w:r>
      <w:r w:rsidR="00191E9E">
        <w:t>ročištu 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842B44">
        <w:t xml:space="preserve">03.srpnja </w:t>
      </w:r>
      <w:r w:rsidR="003A2A96">
        <w:t xml:space="preserve"> </w:t>
      </w:r>
      <w:r>
        <w:t>2017.g.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 xml:space="preserve">SUDAC: Irena Klisović                                    Predlagatelj: </w:t>
      </w:r>
      <w:r w:rsidR="00842B44">
        <w:t>Mile Šimunić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 xml:space="preserve">                                        </w:t>
      </w:r>
      <w:r w:rsidR="003A2A96">
        <w:t xml:space="preserve">                  </w:t>
      </w:r>
      <w:r w:rsidR="00842B44">
        <w:t>početak u 11,3</w:t>
      </w:r>
      <w:r>
        <w:t>0 sati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izvj</w:t>
      </w:r>
      <w:r w:rsidR="00842B44">
        <w:t>eštajno i ispitno ročište u 11,3</w:t>
      </w:r>
      <w:r>
        <w:t>0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 xml:space="preserve">Za predlagatelja – potrošača: </w:t>
      </w:r>
      <w:r w:rsidR="003B42FA" w:rsidRPr="00A433D5">
        <w:rPr>
          <w:lang w:val="de-DE"/>
        </w:rPr>
        <w:t>nitko, dostava poziva uredno iskazana</w:t>
      </w:r>
    </w:p>
    <w:p w:rsidRDefault="00191E9E" w:rsidP="00191E9E" w:rsidR="00191E9E">
      <w:pPr>
        <w:rPr>
          <w:sz w:val="28"/>
        </w:rPr>
      </w:pPr>
    </w:p>
    <w:p w:rsidRDefault="00E649CB" w:rsidP="00842B44" w:rsidR="00842B44">
      <w:r w:rsidRPr="00E649CB">
        <w:t xml:space="preserve">Za vjerovnike: </w:t>
      </w:r>
      <w:r w:rsidR="00842B44">
        <w:t>nitko</w:t>
      </w:r>
      <w:r w:rsidR="003B42FA">
        <w:t>, dostava poziv uredno iskazana,</w:t>
      </w:r>
      <w:r w:rsidR="00842B44">
        <w:t xml:space="preserve"> za: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VINDIJA d.d. OIB: 44138062462, Međimurska 6, Varaždin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LEDO d.d. OIB: 87955947581, Zagreb, Čavićeva 9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 xml:space="preserve">REPUBLIKA HRVATSKA,Ministarstvo financija, Porezna uprava, Područni ured Dalmacija, Ispostava Trogir, Porezno mjesto Kaštela, Braće Radića 1, Kaštel Sućruac,  OIB:18683136487, 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ORBICO d.o.o., Škrpikova 3a, zagreb, OIB: 85611744662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ALLIANZ ZAGREB d.d., OIB: 23759810849, Heinzelova 70, Zagreb</w:t>
      </w:r>
    </w:p>
    <w:p w:rsidRDefault="00842B44" w:rsidP="00842B44" w:rsidR="00842B44">
      <w:pPr>
        <w:numPr>
          <w:ilvl w:val="0"/>
          <w:numId w:val="2"/>
        </w:numPr>
      </w:pPr>
      <w:r w:rsidRPr="00842B44">
        <w:t xml:space="preserve">REPUBLIKA HRVATSKA, Općinski sud u Splitu, ex vojarna sv.Križ, Dračevac, Split,   OIB: 18683136487, 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HZZO, OIB: 02958272670, Regionalni ured Split, Obala kneza Branimira 14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Financijska agencija, OIB: 85821130368, Ulica Grada Vukovara 70, Zagreb</w:t>
      </w:r>
    </w:p>
    <w:p w:rsidRDefault="00842B44" w:rsidP="00842B44" w:rsidR="00842B44">
      <w:pPr>
        <w:numPr>
          <w:ilvl w:val="0"/>
          <w:numId w:val="2"/>
        </w:numPr>
      </w:pPr>
      <w:r w:rsidRPr="00842B44">
        <w:t xml:space="preserve">Općinsko državno odvjetništvo u Splitu, OIB: 88116062296, Gundulićeva 29A, Split, 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KONZUM d.d., OIB: 29955634590, M.Čavića 1a, Zagreb</w:t>
      </w:r>
    </w:p>
    <w:p w:rsidRDefault="00E649CB" w:rsidP="00E649CB" w:rsidR="00E649CB" w:rsidRPr="00E649CB"/>
    <w:p w:rsidRDefault="00E649CB" w:rsidP="003A2A96" w:rsidR="00E649CB"/>
    <w:p w:rsidRDefault="003A2A96" w:rsidP="00E649CB" w:rsidR="003A2A96">
      <w:pPr>
        <w:jc w:val="both"/>
      </w:pPr>
      <w:r>
        <w:t>Utvrđuje se da je omaškom u rješenju</w:t>
      </w:r>
      <w:r w:rsidR="00E649CB">
        <w:t xml:space="preserve"> o otvaranju</w:t>
      </w:r>
      <w:r>
        <w:t xml:space="preserve"> navedeno da se vjerovnici pozivaju u roku od 30 dana prijave svoje tražbine a trebalo je stajati 60 dana, stoga će se napravit</w:t>
      </w:r>
      <w:r w:rsidR="00E649CB">
        <w:t>i ispravak  navedenog rješenja te</w:t>
      </w:r>
      <w:r>
        <w:t xml:space="preserve"> danas nema uvjeta za održavanje ispitnog i izvještajnog ročišta.</w:t>
      </w:r>
    </w:p>
    <w:p w:rsidRDefault="0077053D" w:rsidP="00E649CB" w:rsidR="0077053D">
      <w:pPr>
        <w:jc w:val="both"/>
      </w:pPr>
    </w:p>
    <w:p w:rsidRDefault="0077053D" w:rsidP="00E649CB" w:rsidR="0077053D">
      <w:pPr>
        <w:jc w:val="both"/>
      </w:pPr>
      <w:r>
        <w:lastRenderedPageBreak/>
        <w:t xml:space="preserve">Čita se podnesak povjerenika </w:t>
      </w:r>
      <w:r w:rsidR="00E6609F">
        <w:t>Nikole Kruljca</w:t>
      </w:r>
      <w:r>
        <w:t xml:space="preserve"> kojim isti traži da ga se razriješi dužnosti povjerenika u pre</w:t>
      </w:r>
      <w:r w:rsidR="00FF7BED">
        <w:t>dmetnom stečaju potrošača,</w:t>
      </w:r>
      <w:r>
        <w:t xml:space="preserve"> također navodi da je Ministarstvu pravosuđa podnio zahtjev za razrješenje.</w:t>
      </w:r>
    </w:p>
    <w:p w:rsidRDefault="0077053D" w:rsidP="00E649CB" w:rsidR="0077053D">
      <w:pPr>
        <w:jc w:val="both"/>
      </w:pPr>
    </w:p>
    <w:p w:rsidRDefault="00E649CB" w:rsidP="001765E4" w:rsidR="00E649CB">
      <w:pPr>
        <w:jc w:val="both"/>
      </w:pPr>
      <w:r>
        <w:t xml:space="preserve">Sud donosi </w:t>
      </w:r>
    </w:p>
    <w:p w:rsidRDefault="00E649CB" w:rsidP="001765E4" w:rsidR="00E649CB">
      <w:pPr>
        <w:jc w:val="both"/>
      </w:pPr>
    </w:p>
    <w:p w:rsidRDefault="00E649CB" w:rsidP="00E277E1" w:rsidR="00E649CB">
      <w:pPr>
        <w:ind w:firstLine="708" w:left="3540"/>
      </w:pPr>
      <w:r>
        <w:t>zaključak</w:t>
      </w:r>
    </w:p>
    <w:p w:rsidRDefault="00E649CB" w:rsidP="003A2A96" w:rsidR="00E649CB"/>
    <w:p w:rsidRDefault="0077053D" w:rsidP="003A2A96" w:rsidR="003A2A96">
      <w:r>
        <w:t>Odlučit će se o zahtjevu za izuzeće povjerenika na način da će isti biti izuzet i postavljen novi povjerenik.</w:t>
      </w:r>
    </w:p>
    <w:p w:rsidRDefault="0077053D" w:rsidP="003A2A96" w:rsidR="00FF7BED">
      <w:r>
        <w:t>Sljedeće ispitno i izvještajno ročište</w:t>
      </w:r>
      <w:r w:rsidR="00FF7BED">
        <w:t xml:space="preserve"> zakazuje se za dan 26.rujna 2017.g. u 9,00 sati. </w:t>
      </w:r>
    </w:p>
    <w:p w:rsidRDefault="00FF7BED" w:rsidP="003A2A96" w:rsidR="0077053D">
      <w:r>
        <w:t xml:space="preserve">Mile Šimunić biti će pozvan izvanraspravno radi davanje izjave. </w:t>
      </w:r>
      <w:r w:rsidR="0077053D">
        <w:t xml:space="preserve"> </w:t>
      </w:r>
    </w:p>
    <w:p w:rsidRDefault="003A2A96" w:rsidP="003A2A96" w:rsidR="003A2A96" w:rsidRPr="003A2A96"/>
    <w:p w:rsidRDefault="003A2A96" w:rsidP="0077053D" w:rsidR="003A2A96">
      <w:pPr>
        <w:ind w:firstLine="348" w:left="2484"/>
      </w:pPr>
      <w:r>
        <w:t xml:space="preserve">           </w:t>
      </w:r>
    </w:p>
    <w:p w:rsidRDefault="003B42FA" w:rsidP="003A2A96" w:rsidR="003A2A96">
      <w:pPr>
        <w:ind w:left="360"/>
      </w:pPr>
      <w:r>
        <w:t>Dovršeno u 11,4</w:t>
      </w:r>
      <w:r w:rsidR="0077053D">
        <w:t>0</w:t>
      </w:r>
      <w:r w:rsidR="003A2A96">
        <w:t xml:space="preserve"> sati. </w:t>
      </w:r>
    </w:p>
    <w:p w:rsidRDefault="00F815C2" w:rsidP="00371A82" w:rsidR="00F815C2">
      <w:pPr>
        <w:tabs>
          <w:tab w:pos="811" w:val="left"/>
        </w:tabs>
        <w:jc w:val="both"/>
      </w:pP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543" w:rsidP="004A2F6A" w:rsidR="00DA5543">
      <w:r>
        <w:separator/>
      </w:r>
    </w:p>
  </w:endnote>
  <w:endnote w:id="0" w:type="continuationSeparator">
    <w:p w:rsidRDefault="00DA5543" w:rsidP="004A2F6A" w:rsidR="00DA5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543" w:rsidP="004A2F6A" w:rsidR="00DA5543">
      <w:r>
        <w:separator/>
      </w:r>
    </w:p>
  </w:footnote>
  <w:footnote w:id="0" w:type="continuationSeparator">
    <w:p w:rsidRDefault="00DA5543" w:rsidP="004A2F6A" w:rsidR="00DA5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578B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91E9E"/>
    <w:rsid w:val="001B4D25"/>
    <w:rsid w:val="001F428A"/>
    <w:rsid w:val="001F784D"/>
    <w:rsid w:val="002075EF"/>
    <w:rsid w:val="00226D73"/>
    <w:rsid w:val="002360A2"/>
    <w:rsid w:val="00247922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63FE"/>
    <w:rsid w:val="00371A82"/>
    <w:rsid w:val="00380DB3"/>
    <w:rsid w:val="003A2A96"/>
    <w:rsid w:val="003B42FA"/>
    <w:rsid w:val="003C698A"/>
    <w:rsid w:val="003D59C3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617E"/>
    <w:rsid w:val="004E010D"/>
    <w:rsid w:val="004E02AA"/>
    <w:rsid w:val="00501956"/>
    <w:rsid w:val="00540E38"/>
    <w:rsid w:val="00546471"/>
    <w:rsid w:val="005843CD"/>
    <w:rsid w:val="005928ED"/>
    <w:rsid w:val="005B2A56"/>
    <w:rsid w:val="005C6727"/>
    <w:rsid w:val="005F2B01"/>
    <w:rsid w:val="00603EE2"/>
    <w:rsid w:val="0060482B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31BBF"/>
    <w:rsid w:val="0075141D"/>
    <w:rsid w:val="007645EC"/>
    <w:rsid w:val="0077053D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42B44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649F8"/>
    <w:rsid w:val="009707C3"/>
    <w:rsid w:val="009966C0"/>
    <w:rsid w:val="009A22AA"/>
    <w:rsid w:val="009C1650"/>
    <w:rsid w:val="009C4883"/>
    <w:rsid w:val="009D2242"/>
    <w:rsid w:val="009E0A91"/>
    <w:rsid w:val="009E1856"/>
    <w:rsid w:val="009E627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95984"/>
    <w:rsid w:val="00AA0CAC"/>
    <w:rsid w:val="00AA2CC7"/>
    <w:rsid w:val="00AC53E1"/>
    <w:rsid w:val="00AD1A77"/>
    <w:rsid w:val="00AD6E69"/>
    <w:rsid w:val="00AE0299"/>
    <w:rsid w:val="00B132F1"/>
    <w:rsid w:val="00B16522"/>
    <w:rsid w:val="00B1753F"/>
    <w:rsid w:val="00B30890"/>
    <w:rsid w:val="00B373F8"/>
    <w:rsid w:val="00B54C72"/>
    <w:rsid w:val="00B56738"/>
    <w:rsid w:val="00B83087"/>
    <w:rsid w:val="00B90654"/>
    <w:rsid w:val="00B93992"/>
    <w:rsid w:val="00B93E6C"/>
    <w:rsid w:val="00BA0CDB"/>
    <w:rsid w:val="00BD0F2C"/>
    <w:rsid w:val="00BE52A8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C4747"/>
    <w:rsid w:val="00CE4530"/>
    <w:rsid w:val="00D21CF6"/>
    <w:rsid w:val="00D4246A"/>
    <w:rsid w:val="00D51323"/>
    <w:rsid w:val="00D53C5F"/>
    <w:rsid w:val="00D77997"/>
    <w:rsid w:val="00D95CDE"/>
    <w:rsid w:val="00DA0B4E"/>
    <w:rsid w:val="00DA30B0"/>
    <w:rsid w:val="00DA5543"/>
    <w:rsid w:val="00DA613E"/>
    <w:rsid w:val="00DA644B"/>
    <w:rsid w:val="00DC5DF9"/>
    <w:rsid w:val="00DD118F"/>
    <w:rsid w:val="00DD418B"/>
    <w:rsid w:val="00DD4AB9"/>
    <w:rsid w:val="00DD578B"/>
    <w:rsid w:val="00E12307"/>
    <w:rsid w:val="00E15CBD"/>
    <w:rsid w:val="00E63895"/>
    <w:rsid w:val="00E649CB"/>
    <w:rsid w:val="00E6609F"/>
    <w:rsid w:val="00E73032"/>
    <w:rsid w:val="00E86701"/>
    <w:rsid w:val="00E90871"/>
    <w:rsid w:val="00EA0C3E"/>
    <w:rsid w:val="00EA20B9"/>
    <w:rsid w:val="00EA477E"/>
    <w:rsid w:val="00EA487D"/>
    <w:rsid w:val="00EC070F"/>
    <w:rsid w:val="00F35E1A"/>
    <w:rsid w:val="00F40D70"/>
    <w:rsid w:val="00F66BC2"/>
    <w:rsid w:val="00F77BDD"/>
    <w:rsid w:val="00F815C2"/>
    <w:rsid w:val="00FA13C4"/>
    <w:rsid w:val="00FA2F59"/>
    <w:rsid w:val="00FB1FA0"/>
    <w:rsid w:val="00FD1440"/>
    <w:rsid w:val="00FD69C5"/>
    <w:rsid w:val="00FF250E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3. srpnja 2017.</izvorni_sadrzaj>
    <derivirana_varijabla naziv="DomainObject.StvarniPocetakDatum_1">3. srpnja 2017.</derivirana_varijabla>
  </DomainObject.StvarniPocetakDatum>
  <DomainObject.StvarniZavrsetakDatum>
    <izvorni_sadrzaj>3. srpnja 2017.</izvorni_sadrzaj>
    <derivirana_varijabla naziv="DomainObject.StvarniZavrsetakDatum_1">3. srpnja 2017.</derivirana_varijabla>
  </DomainObject.StvarniZavrsetakDatum>
  <DomainObject.PlaniraniZavrsetakDatum>
    <izvorni_sadrzaj>3. srpnja 2017.</izvorni_sadrzaj>
    <derivirana_varijabla naziv="DomainObject.PlaniraniZavrsetakDatum_1">3. srpnja 2017.</derivirana_varijabla>
  </DomainObject.PlaniraniZavrsetakDatum>
  <DomainObject.PlaniraniPocetakDatum>
    <izvorni_sadrzaj>3. srpnja 2017.</izvorni_sadrzaj>
    <derivirana_varijabla naziv="DomainObject.PlaniraniPocetakDatum_1">3. srpnja 2017.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3. srpnja 2017.</izvorni_sadrzaj>
    <derivirana_varijabla naziv="DomainObject.Zapisnik.DatumKreiranja_1">3.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Sp-4/2016-13</izvorni_sadrzaj>
    <derivirana_varijabla naziv="DomainObject.Zapisnik.Oznaka_1">Sp-4/2016-13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Šimunić</izvorni_sadrzaj>
    <derivirana_varijabla naziv="DomainObject.Predmet.StrankaFormated_1">  Mile Šimunić</derivirana_varijabla>
  </DomainObject.Predmet.StrankaFormated>
  <DomainObject.Predmet.StrankaFormatedOIB>
    <izvorni_sadrzaj>  Mile Šimunić, OIB 55674319043</izvorni_sadrzaj>
    <derivirana_varijabla naziv="DomainObject.Predmet.StrankaFormatedOIB_1">  Mile Šimunić, OIB 55674319043</derivirana_varijabla>
  </DomainObject.Predmet.StrankaFormatedOIB>
  <DomainObject.Predmet.StrankaFormatedWithAdress>
    <izvorni_sadrzaj> Mile Šimunić, Ivana Mertza 13, 21214 Kaštel Gomilica</izvorni_sadrzaj>
    <derivirana_varijabla naziv="DomainObject.Predmet.StrankaFormatedWithAdress_1"> Mile Šimunić, Ivana Mertza 13, 21214 Kaštel Gomilica</derivirana_varijabla>
  </DomainObject.Predmet.StrankaFormatedWithAdress>
  <DomainObject.Predmet.StrankaFormatedWithAdressOIB>
    <izvorni_sadrzaj> Mile Šimunić, OIB 55674319043, Ivana Mertza 13, 21214 Kaštel Gomilica</izvorni_sadrzaj>
    <derivirana_varijabla naziv="DomainObject.Predmet.StrankaFormatedWithAdressOIB_1"> Mile Šimunić, OIB 55674319043, Ivana Mertza 13, 21214 Kaštel Gomilica</derivirana_varijabla>
  </DomainObject.Predmet.StrankaFormatedWithAdressOIB>
  <DomainObject.Predmet.StrankaWithAdress>
    <izvorni_sadrzaj>Mile Šimunić Ivana Mertza 13,21214 Kaštel Gomilica</izvorni_sadrzaj>
    <derivirana_varijabla naziv="DomainObject.Predmet.StrankaWithAdress_1">Mile Šimunić Ivana Mertza 13,21214 Kaštel Gomilica</derivirana_varijabla>
  </DomainObject.Predmet.StrankaWithAdress>
  <DomainObject.Predmet.StrankaWithAdressOIB>
    <izvorni_sadrzaj>Mile Šimunić, OIB 55674319043, Ivana Mertza 13,21214 Kaštel Gomilica</izvorni_sadrzaj>
    <derivirana_varijabla naziv="DomainObject.Predmet.StrankaWithAdressOIB_1">Mile Šimunić, OIB 55674319043, Ivana Mertza 13,21214 Kaštel Gomilica</derivirana_varijabla>
  </DomainObject.Predmet.StrankaWithAdressOIB>
  <DomainObject.Predmet.StrankaNazivFormated>
    <izvorni_sadrzaj>Mile Šimunić</izvorni_sadrzaj>
    <derivirana_varijabla naziv="DomainObject.Predmet.StrankaNazivFormated_1">Mile Šimunić</derivirana_varijabla>
  </DomainObject.Predmet.StrankaNazivFormated>
  <DomainObject.Predmet.StrankaNazivFormatedOIB>
    <izvorni_sadrzaj>Mile Šimunić, OIB 55674319043</izvorni_sadrzaj>
    <derivirana_varijabla naziv="DomainObject.Predmet.StrankaNazivFormatedOIB_1">Mile Šimunić, OIB 55674319043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137681.72</izvorni_sadrzaj>
    <derivirana_varijabla naziv="DomainObject.Predmet.TrenutnaVrijednost_1">137681.72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 Šimunić</item>
    </izvorni_sadrzaj>
    <derivirana_varijabla naziv="DomainObject.Predmet.StrankaListFormated_1">
      <item>Mile Šimunić</item>
    </derivirana_varijabla>
  </DomainObject.Predmet.StrankaListFormated>
  <DomainObject.Predmet.StrankaListFormatedOIB>
    <izvorni_sadrzaj>
      <item>Mile Šimunić, OIB 55674319043</item>
    </izvorni_sadrzaj>
    <derivirana_varijabla naziv="DomainObject.Predmet.StrankaListFormatedOIB_1">
      <item>Mile Šimunić, OIB 55674319043</item>
    </derivirana_varijabla>
  </DomainObject.Predmet.StrankaListFormatedOIB>
  <DomainObject.Predmet.StrankaListFormatedWithAdress>
    <izvorni_sadrzaj>
      <item>Mile Šimunić, Ivana Mertza 13, 21214 Kaštel Gomilica</item>
    </izvorni_sadrzaj>
    <derivirana_varijabla naziv="DomainObject.Predmet.StrankaListFormatedWithAdress_1">
      <item>Mile Šimunić, Ivana Mertza 13, 21214 Kaštel Gomilica</item>
    </derivirana_varijabla>
  </DomainObject.Predmet.StrankaListFormatedWithAdress>
  <DomainObject.Predmet.StrankaListFormatedWithAdressOIB>
    <izvorni_sadrzaj>
      <item>Mile Šimunić, OIB 55674319043, Ivana Mertza 13, 21214 Kaštel Gomilica</item>
    </izvorni_sadrzaj>
    <derivirana_varijabla naziv="DomainObject.Predmet.StrankaListFormatedWithAdressOIB_1">
      <item>Mile Šimunić, OIB 55674319043, Ivana Mertza 13, 21214 Kaštel Gomilica</item>
    </derivirana_varijabla>
  </DomainObject.Predmet.StrankaListFormatedWithAdressOIB>
  <DomainObject.Predmet.StrankaListNazivFormated>
    <izvorni_sadrzaj>
      <item>Mile Šimunić</item>
    </izvorni_sadrzaj>
    <derivirana_varijabla naziv="DomainObject.Predmet.StrankaListNazivFormated_1">
      <item>Mile Šimunić</item>
    </derivirana_varijabla>
  </DomainObject.Predmet.StrankaListNazivFormated>
  <DomainObject.Predmet.StrankaListNazivFormatedOIB>
    <izvorni_sadrzaj>
      <item>Mile Šimunić, OIB 55674319043</item>
    </izvorni_sadrzaj>
    <derivirana_varijabla naziv="DomainObject.Predmet.StrankaListNazivFormatedOIB_1">
      <item>Mile Šimunić, OIB 55674319043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Formated>
  <DomainObject.Predmet.OstaliList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FormatedOIB>
  <DomainObject.Predmet.OstaliListFormatedWithAdress>
    <izvorni_sadrzaj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izvorni_sadrzaj>
    <derivirana_varijabla naziv="DomainObject.Predmet.OstaliListFormatedWithAdress_1"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derivirana_varijabla>
  </DomainObject.Predmet.OstaliListFormatedWithAdress>
  <DomainObject.Predmet.OstaliListFormatedWithAdressOIB>
    <izvorni_sadrzaj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izvorni_sadrzaj>
    <derivirana_varijabla naziv="DomainObject.Predmet.OstaliListFormatedWithAdressOIB_1"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Naziv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NazivFormated>
  <DomainObject.Predmet.OstaliListNaziv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Naziv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Sp-4/2016-13</izvorni_sadrzaj>
    <derivirana_varijabla naziv="DomainObject.PoslovniBrojDokumenta_1">Sp-4/2016-13</derivirana_varijabla>
  </DomainObject.PoslovniBrojDokumenta>
  <DomainObject.Predmet.StrankaIDrugi>
    <izvorni_sadrzaj>Mile Šimunić</izvorni_sadrzaj>
    <derivirana_varijabla naziv="DomainObject.Predmet.StrankaIDrugi_1">Mile Šimunić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 Šimunić, OIB 55674319043, Ivana Mertza 13, 21214 Kaštel Gomilica</izvorni_sadrzaj>
    <derivirana_varijabla naziv="DomainObject.Predmet.StrankaIDrugiAdressOIB_1">Mile Šimunić, OIB 55674319043, Ivana Mertza 13,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SudioniciListNaziv_1"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SudioniciListNaziv>
  <DomainObject.Predmet.SudioniciListAdressOIB>
    <izvorni_sadrzaj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izvorni_sadrzaj>
    <derivirana_varijabla naziv="DomainObject.Predmet.SudioniciListAdressOIB_1"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izvorni_sadrzaj>
    <derivirana_varijabla naziv="DomainObject.Predmet.SudioniciListNazivOIB_1"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48045-D1E6-49C3-BCF7-C210B0FF8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1858</properties:Characters>
  <properties:Lines>63</properties:Lines>
  <properties:Paragraphs>33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2017-07-03T10:00:00Z</dcterms:created>
  <dc:creator>korisnik</dc:creator>
  <cp:lastModifiedBy>Božena Semren</cp:lastModifiedBy>
  <cp:lastPrinted>2017-07-03T10:37:00Z</cp:lastPrinted>
  <dcterms:modified xmlns:xsi="http://www.w3.org/2001/XMLSchema-instance" xsi:type="dcterms:W3CDTF">2017-07-03T10:39:00Z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Sp-4/2016-13 / Zapisnik - Ispitno i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