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6b42" w14:paraId="8936b42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806939">
        <w:t>52</w:t>
      </w:r>
      <w:r w:rsidR="0005177B">
        <w:t>/</w:t>
      </w:r>
      <w:r w:rsidR="008C4E1E">
        <w:t>20</w:t>
      </w:r>
      <w:r w:rsidR="00806939">
        <w:t>17</w:t>
      </w:r>
      <w:r w:rsidR="0005177B">
        <w:t>-</w:t>
      </w:r>
      <w:r w:rsidR="00806939">
        <w:t>18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806939" w:rsidP="00806939" w:rsidR="00806939">
      <w:pPr>
        <w:jc w:val="both"/>
      </w:pPr>
      <w:r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t>sud u</w:t>
        </w:r>
      </w:smartTag>
      <w:r>
        <w:t xml:space="preserve"> Zadru po sucu ovog suda Ardeni Bajlo, u stečajnom postupku nad stečajnim dužnikom DALMAT APARTMAN d.o.o., Zadar, Nehajeva 26, Zadar, OIB: 16579428244, dana 19. svibnja 2017.,</w:t>
      </w:r>
    </w:p>
    <w:p w:rsidRDefault="00806939" w:rsidP="00806939" w:rsidR="00806939">
      <w:pPr>
        <w:jc w:val="both"/>
      </w:pPr>
    </w:p>
    <w:p w:rsidRDefault="00806939" w:rsidP="00806939" w:rsidR="00806939">
      <w:pPr>
        <w:jc w:val="center"/>
      </w:pPr>
      <w:r>
        <w:t>z a k l j u č i o   j e</w:t>
      </w:r>
    </w:p>
    <w:p w:rsidRDefault="00806939" w:rsidP="00806939" w:rsidR="00806939">
      <w:pPr>
        <w:tabs>
          <w:tab w:pos="960" w:val="left"/>
        </w:tabs>
        <w:ind w:left="360"/>
        <w:jc w:val="both"/>
      </w:pPr>
    </w:p>
    <w:p w:rsidRDefault="00806939" w:rsidP="00806939" w:rsidR="00806939" w:rsidRPr="00F60CD9">
      <w:pPr>
        <w:ind w:firstLine="708"/>
        <w:jc w:val="both"/>
      </w:pPr>
      <w:r w:rsidRPr="00F60CD9">
        <w:t xml:space="preserve">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806939" w:rsidP="00806939" w:rsidR="00806939" w:rsidRPr="00F60CD9"/>
    <w:p w:rsidRDefault="00806939" w:rsidP="00806939" w:rsidR="00806939">
      <w:pPr>
        <w:jc w:val="center"/>
      </w:pPr>
      <w:r>
        <w:t>8. lipnja 2017. u</w:t>
      </w:r>
      <w:r w:rsidRPr="00F60CD9">
        <w:t xml:space="preserve"> </w:t>
      </w:r>
      <w:r>
        <w:t>09,10</w:t>
      </w:r>
      <w:r w:rsidRPr="00F60CD9">
        <w:t xml:space="preserve"> sati kod </w:t>
      </w:r>
      <w:r>
        <w:t>Trgovačkog</w:t>
      </w:r>
      <w:r w:rsidRPr="00F60CD9">
        <w:t xml:space="preserve"> suda</w:t>
      </w:r>
      <w:r>
        <w:t xml:space="preserve"> u Zadru, Dr. Franje Tuđmana 35, sudnica 26/I.</w:t>
      </w:r>
    </w:p>
    <w:p w:rsidRDefault="00806939" w:rsidP="00806939" w:rsidR="00806939">
      <w:pPr>
        <w:jc w:val="center"/>
      </w:pPr>
    </w:p>
    <w:p w:rsidRDefault="00806939" w:rsidP="00806939" w:rsidR="00806939" w:rsidRPr="00F60CD9">
      <w:pPr>
        <w:ind w:firstLine="708"/>
        <w:jc w:val="both"/>
      </w:pPr>
      <w:r>
        <w:t>II.   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806939" w:rsidP="00806939" w:rsidR="00806939" w:rsidRPr="00F60CD9">
      <w:pPr>
        <w:pStyle w:val="Odlomakpopisa"/>
        <w:ind w:left="1428"/>
      </w:pPr>
    </w:p>
    <w:p w:rsidRDefault="00806939" w:rsidP="00806939" w:rsidR="00806939">
      <w:pPr>
        <w:jc w:val="center"/>
      </w:pPr>
      <w:r>
        <w:t>8. lipnja 2017. u</w:t>
      </w:r>
      <w:r w:rsidRPr="00F60CD9">
        <w:t xml:space="preserve"> </w:t>
      </w:r>
      <w:r>
        <w:t>09,12</w:t>
      </w:r>
      <w:r w:rsidRPr="00F60CD9">
        <w:t xml:space="preserve"> sati kod </w:t>
      </w:r>
      <w:r>
        <w:t>Trgovačkog</w:t>
      </w:r>
      <w:r w:rsidRPr="00F60CD9">
        <w:t xml:space="preserve"> suda</w:t>
      </w:r>
      <w:r>
        <w:t xml:space="preserve"> u Zadru, Dr. Franje Tuđmana 35, sudnica 26/I .</w:t>
      </w:r>
    </w:p>
    <w:p w:rsidRDefault="00806939" w:rsidP="00806939" w:rsidR="00806939" w:rsidRPr="00F60CD9"/>
    <w:p w:rsidRDefault="00806939" w:rsidP="00806939" w:rsidR="00806939" w:rsidRPr="00F60CD9">
      <w:pPr>
        <w:numPr>
          <w:ilvl w:val="0"/>
          <w:numId w:val="4"/>
        </w:numPr>
        <w:ind w:firstLine="708" w:left="0"/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podnositelji</w:t>
      </w:r>
      <w:r w:rsidRPr="00F60CD9">
        <w:t xml:space="preserve"> prijedloga, te pravna osoba koja obavlja poslove platnog prometa za dužnika. </w:t>
      </w:r>
    </w:p>
    <w:p w:rsidRDefault="00806939" w:rsidP="00806939" w:rsidR="00806939"/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806939">
        <w:t>19. svibnja</w:t>
      </w:r>
      <w:r w:rsidR="008C4E1E">
        <w:t xml:space="preserve">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8C4E1E" w:rsidP="001A0DFE" w:rsidR="0006548B">
      <w:pPr>
        <w:jc w:val="right"/>
      </w:pPr>
      <w:r>
        <w:t>S</w:t>
      </w:r>
      <w:r w:rsidR="0006548B" w:rsidRPr="002C500F">
        <w:t>u</w:t>
      </w:r>
      <w:r w:rsidR="0006548B">
        <w:t>tkinja:</w:t>
      </w:r>
    </w:p>
    <w:p w:rsidRDefault="001A0DFE" w:rsidP="001A0DFE" w:rsidR="0006548B" w:rsidRPr="00F60CD9">
      <w:pPr>
        <w:jc w:val="right"/>
      </w:pPr>
      <w:r>
        <w:t>Ardena Bajlo</w:t>
      </w:r>
    </w:p>
    <w:p w:rsidRDefault="0006548B" w:rsidP="0006548B" w:rsidR="0006548B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0302FB">
      <w:pPr>
        <w:numPr>
          <w:ilvl w:val="0"/>
          <w:numId w:val="1"/>
        </w:numPr>
        <w:jc w:val="both"/>
      </w:pPr>
      <w:r>
        <w:t>stečajnom dužniku</w:t>
      </w:r>
      <w:r w:rsidR="00754A0E">
        <w:t xml:space="preserve"> </w:t>
      </w:r>
      <w:r w:rsidR="00806939">
        <w:t xml:space="preserve">po punomoćnicima Gluić i Ninčević, odvjetnicima iz Zadra </w:t>
      </w:r>
    </w:p>
    <w:p w:rsidRDefault="00FC2250" w:rsidP="00FC2250" w:rsidR="00FC2250">
      <w:pPr>
        <w:pStyle w:val="Odlomakpopisa"/>
        <w:numPr>
          <w:ilvl w:val="0"/>
          <w:numId w:val="1"/>
        </w:numPr>
        <w:jc w:val="both"/>
      </w:pPr>
      <w:r>
        <w:t>Zoran Pudić, Zagreb, Trnovčica 21 – i na e-oglasnu ploču</w:t>
      </w:r>
    </w:p>
    <w:p w:rsidRDefault="00FC2250" w:rsidP="00FC2250" w:rsidR="00FC2250">
      <w:pPr>
        <w:pStyle w:val="Odlomakpopisa"/>
        <w:numPr>
          <w:ilvl w:val="0"/>
          <w:numId w:val="1"/>
        </w:numPr>
        <w:jc w:val="both"/>
      </w:pPr>
      <w:r>
        <w:t>Attila Vegvari, na adresu dužnika i na e-oglasnu ploču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06548B" w:rsidR="000302FB" w:rsidRPr="000C3CA4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6548B" w:rsidP="00DF177E" w:rsidR="0006548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F6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712C08">
          <w:t>430/16-11</w:t>
        </w:r>
      </w:p>
      <w:p w:rsidRDefault="00523F65" w:rsidR="0006548B">
        <w:pPr>
          <w:pStyle w:val="Zaglavlje"/>
          <w:jc w:val="center"/>
        </w:pPr>
      </w:p>
    </w:sdtContent>
  </w:sdt>
  <w:p w:rsidRDefault="0006548B" w:rsidR="000654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1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37A8C"/>
    <w:rsid w:val="0027651C"/>
    <w:rsid w:val="002878F5"/>
    <w:rsid w:val="00332587"/>
    <w:rsid w:val="00391689"/>
    <w:rsid w:val="003A47CB"/>
    <w:rsid w:val="003D4686"/>
    <w:rsid w:val="004A3683"/>
    <w:rsid w:val="00517489"/>
    <w:rsid w:val="00523F65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A66AD"/>
    <w:rsid w:val="007C6D2D"/>
    <w:rsid w:val="00806939"/>
    <w:rsid w:val="008B3276"/>
    <w:rsid w:val="008C4E1E"/>
    <w:rsid w:val="008E1367"/>
    <w:rsid w:val="009217D3"/>
    <w:rsid w:val="009E05AD"/>
    <w:rsid w:val="00A94666"/>
    <w:rsid w:val="00BE34B5"/>
    <w:rsid w:val="00BE6C59"/>
    <w:rsid w:val="00C052B0"/>
    <w:rsid w:val="00C21603"/>
    <w:rsid w:val="00C55CCE"/>
    <w:rsid w:val="00C57DAD"/>
    <w:rsid w:val="00C92454"/>
    <w:rsid w:val="00CE735C"/>
    <w:rsid w:val="00D21088"/>
    <w:rsid w:val="00D21F59"/>
    <w:rsid w:val="00D70DAC"/>
    <w:rsid w:val="00DC56CB"/>
    <w:rsid w:val="00DF177E"/>
    <w:rsid w:val="00E504E7"/>
    <w:rsid w:val="00F05A94"/>
    <w:rsid w:val="00F6439B"/>
    <w:rsid w:val="00FB5FBD"/>
    <w:rsid w:val="00FC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69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69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40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 APARTMAN d.o.o. za turizam, građenje, trgovinu, usluge i turistička agencija</izvorni_sadrzaj>
    <derivirana_varijabla naziv="DomainObject.Predmet.ProtustrankaFormated_1">  DALMAT APARTMAN d.o.o. za turizam, građenje, trgovinu, usluge i turistička agencija</derivirana_varijabla>
  </DomainObject.Predmet.ProtustrankaFormated>
  <DomainObject.Predmet.ProtustrankaFormatedOIB>
    <izvorni_sadrzaj>  DALMAT APARTMAN d.o.o. za turizam, građenje, trgovinu, usluge i turistička agencija, OIB 16579428244</izvorni_sadrzaj>
    <derivirana_varijabla naziv="DomainObject.Predmet.ProtustrankaFormatedOIB_1">  DALMAT APARTMAN d.o.o. za turizam, građenje, trgovinu, usluge i turistička agencija, OIB 16579428244</derivirana_varijabla>
  </DomainObject.Predmet.ProtustrankaFormatedOIB>
  <DomainObject.Predmet.ProtustrankaFormatedWithAdress>
    <izvorni_sadrzaj> DALMAT APARTMAN d.o.o. za turizam, građenje, trgovinu, usluge i turistička agencija, Nehajeva 26, 23000 Zadar</izvorni_sadrzaj>
    <derivirana_varijabla naziv="DomainObject.Predmet.ProtustrankaFormatedWithAdress_1"> DALMAT APARTMAN d.o.o. za turizam, građenje, trgovinu, usluge i turistička agencija, Nehajeva 26, 23000 Zadar</derivirana_varijabla>
  </DomainObject.Predmet.ProtustrankaFormatedWithAdress>
  <DomainObject.Predmet.ProtustrankaFormatedWithAdressOIB>
    <izvorni_sadrzaj> DALMAT APARTMAN d.o.o. za turizam, građenje, trgovinu, usluge i turistička agencija, OIB 16579428244, Nehajeva 26, 23000 Zadar</izvorni_sadrzaj>
    <derivirana_varijabla naziv="DomainObject.Predmet.ProtustrankaFormatedWithAdressOIB_1"> DALMAT APARTMAN d.o.o. za turizam, građenje, trgovinu, usluge i turistička agencija, OIB 16579428244, Nehajeva 26, 23000 Zadar</derivirana_varijabla>
  </DomainObject.Predmet.ProtustrankaFormatedWithAdressOIB>
  <DomainObject.Predmet.ProtustrankaWithAdress>
    <izvorni_sadrzaj>DALMAT APARTMAN d.o.o. za turizam, građenje, trgovinu, usluge i turistička agencija Nehajeva 26, 23000 Zadar</izvorni_sadrzaj>
    <derivirana_varijabla naziv="DomainObject.Predmet.ProtustrankaWithAdress_1">DALMAT APARTMAN d.o.o. za turizam, građenje, trgovinu, usluge i turistička agencija Nehajeva 26, 23000 Zadar</derivirana_varijabla>
  </DomainObject.Predmet.ProtustrankaWithAdress>
  <DomainObject.Predmet.ProtustrankaWithAdressOIB>
    <izvorni_sadrzaj>DALMAT APARTMAN d.o.o. za turizam, građenje, trgovinu, usluge i turistička agencija, OIB 16579428244, Nehajeva 26, 23000 Zadar</izvorni_sadrzaj>
    <derivirana_varijabla naziv="DomainObject.Predmet.ProtustrankaWithAdressOIB_1">DALMAT APARTMAN d.o.o. za turizam, građenje, trgovinu, usluge i turistička agencija, OIB 16579428244, Nehajeva 26, 23000 Zadar</derivirana_varijabla>
  </DomainObject.Predmet.ProtustrankaWithAdressOIB>
  <DomainObject.Predmet.ProtustrankaNazivFormated>
    <izvorni_sadrzaj>DALMAT APARTMAN d.o.o. za turizam, građenje, trgovinu, usluge i turistička agencija</izvorni_sadrzaj>
    <derivirana_varijabla naziv="DomainObject.Predmet.ProtustrankaNazivFormated_1">DALMAT APARTMAN d.o.o. za turizam, građenje, trgovinu, usluge i turistička agencija</derivirana_varijabla>
  </DomainObject.Predmet.ProtustrankaNazivFormated>
  <DomainObject.Predmet.ProtustrankaNazivFormatedOIB>
    <izvorni_sadrzaj>DALMAT APARTMAN d.o.o. za turizam, građenje, trgovinu, usluge i turistička agencija, OIB 16579428244</izvorni_sadrzaj>
    <derivirana_varijabla naziv="DomainObject.Predmet.ProtustrankaNazivFormatedOIB_1">DALMAT APARTMAN d.o.o. za turizam, građenje, trgovinu, usluge i turistička agencija, OIB 16579428244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 APARTMAN d.o.o. za turizam, građenje, trgovinu, usluge i turistička agencija</item>
    </izvorni_sadrzaj>
    <derivirana_varijabla naziv="DomainObject.Predmet.ProtuStrankaListFormated_1">
      <item>DALMAT APARTMAN d.o.o. za turizam, građenje, trgovinu, usluge i turistička agencija</item>
    </derivirana_varijabla>
  </DomainObject.Predmet.ProtuStrankaListFormated>
  <DomainObject.Predmet.ProtuStrankaListFormatedOIB>
    <izvorni_sadrzaj>
      <item>DALMAT APARTMAN d.o.o. za turizam, građenje, trgovinu, usluge i turistička agencija, OIB 16579428244</item>
    </izvorni_sadrzaj>
    <derivirana_varijabla naziv="DomainObject.Predmet.ProtuStrankaListFormatedOIB_1">
      <item>DALMAT APARTMAN d.o.o. za turizam, građenje, trgovinu, usluge i turistička agencija, OIB 16579428244</item>
    </derivirana_varijabla>
  </DomainObject.Predmet.ProtuStrankaListFormatedOIB>
  <DomainObject.Predmet.ProtuStrankaListFormatedWithAdress>
    <izvorni_sadrzaj>
      <item>DALMAT APARTMAN d.o.o. za turizam, građenje, trgovinu, usluge i turistička agencija, Nehajeva 26, 23000 Zadar</item>
    </izvorni_sadrzaj>
    <derivirana_varijabla naziv="DomainObject.Predmet.ProtuStrankaListFormatedWithAdress_1">
      <item>DALMAT APARTMAN d.o.o. za turizam, građenje, trgovinu, usluge i turistička agencija, Nehajeva 26, 23000 Zadar</item>
    </derivirana_varijabla>
  </DomainObject.Predmet.ProtuStrankaListFormatedWithAdress>
  <DomainObject.Predmet.ProtuStrankaListFormatedWithAdressOIB>
    <izvorni_sadrzaj>
      <item>DALMAT APARTMAN d.o.o. za turizam, građenje, trgovinu, usluge i turistička agencija, OIB 16579428244, Nehajeva 26, 23000 Zadar</item>
    </izvorni_sadrzaj>
    <derivirana_varijabla naziv="DomainObject.Predmet.ProtuStrankaListFormatedWithAdressOIB_1">
      <item>DALMAT APARTMAN d.o.o. za turizam, građenje, trgovinu, usluge i turistička agencija, OIB 16579428244, Nehajeva 26, 23000 Zadar</item>
    </derivirana_varijabla>
  </DomainObject.Predmet.ProtuStrankaListFormatedWithAdressOIB>
  <DomainObject.Predmet.ProtuStrankaListNazivFormated>
    <izvorni_sadrzaj>
      <item>DALMAT APARTMAN d.o.o. za turizam, građenje, trgovinu, usluge i turistička agencija</item>
    </izvorni_sadrzaj>
    <derivirana_varijabla naziv="DomainObject.Predmet.ProtuStrankaListNazivFormated_1">
      <item>DALMAT APARTMAN d.o.o. za turizam, građenje, trgovinu, usluge i turistička agencija</item>
    </derivirana_varijabla>
  </DomainObject.Predmet.ProtuStrankaListNazivFormated>
  <DomainObject.Predmet.ProtuStrankaListNazivFormatedOIB>
    <izvorni_sadrzaj>
      <item>DALMAT APARTMAN d.o.o. za turizam, građenje, trgovinu, usluge i turistička agencija, OIB 16579428244</item>
    </izvorni_sadrzaj>
    <derivirana_varijabla naziv="DomainObject.Predmet.ProtuStrankaListNazivFormatedOIB_1">
      <item>DALMAT APARTMAN d.o.o. za turizam, građenje, trgovinu, usluge i turistička agencija, OIB 16579428244</item>
    </derivirana_varijabla>
  </DomainObject.Predmet.ProtuStrankaListNazivFormatedOIB>
  <DomainObject.Predmet.OstaliListFormated>
    <izvorni_sadrzaj>
      <item>Attila Vegvari</item>
      <item>Zoran Pudić</item>
    </izvorni_sadrzaj>
    <derivirana_varijabla naziv="DomainObject.Predmet.OstaliListFormated_1">
      <item>Attila Vegvari</item>
      <item>Zoran Pudić</item>
    </derivirana_varijabla>
  </DomainObject.Predmet.OstaliListFormated>
  <DomainObject.Predmet.OstaliListFormatedOIB>
    <izvorni_sadrzaj>
      <item>Attila Vegvari, OIB 22156509847</item>
      <item>Zoran Pudić, OIB 45294310377</item>
    </izvorni_sadrzaj>
    <derivirana_varijabla naziv="DomainObject.Predmet.OstaliListFormatedOIB_1">
      <item>Attila Vegvari, OIB 22156509847</item>
      <item>Zoran Pudić, OIB 45294310377</item>
    </derivirana_varijabla>
  </DomainObject.Predmet.OstaliListFormatedOIB>
  <DomainObject.Predmet.OstaliListFormatedWithAdress>
    <izvorni_sadrzaj>
      <item>Attila Vegvari</item>
      <item>Zoran Pudić, Trnovčica 21, 10000 Zagreb</item>
    </izvorni_sadrzaj>
    <derivirana_varijabla naziv="DomainObject.Predmet.OstaliListFormatedWithAdress_1">
      <item>Attila Vegvari</item>
      <item>Zoran Pudić, Trnovčica 21, 10000 Zagreb</item>
    </derivirana_varijabla>
  </DomainObject.Predmet.OstaliListFormatedWithAdress>
  <DomainObject.Predmet.OstaliListFormatedWithAdressOIB>
    <izvorni_sadrzaj>
      <item>Attila Vegvari, OIB 22156509847</item>
      <item>Zoran Pudić, OIB 45294310377, Trnovčica 21, 10000 Zagreb</item>
    </izvorni_sadrzaj>
    <derivirana_varijabla naziv="DomainObject.Predmet.OstaliListFormatedWithAdressOIB_1">
      <item>Attila Vegvari, OIB 22156509847</item>
      <item>Zoran Pudić, OIB 45294310377, Trnovčica 21, 10000 Zagreb</item>
    </derivirana_varijabla>
  </DomainObject.Predmet.OstaliListFormatedWithAdressOIB>
  <DomainObject.Predmet.OstaliListNazivFormated>
    <izvorni_sadrzaj>
      <item>Attila Vegvari</item>
      <item>Zoran Pudić</item>
    </izvorni_sadrzaj>
    <derivirana_varijabla naziv="DomainObject.Predmet.OstaliListNazivFormated_1">
      <item>Attila Vegvari</item>
      <item>Zoran Pudić</item>
    </derivirana_varijabla>
  </DomainObject.Predmet.OstaliListNazivFormated>
  <DomainObject.Predmet.OstaliListNazivFormatedOIB>
    <izvorni_sadrzaj>
      <item>Attila Vegvari, OIB 22156509847</item>
      <item>Zoran Pudić, OIB 45294310377</item>
    </izvorni_sadrzaj>
    <derivirana_varijabla naziv="DomainObject.Predmet.OstaliListNazivFormatedOIB_1">
      <item>Attila Vegvari, OIB 22156509847</item>
      <item>Zoran Pudić, OIB 45294310377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 APARTMAN d.o.o. za turizam, građenje, trgovinu, usluge i turistička agencija</izvorni_sadrzaj>
    <derivirana_varijabla naziv="DomainObject.Predmet.ProtustrankaIDrugi_1">DALMAT APARTMAN d.o.o. za turizam, građenje, trgovinu,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 APARTMAN d.o.o. za turizam, građenje, trgovinu, usluge i turistička agencija, OIB 16579428244, Nehajeva 26, 23000 Zadar</izvorni_sadrzaj>
    <derivirana_varijabla naziv="DomainObject.Predmet.ProtustrankaIDrugiAdressOIB_1">DALMAT APARTMAN d.o.o. za turizam, građenje, trgovinu, usluge i turistička agencija, OIB 16579428244,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 APARTMAN d.o.o. za turizam, građenje, trgovinu, usluge i turistička agencija</item>
      <item>FINA</item>
      <item>Attila Vegvari</item>
      <item>Zoran Pudić</item>
    </izvorni_sadrzaj>
    <derivirana_varijabla naziv="DomainObject.Predmet.SudioniciListNaziv_1">
      <item>DALMAT APARTMAN d.o.o. za turizam, građenje, trgovinu, usluge i turistička agencija</item>
      <item>FINA</item>
      <item>Attila Vegvari</item>
      <item>Zoran Pudić</item>
    </derivirana_varijabla>
  </DomainObject.Predmet.SudioniciListNaziv>
  <DomainObject.Predmet.SudioniciListAdressOIB>
    <izvorni_sadrzaj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izvorni_sadrzaj>
    <derivirana_varijabla naziv="DomainObject.Predmet.SudioniciListAdressOIB_1"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16579428244</item>
      <item>, OIB 85821130368</item>
      <item>, OIB 22156509847</item>
      <item>, OIB 45294310377</item>
    </izvorni_sadrzaj>
    <derivirana_varijabla naziv="DomainObject.Predmet.SudioniciListNazivOIB_1">
      <item>, OIB 16579428244</item>
      <item>, OIB 85821130368</item>
      <item>, OIB 22156509847</item>
      <item>, OIB 45294310377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FC42F-D1C0-448A-99E6-AE352F67C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232</properties:Words>
  <properties:Characters>1055</properties:Characters>
  <properties:Lines>52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2017-05-19T06:19:00Z</dcterms:created>
  <dc:creator>Ardena Bajlo</dc:creator>
  <cp:lastModifiedBy>Martina Kalmeta</cp:lastModifiedBy>
  <cp:lastPrinted>2017-05-19T07:40:00Z</cp:lastPrinted>
  <dcterms:modified xmlns:xsi="http://www.w3.org/2001/XMLSchema-instance" xsi:type="dcterms:W3CDTF">2017-05-19T07:49:00Z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