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7adc" w14:paraId="1237adc" w:rsidRDefault="00837BAC" w:rsidP="00AD6464" w:rsidR="00CF5148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0E5D" w:rsidRPr="001B0E5D">
        <w:rPr>
          <w:b/>
        </w:rPr>
        <w:t xml:space="preserve"> </w:t>
      </w:r>
      <w:r w:rsidR="001B0E5D">
        <w:rPr>
          <w:b/>
        </w:rPr>
        <w:tab/>
      </w:r>
      <w:r w:rsidR="001B0E5D">
        <w:rPr>
          <w:b/>
        </w:rPr>
        <w:tab/>
      </w:r>
      <w:r w:rsidR="001B0E5D">
        <w:rPr>
          <w:b/>
        </w:rPr>
        <w:tab/>
      </w:r>
      <w:r w:rsidR="001B0E5D">
        <w:rPr>
          <w:b/>
        </w:rPr>
        <w:tab/>
      </w:r>
      <w:r w:rsidR="001B0E5D">
        <w:rPr>
          <w:b/>
        </w:rPr>
        <w:tab/>
      </w:r>
      <w:r w:rsidR="001B0E5D">
        <w:rPr>
          <w:b/>
        </w:rPr>
        <w:tab/>
      </w:r>
      <w:r w:rsidR="001B0E5D">
        <w:rPr>
          <w:b/>
        </w:rPr>
        <w:tab/>
        <w:t xml:space="preserve">      </w:t>
      </w:r>
      <w:r w:rsidR="00F15B4A">
        <w:rPr>
          <w:b/>
        </w:rPr>
        <w:t xml:space="preserve">    </w:t>
      </w:r>
      <w:r w:rsidR="001B0E5D" w:rsidRPr="001B0E5D">
        <w:rPr>
          <w:b/>
        </w:rPr>
        <w:t>Broj:7/ St-</w:t>
      </w:r>
      <w:r w:rsidR="00A31B51">
        <w:rPr>
          <w:b/>
        </w:rPr>
        <w:t>43</w:t>
      </w:r>
      <w:r w:rsidR="001B0E5D" w:rsidRPr="001B0E5D">
        <w:rPr>
          <w:b/>
        </w:rPr>
        <w:t>/201</w:t>
      </w:r>
      <w:r w:rsidR="00A31B51">
        <w:rPr>
          <w:b/>
        </w:rPr>
        <w:t>5</w:t>
      </w:r>
      <w:r w:rsidR="001B0E5D" w:rsidRPr="001B0E5D">
        <w:rPr>
          <w:b/>
        </w:rPr>
        <w:t>-</w:t>
      </w:r>
      <w:r w:rsidR="00F15B4A">
        <w:rPr>
          <w:b/>
        </w:rPr>
        <w:t>106</w:t>
      </w:r>
    </w:p>
    <w:p w:rsidRDefault="00AD6464" w:rsidP="00AD6464" w:rsidR="00AD6464" w:rsidRPr="00AD6464">
      <w:pPr>
        <w:jc w:val="both"/>
        <w:rPr>
          <w:b/>
        </w:rPr>
      </w:pPr>
      <w:r w:rsidRPr="00AD6464">
        <w:rPr>
          <w:b/>
        </w:rPr>
        <w:t xml:space="preserve">REPUBLIKA HRVATSKA                                                                   </w:t>
      </w:r>
    </w:p>
    <w:p w:rsidRDefault="00AD6464" w:rsidP="00AD6464" w:rsidR="00AD6464" w:rsidRPr="00AD6464">
      <w:pPr>
        <w:jc w:val="both"/>
        <w:rPr>
          <w:b/>
        </w:rPr>
      </w:pPr>
      <w:r w:rsidRPr="00AD6464">
        <w:rPr>
          <w:b/>
        </w:rPr>
        <w:t>TRGOVAČKI SUD U OSIJEKU</w:t>
      </w:r>
    </w:p>
    <w:p w:rsidRDefault="00AD6464" w:rsidP="001B0E5D" w:rsidR="00AD6464" w:rsidRPr="00AD6464">
      <w:pPr>
        <w:jc w:val="both"/>
        <w:rPr>
          <w:b/>
        </w:rPr>
      </w:pPr>
      <w:r w:rsidRPr="00AD6464">
        <w:rPr>
          <w:b/>
        </w:rPr>
        <w:t xml:space="preserve">STALNA SLUŽBA </w:t>
      </w:r>
      <w:r w:rsidR="001B0E5D">
        <w:rPr>
          <w:b/>
        </w:rPr>
        <w:t xml:space="preserve">U SLAVONSKOM BRODU </w:t>
      </w:r>
    </w:p>
    <w:p w:rsidRDefault="00AD6464" w:rsidP="00AD6464" w:rsidR="00AD6464" w:rsidRPr="00AD6464">
      <w:pPr>
        <w:jc w:val="both"/>
        <w:rPr>
          <w:b/>
        </w:rPr>
      </w:pPr>
      <w:r w:rsidRPr="00AD6464">
        <w:rPr>
          <w:b/>
        </w:rPr>
        <w:t>Trg pobjede 13</w:t>
      </w:r>
    </w:p>
    <w:p w:rsidRDefault="00AD6464" w:rsidP="00AD6464" w:rsidR="00AD6464">
      <w:pPr>
        <w:jc w:val="both"/>
        <w:rPr>
          <w:b/>
        </w:rPr>
      </w:pPr>
      <w:r w:rsidRPr="00AD6464">
        <w:rPr>
          <w:b/>
        </w:rPr>
        <w:t>SLAVONSKI BROD</w:t>
      </w:r>
    </w:p>
    <w:p w:rsidRDefault="00837BAC" w:rsidP="00AD6464" w:rsidR="00837BAC" w:rsidRPr="00AD6464">
      <w:pPr>
        <w:jc w:val="both"/>
        <w:rPr>
          <w:b/>
        </w:rPr>
      </w:pPr>
    </w:p>
    <w:p w:rsidRDefault="00AD6464" w:rsidP="00AD6464" w:rsidR="00AD6464" w:rsidRPr="00AD6464">
      <w:pPr>
        <w:jc w:val="center"/>
        <w:rPr>
          <w:b/>
        </w:rPr>
      </w:pPr>
      <w:r w:rsidRPr="00AD6464">
        <w:rPr>
          <w:b/>
        </w:rPr>
        <w:t>Z A K L J U Č A K</w:t>
      </w:r>
    </w:p>
    <w:p w:rsidRDefault="00AD6464" w:rsidP="00AD6464" w:rsidR="00AD6464">
      <w:pPr>
        <w:jc w:val="both"/>
      </w:pPr>
    </w:p>
    <w:p w:rsidRDefault="00AD6464" w:rsidP="00AD6464" w:rsidR="00AD6464">
      <w:pPr>
        <w:jc w:val="both"/>
      </w:pPr>
      <w:r>
        <w:t xml:space="preserve">                 </w:t>
      </w:r>
      <w:r w:rsidR="00A56380">
        <w:t xml:space="preserve">         </w:t>
      </w:r>
      <w:r>
        <w:t xml:space="preserve"> </w:t>
      </w:r>
      <w:r w:rsidRPr="00AC2497">
        <w:rPr>
          <w:b/>
        </w:rPr>
        <w:t>TRGOVAČKI SUD U OSIJEKU, STALNA SLUŽBA</w:t>
      </w:r>
      <w:r w:rsidR="00F8344C">
        <w:rPr>
          <w:b/>
        </w:rPr>
        <w:t xml:space="preserve"> </w:t>
      </w:r>
      <w:r w:rsidR="001B0E5D">
        <w:rPr>
          <w:b/>
        </w:rPr>
        <w:t>U SLAVONSKOM BRODU</w:t>
      </w:r>
      <w:r>
        <w:t>, po stečajnoj sutkinji Mirni Vujčić, u stečajnom postupku nad stečajnim dužn</w:t>
      </w:r>
      <w:r w:rsidR="00D36261">
        <w:t>ikom</w:t>
      </w:r>
      <w:r w:rsidR="004F3CD6" w:rsidRPr="004F3CD6">
        <w:t xml:space="preserve"> </w:t>
      </w:r>
      <w:r w:rsidR="00A31B51" w:rsidRPr="00A31B51">
        <w:t>MANIVA  društvo s ograničenom odgovornošću za trgovinu i graditeljstvo, skraćena tvrtka: MANIVA d.o.o.  Pakrac, ( Grad Pakrac) Hrvatskih velikana 19, OIB 10478288107</w:t>
      </w:r>
      <w:r w:rsidR="004F3CD6">
        <w:t xml:space="preserve">, dana </w:t>
      </w:r>
      <w:r w:rsidR="00A31B51">
        <w:t>10. siječnja 2017</w:t>
      </w:r>
      <w:r>
        <w:t>. godine</w:t>
      </w:r>
    </w:p>
    <w:p w:rsidRDefault="00AD6464" w:rsidP="00AD6464" w:rsidR="00AD6464">
      <w:pPr>
        <w:jc w:val="both"/>
      </w:pPr>
    </w:p>
    <w:p w:rsidRDefault="00AD6464" w:rsidP="008D4BA0" w:rsidR="00AD6464">
      <w:pPr>
        <w:jc w:val="center"/>
      </w:pPr>
      <w:r>
        <w:t>z a k l j u č i o    j e</w:t>
      </w:r>
    </w:p>
    <w:p w:rsidRDefault="00905083" w:rsidP="00A204A0" w:rsidR="00905083">
      <w:pPr>
        <w:jc w:val="both"/>
      </w:pPr>
    </w:p>
    <w:p w:rsidRDefault="00F8344C" w:rsidP="00545641" w:rsidR="00545641" w:rsidRPr="00545641">
      <w:pPr>
        <w:ind w:firstLine="1440"/>
        <w:jc w:val="both"/>
      </w:pPr>
      <w:r>
        <w:t xml:space="preserve">Kupcu </w:t>
      </w:r>
      <w:r w:rsidR="00996C43" w:rsidRPr="00996C43">
        <w:t>METALKO d.o.o. za preradu i promet sekundarnih sirovina i trgovinu, skraćena tvrtka: METALKO d.o.o., Pakrac ( Grad Pakrac), Matije Gupca 14, OIB: 99978094596</w:t>
      </w:r>
      <w:r w:rsidR="00996C43">
        <w:t xml:space="preserve"> </w:t>
      </w:r>
      <w:r w:rsidR="00545641" w:rsidRPr="00545641">
        <w:t xml:space="preserve"> </w:t>
      </w:r>
      <w:r>
        <w:t>predaju</w:t>
      </w:r>
      <w:r w:rsidR="00927B36">
        <w:t xml:space="preserve">  se nekretnine</w:t>
      </w:r>
      <w:r w:rsidR="00AD6464">
        <w:t xml:space="preserve"> </w:t>
      </w:r>
      <w:r w:rsidR="00545641" w:rsidRPr="00545641">
        <w:t>i to:</w:t>
      </w:r>
    </w:p>
    <w:p w:rsidRDefault="00545641" w:rsidP="00545641" w:rsidR="00545641" w:rsidRPr="00545641">
      <w:pPr>
        <w:ind w:firstLine="1440"/>
        <w:jc w:val="both"/>
      </w:pPr>
    </w:p>
    <w:p w:rsidRDefault="00996C43" w:rsidP="00996C43" w:rsidR="00996C43" w:rsidRPr="00996C43">
      <w:pPr>
        <w:ind w:firstLine="1440"/>
        <w:jc w:val="both"/>
      </w:pPr>
      <w:r w:rsidRPr="00996C43">
        <w:t xml:space="preserve">nekretnine upisane u </w:t>
      </w:r>
      <w:proofErr w:type="spellStart"/>
      <w:r w:rsidRPr="00996C43">
        <w:t>zk.ul</w:t>
      </w:r>
      <w:proofErr w:type="spellEnd"/>
      <w:r w:rsidRPr="00996C43">
        <w:t>. 2644  k.o. Pakrac i to :</w:t>
      </w:r>
    </w:p>
    <w:p w:rsidRDefault="00996C43" w:rsidP="00996C43" w:rsidR="00996C43" w:rsidRPr="00996C43">
      <w:pPr>
        <w:ind w:firstLine="1440"/>
        <w:jc w:val="both"/>
      </w:pPr>
    </w:p>
    <w:p w:rsidRDefault="00996C43" w:rsidP="00996C43" w:rsidR="00996C43" w:rsidRPr="00996C43">
      <w:pPr>
        <w:ind w:firstLine="1440"/>
        <w:jc w:val="both"/>
      </w:pPr>
      <w:r w:rsidRPr="00996C43">
        <w:t xml:space="preserve">- kč.br. 708/1- oranica sa 57 </w:t>
      </w:r>
      <w:proofErr w:type="spellStart"/>
      <w:r w:rsidRPr="00996C43">
        <w:t>čhv</w:t>
      </w:r>
      <w:proofErr w:type="spellEnd"/>
      <w:r w:rsidRPr="00996C43">
        <w:t>,</w:t>
      </w:r>
    </w:p>
    <w:p w:rsidRDefault="00996C43" w:rsidP="00996C43" w:rsidR="00996C43" w:rsidRPr="00996C43">
      <w:pPr>
        <w:ind w:firstLine="1440"/>
        <w:jc w:val="both"/>
      </w:pPr>
      <w:r w:rsidRPr="00996C43">
        <w:t xml:space="preserve">- kč.br. 708/15- dvije zgrade - skladište i dvorište sa 1 jutro i 314 </w:t>
      </w:r>
      <w:proofErr w:type="spellStart"/>
      <w:r w:rsidRPr="00996C43">
        <w:t>čhv</w:t>
      </w:r>
      <w:proofErr w:type="spellEnd"/>
      <w:r w:rsidRPr="00996C43">
        <w:t>,</w:t>
      </w:r>
    </w:p>
    <w:p w:rsidRDefault="00996C43" w:rsidP="00996C43" w:rsidR="00996C43" w:rsidRPr="00996C43">
      <w:pPr>
        <w:jc w:val="both"/>
      </w:pPr>
      <w:r>
        <w:t xml:space="preserve"> </w:t>
      </w:r>
      <w:r>
        <w:tab/>
        <w:t xml:space="preserve"> </w:t>
      </w:r>
      <w:r>
        <w:tab/>
      </w:r>
      <w:r w:rsidRPr="00996C43">
        <w:t xml:space="preserve">- kč.br. 708/16- oranica sa 24 </w:t>
      </w:r>
      <w:proofErr w:type="spellStart"/>
      <w:r w:rsidRPr="00996C43">
        <w:t>čhv</w:t>
      </w:r>
      <w:proofErr w:type="spellEnd"/>
      <w:r w:rsidRPr="00996C43">
        <w:t>,</w:t>
      </w:r>
    </w:p>
    <w:p w:rsidRDefault="00996C43" w:rsidP="00996C43" w:rsidR="00996C43" w:rsidRPr="00996C43">
      <w:pPr>
        <w:ind w:firstLine="708"/>
        <w:jc w:val="both"/>
      </w:pPr>
      <w:r>
        <w:t xml:space="preserve"> </w:t>
      </w:r>
      <w:r>
        <w:tab/>
      </w:r>
      <w:r w:rsidRPr="00996C43">
        <w:t xml:space="preserve">- kč.br. 709/1- oranica sa 106 </w:t>
      </w:r>
      <w:proofErr w:type="spellStart"/>
      <w:r w:rsidRPr="00996C43">
        <w:t>čhv</w:t>
      </w:r>
      <w:proofErr w:type="spellEnd"/>
      <w:r w:rsidRPr="00996C43">
        <w:t>,</w:t>
      </w:r>
    </w:p>
    <w:p w:rsidRDefault="00996C43" w:rsidP="00996C43" w:rsidR="00996C43" w:rsidRPr="00996C43">
      <w:pPr>
        <w:jc w:val="both"/>
      </w:pPr>
      <w:r>
        <w:t xml:space="preserve"> </w:t>
      </w:r>
      <w:r>
        <w:tab/>
        <w:t xml:space="preserve"> </w:t>
      </w:r>
      <w:r>
        <w:tab/>
      </w:r>
      <w:r w:rsidRPr="00996C43">
        <w:t xml:space="preserve">- kč.br. 709/2- kuća i dvorište sa 100 </w:t>
      </w:r>
      <w:proofErr w:type="spellStart"/>
      <w:r w:rsidRPr="00996C43">
        <w:t>čhv</w:t>
      </w:r>
      <w:proofErr w:type="spellEnd"/>
    </w:p>
    <w:p w:rsidRDefault="00996C43" w:rsidP="00996C43" w:rsidR="00996C43" w:rsidRPr="00996C43">
      <w:pPr>
        <w:jc w:val="both"/>
      </w:pPr>
      <w:r>
        <w:t xml:space="preserve"> </w:t>
      </w:r>
      <w:r>
        <w:tab/>
        <w:t xml:space="preserve"> </w:t>
      </w:r>
      <w:r>
        <w:tab/>
      </w:r>
      <w:r w:rsidRPr="00996C43">
        <w:t xml:space="preserve">odnosno ukupno 1 jutro i 601 </w:t>
      </w:r>
      <w:proofErr w:type="spellStart"/>
      <w:r w:rsidRPr="00996C43">
        <w:t>čhv</w:t>
      </w:r>
      <w:proofErr w:type="spellEnd"/>
      <w:r w:rsidRPr="00996C43">
        <w:t xml:space="preserve">. </w:t>
      </w:r>
    </w:p>
    <w:p w:rsidRDefault="00545641" w:rsidP="00545641" w:rsidR="00545641">
      <w:pPr>
        <w:ind w:firstLine="1440"/>
        <w:jc w:val="both"/>
      </w:pPr>
    </w:p>
    <w:p w:rsidRDefault="00F1742B" w:rsidP="00F1742B" w:rsidR="00F1742B">
      <w:pPr>
        <w:jc w:val="center"/>
      </w:pPr>
      <w:r>
        <w:t>Obrazloženje</w:t>
      </w:r>
    </w:p>
    <w:p w:rsidRDefault="00F1742B" w:rsidP="00F1742B" w:rsidR="00F1742B"/>
    <w:p w:rsidRDefault="00F1742B" w:rsidP="00956EDF" w:rsidR="00F1742B">
      <w:pPr>
        <w:ind w:firstLine="1440"/>
        <w:jc w:val="both"/>
      </w:pPr>
      <w:r>
        <w:t xml:space="preserve">Rješenje o dosudi ovoga suda </w:t>
      </w:r>
      <w:r w:rsidR="00CD59BC">
        <w:t xml:space="preserve">poslovni broj </w:t>
      </w:r>
      <w:r w:rsidR="00996C43" w:rsidRPr="00996C43">
        <w:t>7/St-43/2015-98 od 14. prosinca 2016. godine</w:t>
      </w:r>
      <w:r>
        <w:t xml:space="preserve"> pravomoćno je dana </w:t>
      </w:r>
      <w:r w:rsidR="001F6060" w:rsidRPr="00F15B4A">
        <w:t>31. prosinca</w:t>
      </w:r>
      <w:r w:rsidR="00CD59BC" w:rsidRPr="00FD10F4">
        <w:t xml:space="preserve"> 201</w:t>
      </w:r>
      <w:r w:rsidR="001B0E5D" w:rsidRPr="00FD10F4">
        <w:t>6</w:t>
      </w:r>
      <w:r w:rsidR="00CD59BC" w:rsidRPr="00837BAC">
        <w:t>.</w:t>
      </w:r>
      <w:r>
        <w:t xml:space="preserve"> godine, a kupac</w:t>
      </w:r>
      <w:r w:rsidR="005A4112">
        <w:t xml:space="preserve"> </w:t>
      </w:r>
      <w:r w:rsidR="00996C43" w:rsidRPr="00996C43">
        <w:t>METALKO d.o.o. za preradu i promet sekundarnih sirovina i trgovinu, skraćena tvrtka: METALKO d.o.o., Pakrac ( Grad Pakrac), Matije Gupca 14, OIB: 99978094596</w:t>
      </w:r>
      <w:r>
        <w:t>, uplatio je</w:t>
      </w:r>
      <w:r w:rsidR="005A4112">
        <w:t xml:space="preserve"> u roku </w:t>
      </w:r>
      <w:proofErr w:type="spellStart"/>
      <w:r>
        <w:t>kupovninu</w:t>
      </w:r>
      <w:proofErr w:type="spellEnd"/>
      <w:r>
        <w:t xml:space="preserve"> u iznosu od </w:t>
      </w:r>
      <w:r w:rsidR="00996C43" w:rsidRPr="00996C43">
        <w:t>452.187,81 Kn</w:t>
      </w:r>
      <w:r>
        <w:t xml:space="preserve">, pa je na temelju odredbe čl. </w:t>
      </w:r>
      <w:r w:rsidR="00B45660">
        <w:t>247</w:t>
      </w:r>
      <w:r>
        <w:t>.</w:t>
      </w:r>
      <w:r w:rsidR="00B45660">
        <w:t xml:space="preserve"> st. 1</w:t>
      </w:r>
      <w:r>
        <w:t xml:space="preserve"> Stečajnog zakon</w:t>
      </w:r>
      <w:r w:rsidR="002E1018">
        <w:t>a</w:t>
      </w:r>
      <w:r w:rsidR="00496600">
        <w:t xml:space="preserve"> ( NN </w:t>
      </w:r>
      <w:r w:rsidR="00B45660">
        <w:t>71/15</w:t>
      </w:r>
      <w:r w:rsidR="00496600">
        <w:t xml:space="preserve"> ) i uz  primjenu odredbe čl.</w:t>
      </w:r>
      <w:r w:rsidR="00496600" w:rsidRPr="0087036E">
        <w:t xml:space="preserve"> </w:t>
      </w:r>
      <w:smartTag w:element="metricconverter" w:uri="urn:schemas-microsoft-com:office:smarttags">
        <w:smartTagPr>
          <w:attr w:val="108. st" w:name="ProductID"/>
        </w:smartTagPr>
        <w:r w:rsidR="00496600" w:rsidRPr="0087036E">
          <w:t>108. st</w:t>
        </w:r>
      </w:smartTag>
      <w:r w:rsidR="00496600" w:rsidRPr="0087036E">
        <w:t>.</w:t>
      </w:r>
      <w:r w:rsidR="00B45660">
        <w:t xml:space="preserve"> 4</w:t>
      </w:r>
      <w:r w:rsidR="00496600" w:rsidRPr="0087036E">
        <w:t xml:space="preserve"> Ovršnog zakona (NN 112/12, 25/13 i 93/14)</w:t>
      </w:r>
      <w:r w:rsidR="00496600">
        <w:t xml:space="preserve"> </w:t>
      </w:r>
      <w:r>
        <w:t>odlučeno kao u izreci zaključka.</w:t>
      </w:r>
    </w:p>
    <w:p w:rsidRDefault="00AD6464" w:rsidP="00AD6464" w:rsidR="00AD6464">
      <w:pPr>
        <w:jc w:val="both"/>
      </w:pPr>
    </w:p>
    <w:p w:rsidRDefault="00551F77" w:rsidP="001B0E5D" w:rsidR="00AD6464">
      <w:pPr>
        <w:jc w:val="center"/>
      </w:pPr>
      <w:r>
        <w:t xml:space="preserve">U Slavonskom Brodu, </w:t>
      </w:r>
      <w:r w:rsidR="00A31B51">
        <w:t>10. siječnja</w:t>
      </w:r>
      <w:r w:rsidR="00AD7F72">
        <w:t xml:space="preserve"> 201</w:t>
      </w:r>
      <w:r w:rsidR="00A31B51">
        <w:t>7</w:t>
      </w:r>
      <w:r w:rsidR="00AD6464">
        <w:t>. godine</w:t>
      </w:r>
    </w:p>
    <w:p w:rsidRDefault="00EE4930" w:rsidP="00EE4930" w:rsidR="00EE4930">
      <w:pPr>
        <w:ind w:firstLine="708" w:left="708"/>
        <w:jc w:val="both"/>
      </w:pPr>
    </w:p>
    <w:p w:rsidRDefault="00CC12EF" w:rsidP="0093219E" w:rsidR="003D72AA">
      <w:pPr>
        <w:rPr>
          <w:lang w:eastAsia="en-US"/>
        </w:rPr>
      </w:pPr>
      <w:r w:rsidRPr="00CC12EF">
        <w:rPr>
          <w:lang w:eastAsia="en-US"/>
        </w:rPr>
        <w:tab/>
      </w:r>
      <w:r w:rsidRPr="00CC12EF">
        <w:rPr>
          <w:lang w:eastAsia="en-US"/>
        </w:rPr>
        <w:tab/>
      </w:r>
      <w:r w:rsidRPr="00CC12EF">
        <w:rPr>
          <w:lang w:eastAsia="en-US"/>
        </w:rPr>
        <w:tab/>
      </w:r>
      <w:r w:rsidRPr="00CC12EF">
        <w:rPr>
          <w:lang w:eastAsia="en-US"/>
        </w:rPr>
        <w:tab/>
      </w:r>
      <w:r w:rsidRPr="00CC12EF">
        <w:rPr>
          <w:lang w:eastAsia="en-US"/>
        </w:rPr>
        <w:tab/>
      </w:r>
      <w:r w:rsidRPr="00CC12EF">
        <w:rPr>
          <w:lang w:eastAsia="en-US"/>
        </w:rPr>
        <w:tab/>
      </w:r>
      <w:r w:rsidRPr="00CC12EF">
        <w:rPr>
          <w:lang w:eastAsia="en-US"/>
        </w:rPr>
        <w:tab/>
      </w:r>
      <w:r w:rsidRPr="00CC12EF">
        <w:rPr>
          <w:lang w:eastAsia="en-US"/>
        </w:rPr>
        <w:tab/>
        <w:t xml:space="preserve">   Stečajna sutkinja:</w:t>
      </w:r>
      <w:r w:rsidRPr="00CC12EF">
        <w:rPr>
          <w:lang w:eastAsia="en-US"/>
        </w:rPr>
        <w:tab/>
      </w:r>
      <w:r w:rsidRPr="00CC12EF">
        <w:rPr>
          <w:lang w:eastAsia="en-US"/>
        </w:rPr>
        <w:tab/>
      </w:r>
      <w:r w:rsidRPr="00CC12EF">
        <w:rPr>
          <w:lang w:eastAsia="en-US"/>
        </w:rPr>
        <w:tab/>
        <w:t xml:space="preserve">            </w:t>
      </w:r>
      <w:r w:rsidRPr="00CC12EF">
        <w:rPr>
          <w:lang w:eastAsia="en-US"/>
        </w:rPr>
        <w:tab/>
      </w:r>
      <w:r w:rsidRPr="00CC12EF">
        <w:rPr>
          <w:lang w:eastAsia="en-US"/>
        </w:rPr>
        <w:tab/>
      </w:r>
      <w:r w:rsidRPr="00CC12EF">
        <w:rPr>
          <w:lang w:eastAsia="en-US"/>
        </w:rPr>
        <w:tab/>
      </w:r>
      <w:r w:rsidRPr="00CC12EF">
        <w:rPr>
          <w:lang w:eastAsia="en-US"/>
        </w:rPr>
        <w:tab/>
      </w:r>
      <w:r w:rsidRPr="00CC12EF">
        <w:rPr>
          <w:lang w:eastAsia="en-US"/>
        </w:rPr>
        <w:tab/>
      </w:r>
      <w:r w:rsidRPr="00CC12EF">
        <w:rPr>
          <w:lang w:eastAsia="en-US"/>
        </w:rPr>
        <w:tab/>
        <w:t xml:space="preserve">  </w:t>
      </w:r>
      <w:r w:rsidR="00A31B51">
        <w:rPr>
          <w:lang w:eastAsia="en-US"/>
        </w:rPr>
        <w:t xml:space="preserve">  </w:t>
      </w:r>
      <w:r w:rsidR="006D2EC0">
        <w:rPr>
          <w:lang w:eastAsia="en-US"/>
        </w:rPr>
        <w:t xml:space="preserve"> </w:t>
      </w:r>
      <w:r w:rsidRPr="00CC12EF">
        <w:rPr>
          <w:lang w:eastAsia="en-US"/>
        </w:rPr>
        <w:t xml:space="preserve">Mirna Vujčić </w:t>
      </w:r>
    </w:p>
    <w:p w:rsidRDefault="0093219E" w:rsidP="0093219E" w:rsidR="0093219E"/>
    <w:p w:rsidRDefault="00AD6464" w:rsidP="00AD6464" w:rsidR="00AD6464" w:rsidRPr="0093219E">
      <w:pPr>
        <w:jc w:val="both"/>
        <w:rPr>
          <w:sz w:val="18"/>
          <w:szCs w:val="18"/>
        </w:rPr>
      </w:pPr>
      <w:r w:rsidRPr="0093219E">
        <w:rPr>
          <w:sz w:val="18"/>
          <w:szCs w:val="18"/>
        </w:rPr>
        <w:t>Pouka o pravnom lijeku:</w:t>
      </w:r>
    </w:p>
    <w:p w:rsidRDefault="00AD6464" w:rsidP="00AD6464" w:rsidR="00AD6464" w:rsidRPr="0093219E">
      <w:pPr>
        <w:jc w:val="both"/>
        <w:rPr>
          <w:sz w:val="18"/>
          <w:szCs w:val="18"/>
        </w:rPr>
      </w:pPr>
      <w:r w:rsidRPr="0093219E">
        <w:rPr>
          <w:sz w:val="18"/>
          <w:szCs w:val="18"/>
        </w:rPr>
        <w:t>Protiv ovog zaključka žalba nije dopuštena.</w:t>
      </w:r>
    </w:p>
    <w:p w:rsidRDefault="003D72AA" w:rsidP="00AD6464" w:rsidR="003D72AA">
      <w:pPr>
        <w:jc w:val="both"/>
      </w:pPr>
    </w:p>
    <w:p w:rsidRDefault="00652939" w:rsidP="00AD6464" w:rsidR="00652939">
      <w:pPr>
        <w:jc w:val="both"/>
      </w:pPr>
    </w:p>
    <w:p w:rsidRDefault="00AD6464" w:rsidP="00AD6464" w:rsidR="00AD6464">
      <w:pPr>
        <w:jc w:val="both"/>
      </w:pPr>
      <w:r>
        <w:t>DNA:</w:t>
      </w:r>
    </w:p>
    <w:p w:rsidRDefault="00D54267" w:rsidP="00AD6464" w:rsidR="00D54267">
      <w:pPr>
        <w:jc w:val="both"/>
      </w:pPr>
      <w:r>
        <w:t xml:space="preserve">1. Objaviti na mrežnoj stranici e-Oglasna ploča sudova </w:t>
      </w:r>
    </w:p>
    <w:p w:rsidRDefault="00D54267" w:rsidP="00AD6464" w:rsidR="00AD6464">
      <w:pPr>
        <w:jc w:val="both"/>
      </w:pPr>
      <w:r>
        <w:t xml:space="preserve">2. </w:t>
      </w:r>
      <w:r w:rsidR="00AD6464">
        <w:t>Dostaviti</w:t>
      </w:r>
      <w:r>
        <w:t xml:space="preserve"> radi obavijesti</w:t>
      </w:r>
      <w:r w:rsidR="00AD6464">
        <w:t>:</w:t>
      </w:r>
    </w:p>
    <w:p w:rsidRDefault="002A0CB7" w:rsidP="00AD6464" w:rsidR="00AD6464">
      <w:pPr>
        <w:jc w:val="both"/>
      </w:pPr>
      <w:r>
        <w:t>-  kupcu</w:t>
      </w:r>
      <w:r w:rsidR="00446A90">
        <w:t xml:space="preserve">  izravno </w:t>
      </w:r>
    </w:p>
    <w:p w:rsidRDefault="00AD6464" w:rsidP="00AD6464" w:rsidR="00AD6464">
      <w:pPr>
        <w:jc w:val="both"/>
      </w:pPr>
      <w:r>
        <w:t>- stečajnom upravitelju</w:t>
      </w:r>
    </w:p>
    <w:sectPr w:rsidR="00AD646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6464"/>
    <w:rsid w:val="00083AD1"/>
    <w:rsid w:val="00093C54"/>
    <w:rsid w:val="000F33E3"/>
    <w:rsid w:val="0010179C"/>
    <w:rsid w:val="00135AE9"/>
    <w:rsid w:val="0014687F"/>
    <w:rsid w:val="00175A43"/>
    <w:rsid w:val="001924CD"/>
    <w:rsid w:val="001B0E5D"/>
    <w:rsid w:val="001F6060"/>
    <w:rsid w:val="002A0CB7"/>
    <w:rsid w:val="002C2601"/>
    <w:rsid w:val="002D67F3"/>
    <w:rsid w:val="002E1018"/>
    <w:rsid w:val="003D72AA"/>
    <w:rsid w:val="003E5ECD"/>
    <w:rsid w:val="00446A90"/>
    <w:rsid w:val="00496600"/>
    <w:rsid w:val="004974C7"/>
    <w:rsid w:val="004E73EB"/>
    <w:rsid w:val="004F3CD6"/>
    <w:rsid w:val="00545641"/>
    <w:rsid w:val="00551F77"/>
    <w:rsid w:val="00591BC2"/>
    <w:rsid w:val="005A4112"/>
    <w:rsid w:val="005B1D78"/>
    <w:rsid w:val="00652939"/>
    <w:rsid w:val="006D2EC0"/>
    <w:rsid w:val="00746FA8"/>
    <w:rsid w:val="00755554"/>
    <w:rsid w:val="00837BAC"/>
    <w:rsid w:val="008565D7"/>
    <w:rsid w:val="008D4BA0"/>
    <w:rsid w:val="00905083"/>
    <w:rsid w:val="00920762"/>
    <w:rsid w:val="00927B36"/>
    <w:rsid w:val="0093219E"/>
    <w:rsid w:val="009362E1"/>
    <w:rsid w:val="00956EDF"/>
    <w:rsid w:val="00996C43"/>
    <w:rsid w:val="00A204A0"/>
    <w:rsid w:val="00A31B51"/>
    <w:rsid w:val="00A56380"/>
    <w:rsid w:val="00A5795F"/>
    <w:rsid w:val="00AB423B"/>
    <w:rsid w:val="00AC2497"/>
    <w:rsid w:val="00AD6464"/>
    <w:rsid w:val="00AD7F72"/>
    <w:rsid w:val="00B323F0"/>
    <w:rsid w:val="00B45660"/>
    <w:rsid w:val="00B46A4A"/>
    <w:rsid w:val="00B52BCC"/>
    <w:rsid w:val="00C44CF7"/>
    <w:rsid w:val="00CC12EF"/>
    <w:rsid w:val="00CD59BC"/>
    <w:rsid w:val="00CF07AA"/>
    <w:rsid w:val="00CF5148"/>
    <w:rsid w:val="00CF771B"/>
    <w:rsid w:val="00D1155E"/>
    <w:rsid w:val="00D207FD"/>
    <w:rsid w:val="00D36261"/>
    <w:rsid w:val="00D54267"/>
    <w:rsid w:val="00D64449"/>
    <w:rsid w:val="00D91030"/>
    <w:rsid w:val="00E619FC"/>
    <w:rsid w:val="00EE4930"/>
    <w:rsid w:val="00F0361B"/>
    <w:rsid w:val="00F15B4A"/>
    <w:rsid w:val="00F1742B"/>
    <w:rsid w:val="00F677C3"/>
    <w:rsid w:val="00F8344C"/>
    <w:rsid w:val="00FD1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37B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B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10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03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03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03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03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37B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B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10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03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03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03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03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311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2015.</izvorni_sadrzaj>
    <derivirana_varijabla naziv="DomainObject.Predmet.DatumOsnivanja_1">27.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MANIVA društvo s ograničenom odgovornošću za trgovinu i graditeljstvo</izvorni_sadrzaj>
    <derivirana_varijabla naziv="DomainObject.Predmet.ProtustrankaFormated_1">  MANIVA društvo s ograničenom odgovornošću za trgovinu i graditeljstvo</derivirana_varijabla>
  </DomainObject.Predmet.ProtustrankaFormated>
  <DomainObject.Predmet.ProtustrankaFormatedOIB>
    <izvorni_sadrzaj>  MANIVA društvo s ograničenom odgovornošću za trgovinu i graditeljstvo, OIB 10478288107</izvorni_sadrzaj>
    <derivirana_varijabla naziv="DomainObject.Predmet.ProtustrankaFormatedOIB_1">  MANIVA društvo s ograničenom odgovornošću za trgovinu i graditeljstvo, OIB 10478288107</derivirana_varijabla>
  </DomainObject.Predmet.ProtustrankaFormatedOIB>
  <DomainObject.Predmet.ProtustrankaFormatedWithAdress>
    <izvorni_sadrzaj> MANIVA društvo s ograničenom odgovornošću za trgovinu i graditeljstvo, Hrvatskih Velikana 19, 34550 Pakrac</izvorni_sadrzaj>
    <derivirana_varijabla naziv="DomainObject.Predmet.ProtustrankaFormatedWithAdress_1"> MANIVA društvo s ograničenom odgovornošću za trgovinu i graditeljstvo, Hrvatskih Velikana 19, 34550 Pakrac</derivirana_varijabla>
  </DomainObject.Predmet.ProtustrankaFormatedWithAdress>
  <DomainObject.Predmet.ProtustrankaFormatedWithAdressOIB>
    <izvorni_sadrzaj> MANIVA društvo s ograničenom odgovornošću za trgovinu i graditeljstvo, OIB 10478288107, Hrvatskih Velikana 19, 34550 Pakrac</izvorni_sadrzaj>
    <derivirana_varijabla naziv="DomainObject.Predmet.ProtustrankaFormatedWithAdressOIB_1"> MANIVA društvo s ograničenom odgovornošću za trgovinu i graditeljstvo, OIB 10478288107, Hrvatskih Velikana 19, 34550 Pakrac</derivirana_varijabla>
  </DomainObject.Predmet.ProtustrankaFormatedWithAdressOIB>
  <DomainObject.Predmet.ProtustrankaWithAdress>
    <izvorni_sadrzaj>MANIVA društvo s ograničenom odgovornošću za trgovinu i graditeljstvo Hrvatskih Velikana 19, 34550 Pakrac</izvorni_sadrzaj>
    <derivirana_varijabla naziv="DomainObject.Predmet.ProtustrankaWithAdress_1">MANIVA društvo s ograničenom odgovornošću za trgovinu i graditeljstvo Hrvatskih Velikana 19, 34550 Pakrac</derivirana_varijabla>
  </DomainObject.Predmet.ProtustrankaWithAdress>
  <DomainObject.Predmet.ProtustrankaWithAdressOIB>
    <izvorni_sadrzaj>MANIVA društvo s ograničenom odgovornošću za trgovinu i graditeljstvo, OIB 10478288107, Hrvatskih Velikana 19, 34550 Pakrac</izvorni_sadrzaj>
    <derivirana_varijabla naziv="DomainObject.Predmet.ProtustrankaWithAdressOIB_1">MANIVA društvo s ograničenom odgovornošću za trgovinu i graditeljstvo, OIB 10478288107, Hrvatskih Velikana 19, 34550 Pakrac</derivirana_varijabla>
  </DomainObject.Predmet.ProtustrankaWithAdressOIB>
  <DomainObject.Predmet.ProtustrankaNazivFormated>
    <izvorni_sadrzaj>MANIVA društvo s ograničenom odgovornošću za trgovinu i graditeljstvo</izvorni_sadrzaj>
    <derivirana_varijabla naziv="DomainObject.Predmet.ProtustrankaNazivFormated_1">MANIVA društvo s ograničenom odgovornošću za trgovinu i graditeljstvo</derivirana_varijabla>
  </DomainObject.Predmet.ProtustrankaNazivFormated>
  <DomainObject.Predmet.ProtustrankaNazivFormatedOIB>
    <izvorni_sadrzaj>MANIVA društvo s ograničenom odgovornošću za trgovinu i graditeljstvo, OIB 10478288107</izvorni_sadrzaj>
    <derivirana_varijabla naziv="DomainObject.Predmet.ProtustrankaNazivFormatedOIB_1">MANIVA društvo s ograničenom odgovornošću za trgovinu i graditeljstvo, OIB 10478288107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Jerko Matičić, PAKRAC</izvorni_sadrzaj>
    <derivirana_varijabla naziv="DomainObject.Predmet.StrankaFormated_1">  Jerko Matičić, PAKRAC</derivirana_varijabla>
  </DomainObject.Predmet.StrankaFormated>
  <DomainObject.Predmet.StrankaFormatedOIB>
    <izvorni_sadrzaj>  Jerko Matičić, PAKRAC, OIB 20623989083</izvorni_sadrzaj>
    <derivirana_varijabla naziv="DomainObject.Predmet.StrankaFormatedOIB_1">  Jerko Matičić, PAKRAC, OIB 20623989083</derivirana_varijabla>
  </DomainObject.Predmet.StrankaFormatedOIB>
  <DomainObject.Predmet.StrankaFormatedWithAdress>
    <izvorni_sadrzaj> Jerko Matičić, PAKRAC, Andrije Hebranga 102, 34550 Pakrac</izvorni_sadrzaj>
    <derivirana_varijabla naziv="DomainObject.Predmet.StrankaFormatedWithAdress_1"> Jerko Matičić, PAKRAC, Andrije Hebranga 102, 34550 Pakrac</derivirana_varijabla>
  </DomainObject.Predmet.StrankaFormatedWithAdress>
  <DomainObject.Predmet.StrankaFormatedWithAdressOIB>
    <izvorni_sadrzaj> Jerko Matičić, PAKRAC, OIB 20623989083, Andrije Hebranga 102, 34550 Pakrac</izvorni_sadrzaj>
    <derivirana_varijabla naziv="DomainObject.Predmet.StrankaFormatedWithAdressOIB_1"> Jerko Matičić, PAKRAC, OIB 20623989083, Andrije Hebranga 102, 34550 Pakrac</derivirana_varijabla>
  </DomainObject.Predmet.StrankaFormatedWithAdressOIB>
  <DomainObject.Predmet.StrankaWithAdress>
    <izvorni_sadrzaj>Jerko Matičić, PAKRAC Andrije Hebranga 102,34550 Pakrac</izvorni_sadrzaj>
    <derivirana_varijabla naziv="DomainObject.Predmet.StrankaWithAdress_1">Jerko Matičić, PAKRAC Andrije Hebranga 102,34550 Pakrac</derivirana_varijabla>
  </DomainObject.Predmet.StrankaWithAdress>
  <DomainObject.Predmet.StrankaWithAdressOIB>
    <izvorni_sadrzaj>Jerko Matičić, PAKRAC, OIB 20623989083, Andrije Hebranga 102,34550 Pakrac</izvorni_sadrzaj>
    <derivirana_varijabla naziv="DomainObject.Predmet.StrankaWithAdressOIB_1">Jerko Matičić, PAKRAC, OIB 20623989083, Andrije Hebranga 102,34550 Pakrac</derivirana_varijabla>
  </DomainObject.Predmet.StrankaWithAdressOIB>
  <DomainObject.Predmet.StrankaNazivFormated>
    <izvorni_sadrzaj>Jerko Matičić, PAKRAC</izvorni_sadrzaj>
    <derivirana_varijabla naziv="DomainObject.Predmet.StrankaNazivFormated_1">Jerko Matičić, PAKRAC</derivirana_varijabla>
  </DomainObject.Predmet.StrankaNazivFormated>
  <DomainObject.Predmet.StrankaNazivFormatedOIB>
    <izvorni_sadrzaj>Jerko Matičić, PAKRAC, OIB 20623989083</izvorni_sadrzaj>
    <derivirana_varijabla naziv="DomainObject.Predmet.StrankaNazivFormatedOIB_1">Jerko Matičić, PAKRAC, OIB 20623989083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Jerko Matičić, PAKRAC</item>
    </izvorni_sadrzaj>
    <derivirana_varijabla naziv="DomainObject.Predmet.StrankaListFormated_1">
      <item>Jerko Matičić, PAKRAC</item>
    </derivirana_varijabla>
  </DomainObject.Predmet.StrankaListFormated>
  <DomainObject.Predmet.StrankaListFormatedOIB>
    <izvorni_sadrzaj>
      <item>Jerko Matičić, PAKRAC, OIB 20623989083</item>
    </izvorni_sadrzaj>
    <derivirana_varijabla naziv="DomainObject.Predmet.StrankaListFormatedOIB_1">
      <item>Jerko Matičić, PAKRAC, OIB 20623989083</item>
    </derivirana_varijabla>
  </DomainObject.Predmet.StrankaListFormatedOIB>
  <DomainObject.Predmet.StrankaListFormatedWithAdress>
    <izvorni_sadrzaj>
      <item>Jerko Matičić, PAKRAC, Andrije Hebranga 102, 34550 Pakrac</item>
    </izvorni_sadrzaj>
    <derivirana_varijabla naziv="DomainObject.Predmet.StrankaListFormatedWithAdress_1">
      <item>Jerko Matičić, PAKRAC, Andrije Hebranga 102, 34550 Pakrac</item>
    </derivirana_varijabla>
  </DomainObject.Predmet.StrankaListFormatedWithAdress>
  <DomainObject.Predmet.StrankaListFormatedWithAdressOIB>
    <izvorni_sadrzaj>
      <item>Jerko Matičić, PAKRAC, OIB 20623989083, Andrije Hebranga 102, 34550 Pakrac</item>
    </izvorni_sadrzaj>
    <derivirana_varijabla naziv="DomainObject.Predmet.StrankaListFormatedWithAdressOIB_1">
      <item>Jerko Matičić, PAKRAC, OIB 20623989083, Andrije Hebranga 102, 34550 Pakrac</item>
    </derivirana_varijabla>
  </DomainObject.Predmet.StrankaListFormatedWithAdressOIB>
  <DomainObject.Predmet.StrankaListNazivFormated>
    <izvorni_sadrzaj>
      <item>Jerko Matičić, PAKRAC</item>
    </izvorni_sadrzaj>
    <derivirana_varijabla naziv="DomainObject.Predmet.StrankaListNazivFormated_1">
      <item>Jerko Matičić, PAKRAC</item>
    </derivirana_varijabla>
  </DomainObject.Predmet.StrankaListNazivFormated>
  <DomainObject.Predmet.StrankaListNazivFormatedOIB>
    <izvorni_sadrzaj>
      <item>Jerko Matičić, PAKRAC, OIB 20623989083</item>
    </izvorni_sadrzaj>
    <derivirana_varijabla naziv="DomainObject.Predmet.StrankaListNazivFormatedOIB_1">
      <item>Jerko Matičić, PAKRAC, OIB 20623989083</item>
    </derivirana_varijabla>
  </DomainObject.Predmet.StrankaListNazivFormatedOIB>
  <DomainObject.Predmet.ProtuStrankaListFormated>
    <izvorni_sadrzaj>
      <item>MANIVA društvo s ograničenom odgovornošću za trgovinu i graditeljstvo</item>
    </izvorni_sadrzaj>
    <derivirana_varijabla naziv="DomainObject.Predmet.ProtuStrankaListFormated_1">
      <item>MANIVA društvo s ograničenom odgovornošću za trgovinu i graditeljstvo</item>
    </derivirana_varijabla>
  </DomainObject.Predmet.ProtuStrankaListFormated>
  <DomainObject.Predmet.ProtuStrankaListFormatedOIB>
    <izvorni_sadrzaj>
      <item>MANIVA društvo s ograničenom odgovornošću za trgovinu i graditeljstvo, OIB 10478288107</item>
    </izvorni_sadrzaj>
    <derivirana_varijabla naziv="DomainObject.Predmet.ProtuStrankaListFormatedOIB_1">
      <item>MANIVA društvo s ograničenom odgovornošću za trgovinu i graditeljstvo, OIB 10478288107</item>
    </derivirana_varijabla>
  </DomainObject.Predmet.ProtuStrankaListFormatedOIB>
  <DomainObject.Predmet.ProtuStrankaListFormatedWithAdress>
    <izvorni_sadrzaj>
      <item>MANIVA društvo s ograničenom odgovornošću za trgovinu i graditeljstvo, Hrvatskih Velikana 19, 34550 Pakrac</item>
    </izvorni_sadrzaj>
    <derivirana_varijabla naziv="DomainObject.Predmet.ProtuStrankaListFormatedWithAdress_1">
      <item>MANIVA društvo s ograničenom odgovornošću za trgovinu i graditeljstvo, Hrvatskih Velikana 19, 34550 Pakrac</item>
    </derivirana_varijabla>
  </DomainObject.Predmet.ProtuStrankaListFormatedWithAdress>
  <DomainObject.Predmet.ProtuStrankaListFormatedWithAdressOIB>
    <izvorni_sadrzaj>
      <item>MANIVA društvo s ograničenom odgovornošću za trgovinu i graditeljstvo, OIB 10478288107, Hrvatskih Velikana 19, 34550 Pakrac</item>
    </izvorni_sadrzaj>
    <derivirana_varijabla naziv="DomainObject.Predmet.ProtuStrankaListFormatedWithAdressOIB_1">
      <item>MANIVA društvo s ograničenom odgovornošću za trgovinu i graditeljstvo, OIB 10478288107, Hrvatskih Velikana 19, 34550 Pakrac</item>
    </derivirana_varijabla>
  </DomainObject.Predmet.ProtuStrankaListFormatedWithAdressOIB>
  <DomainObject.Predmet.ProtuStrankaListNazivFormated>
    <izvorni_sadrzaj>
      <item>MANIVA društvo s ograničenom odgovornošću za trgovinu i graditeljstvo</item>
    </izvorni_sadrzaj>
    <derivirana_varijabla naziv="DomainObject.Predmet.ProtuStrankaListNazivFormated_1">
      <item>MANIVA društvo s ograničenom odgovornošću za trgovinu i graditeljstvo</item>
    </derivirana_varijabla>
  </DomainObject.Predmet.ProtuStrankaListNazivFormated>
  <DomainObject.Predmet.ProtuStrankaListNazivFormatedOIB>
    <izvorni_sadrzaj>
      <item>MANIVA društvo s ograničenom odgovornošću za trgovinu i graditeljstvo, OIB 10478288107</item>
    </izvorni_sadrzaj>
    <derivirana_varijabla naziv="DomainObject.Predmet.ProtuStrankaListNazivFormatedOIB_1">
      <item>MANIVA društvo s ograničenom odgovornošću za trgovinu i graditeljstvo, OIB 10478288107</item>
    </derivirana_varijabla>
  </DomainObject.Predmet.ProtuStrankaListNazivFormatedOIB>
  <DomainObject.Predmet.OstaliList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</izvorni_sadrzaj>
    <derivirana_varijabla naziv="DomainObject.Predmet.OstaliList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</derivirana_varijabla>
  </DomainObject.Predmet.OstaliListFormated>
  <DomainObject.Predmet.OstaliList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</izvorni_sadrzaj>
    <derivirana_varijabla naziv="DomainObject.Predmet.OstaliList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</derivirana_varijabla>
  </DomainObject.Predmet.OstaliListFormatedOIB>
  <DomainObject.Predmet.OstaliListFormatedWithAdress>
    <izvorni_sadrzaj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</izvorni_sadrzaj>
    <derivirana_varijabla naziv="DomainObject.Predmet.OstaliListFormatedWithAdress_1"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</derivirana_varijabla>
  </DomainObject.Predmet.OstaliListFormatedWithAdress>
  <DomainObject.Predmet.OstaliListFormatedWithAdressOIB>
    <izvorni_sadrzaj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</izvorni_sadrzaj>
    <derivirana_varijabla naziv="DomainObject.Predmet.OstaliListFormatedWithAdressOIB_1"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</derivirana_varijabla>
  </DomainObject.Predmet.OstaliListFormatedWithAdressOIB>
  <DomainObject.Predmet.OstaliListNaziv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</izvorni_sadrzaj>
    <derivirana_varijabla naziv="DomainObject.Predmet.OstaliListNaziv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</derivirana_varijabla>
  </DomainObject.Predmet.OstaliListNazivFormated>
  <DomainObject.Predmet.OstaliListNaziv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</izvorni_sadrzaj>
    <derivirana_varijabla naziv="DomainObject.Predmet.OstaliListNaziv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Jerko Matičić, PAKRAC</izvorni_sadrzaj>
    <derivirana_varijabla naziv="DomainObject.Predmet.StrankaIDrugi_1">Jerko Matičić, PAKRAC</derivirana_varijabla>
  </DomainObject.Predmet.StrankaIDrugi>
  <DomainObject.Predmet.ProtustrankaIDrugi>
    <izvorni_sadrzaj>MANIVA društvo s ograničenom odgovornošću za trgovinu i graditeljstvo</izvorni_sadrzaj>
    <derivirana_varijabla naziv="DomainObject.Predmet.ProtustrankaIDrugi_1">MANIVA društvo s ograničenom odgovornošću za trgovinu i graditeljstvo</derivirana_varijabla>
  </DomainObject.Predmet.ProtustrankaIDrugi>
  <DomainObject.Predmet.StrankaIDrugiAdressOIB>
    <izvorni_sadrzaj>Jerko Matičić, PAKRAC, OIB 20623989083, Andrije Hebranga 102, 34550 Pakrac</izvorni_sadrzaj>
    <derivirana_varijabla naziv="DomainObject.Predmet.StrankaIDrugiAdressOIB_1">Jerko Matičić, PAKRAC, OIB 20623989083, Andrije Hebranga 102, 34550 Pakrac</derivirana_varijabla>
  </DomainObject.Predmet.StrankaIDrugiAdressOIB>
  <DomainObject.Predmet.ProtustrankaIDrugiAdressOIB>
    <izvorni_sadrzaj>MANIVA društvo s ograničenom odgovornošću za trgovinu i graditeljstvo, OIB 10478288107, Hrvatskih Velikana 19, 34550 Pakrac</izvorni_sadrzaj>
    <derivirana_varijabla naziv="DomainObject.Predmet.ProtustrankaIDrugiAdressOIB_1">MANIVA društvo s ograničenom odgovornošću za trgovinu i graditeljstvo, OIB 10478288107, Hrvatskih Velikana 19,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</izvorni_sadrzaj>
    <derivirana_varijabla naziv="DomainObject.Predmet.SudioniciListNaziv_1"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</derivirana_varijabla>
  </DomainObject.Predmet.SudioniciListNaziv>
  <DomainObject.Predmet.SudioniciListAdressOIB>
    <izvorni_sadrzaj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</izvorni_sadrzaj>
    <derivirana_varijabla naziv="DomainObject.Predmet.SudioniciListAdressOIB_1"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</izvorni_sadrzaj>
    <derivirana_varijabla naziv="DomainObject.Predmet.SudioniciListNazivOIB_1"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307</properties:Words>
  <properties:Characters>1527</properties:Characters>
  <properties:Lines>54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         </vt:lpstr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2016-09-23T08:25:00Z</dcterms:created>
  <dc:creator>alet</dc:creator>
  <dc:description/>
  <cp:keywords/>
  <cp:lastModifiedBy>wsadmin</cp:lastModifiedBy>
  <cp:lastPrinted>2017-01-10T07:36:00Z</cp:lastPrinted>
  <dcterms:modified xmlns:xsi="http://www.w3.org/2001/XMLSchema-instance" xsi:type="dcterms:W3CDTF">2017-01-10T07:51:00Z</dcterms:modified>
  <cp:revision>15</cp:revision>
  <dc:subject/>
  <dc:title>REPUBLIKA HRVATSKA                                                                   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